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1F27" w:rsidRPr="00FE4F59" w:rsidRDefault="00875E55" w:rsidP="000B1F27">
      <w:pPr>
        <w:pStyle w:val="Listnumbered"/>
        <w:numPr>
          <w:ilvl w:val="0"/>
          <w:numId w:val="0"/>
        </w:numPr>
        <w:sectPr w:rsidR="000B1F27" w:rsidRPr="00FE4F59" w:rsidSect="00571DA8">
          <w:headerReference w:type="default" r:id="rId8"/>
          <w:footerReference w:type="default" r:id="rId9"/>
          <w:pgSz w:w="12240" w:h="15840"/>
          <w:pgMar w:top="1440" w:right="1440" w:bottom="1440" w:left="1440" w:header="720" w:footer="288" w:gutter="0"/>
          <w:pgNumType w:fmt="lowerRoman"/>
          <w:cols w:space="720"/>
          <w:docGrid w:linePitch="360"/>
        </w:sectPr>
      </w:pPr>
      <w:r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4575810</wp:posOffset>
                </wp:positionH>
                <wp:positionV relativeFrom="paragraph">
                  <wp:posOffset>1897380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FC518A" w:rsidRPr="00D51024" w:rsidRDefault="00FC518A"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0C4A5E6" id="_x0000_t202" coordsize="21600,21600" o:spt="202" path="m,l,21600r21600,l21600,xe">
                <v:stroke joinstyle="miter"/>
                <v:path gradientshapeok="t" o:connecttype="rect"/>
              </v:shapetype>
              <v:shape id="Text Box 2" o:spid="_x0000_s1026" type="#_x0000_t202" style="position:absolute;margin-left:360.3pt;margin-top:149.4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jC3CgIAAPM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" filled="f" stroked="f">
                <v:textbox>
                  <w:txbxContent>
                    <w:p w:rsidR="00FC518A" w:rsidRPr="00D51024" w:rsidRDefault="00FC518A" w:rsidP="00CB2CEE">
                      <w:pPr>
                        <w:pStyle w:val="FigureCaptionTitle"/>
                      </w:pPr>
                      <w:r w:rsidRPr="00D51024">
                        <w:t>JBT01 tile drain monitoring station</w:t>
                      </w:r>
                    </w:p>
                  </w:txbxContent>
                </v:textbox>
                <w10:wrap anchorx="margin"/>
              </v:shape>
            </w:pict>
          </mc:Fallback>
        </mc:AlternateContent>
      </w:r>
      <w:r w:rsidR="0067151C">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FC518A" w:rsidRPr="0067151C" w:rsidRDefault="00FC518A" w:rsidP="007346C7">
                            <w:pPr>
                              <w:pStyle w:val="TitleCoverPage"/>
                              <w:rPr>
                                <w:sz w:val="34"/>
                                <w:szCs w:val="34"/>
                              </w:rPr>
                            </w:pPr>
                            <w:r w:rsidRPr="0067151C">
                              <w:rPr>
                                <w:sz w:val="34"/>
                                <w:szCs w:val="34"/>
                              </w:rPr>
                              <w:t>Assessment of Tile Drainage Systems in the Jewett Brook Watershed:</w:t>
                            </w:r>
                          </w:p>
                          <w:p w:rsidR="00FC518A" w:rsidRPr="0067151C" w:rsidRDefault="00FC518A" w:rsidP="007346C7">
                            <w:pPr>
                              <w:pStyle w:val="TitleCoverPage"/>
                              <w:rPr>
                                <w:sz w:val="34"/>
                                <w:szCs w:val="34"/>
                              </w:rPr>
                            </w:pPr>
                            <w:r>
                              <w:rPr>
                                <w:sz w:val="34"/>
                                <w:szCs w:val="34"/>
                              </w:rPr>
                              <w:t>January</w:t>
                            </w:r>
                            <w:r w:rsidRPr="0067151C">
                              <w:rPr>
                                <w:sz w:val="34"/>
                                <w:szCs w:val="34"/>
                              </w:rPr>
                              <w:t xml:space="preserve"> 201</w:t>
                            </w:r>
                            <w:r>
                              <w:rPr>
                                <w:sz w:val="34"/>
                                <w:szCs w:val="34"/>
                              </w:rPr>
                              <w:t>8</w:t>
                            </w:r>
                            <w:r w:rsidRPr="0067151C">
                              <w:rPr>
                                <w:sz w:val="34"/>
                                <w:szCs w:val="34"/>
                              </w:rPr>
                              <w:t xml:space="preserve">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 w14:anchorId="69D4C892" id="_x0000_s1027"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pvnEgIAAP0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" filled="f" stroked="f">
                <v:textbox inset="21.6pt">
                  <w:txbxContent>
                    <w:p w:rsidR="00FC518A" w:rsidRPr="0067151C" w:rsidRDefault="00FC518A" w:rsidP="007346C7">
                      <w:pPr>
                        <w:pStyle w:val="TitleCoverPage"/>
                        <w:rPr>
                          <w:sz w:val="34"/>
                          <w:szCs w:val="34"/>
                        </w:rPr>
                      </w:pPr>
                      <w:r w:rsidRPr="0067151C">
                        <w:rPr>
                          <w:sz w:val="34"/>
                          <w:szCs w:val="34"/>
                        </w:rPr>
                        <w:t>Assessment of Tile Drainage Systems in the Jewett Brook Watershed:</w:t>
                      </w:r>
                    </w:p>
                    <w:p w:rsidR="00FC518A" w:rsidRPr="0067151C" w:rsidRDefault="00FC518A" w:rsidP="007346C7">
                      <w:pPr>
                        <w:pStyle w:val="TitleCoverPage"/>
                        <w:rPr>
                          <w:sz w:val="34"/>
                          <w:szCs w:val="34"/>
                        </w:rPr>
                      </w:pPr>
                      <w:r>
                        <w:rPr>
                          <w:sz w:val="34"/>
                          <w:szCs w:val="34"/>
                        </w:rPr>
                        <w:t>January</w:t>
                      </w:r>
                      <w:r w:rsidRPr="0067151C">
                        <w:rPr>
                          <w:sz w:val="34"/>
                          <w:szCs w:val="34"/>
                        </w:rPr>
                        <w:t xml:space="preserve"> 201</w:t>
                      </w:r>
                      <w:r>
                        <w:rPr>
                          <w:sz w:val="34"/>
                          <w:szCs w:val="34"/>
                        </w:rPr>
                        <w:t>8</w:t>
                      </w:r>
                      <w:r w:rsidRPr="0067151C">
                        <w:rPr>
                          <w:sz w:val="34"/>
                          <w:szCs w:val="34"/>
                        </w:rPr>
                        <w:t xml:space="preserve"> Monitoring Summary</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FC518A" w:rsidRPr="002E2776" w:rsidRDefault="00FC518A"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FC518A" w:rsidRDefault="00FC518A" w:rsidP="00B9488A">
                              <w:pPr>
                                <w:pStyle w:val="TitlePageInfoBoldCompanyNameProjNumber"/>
                              </w:pPr>
                              <w:r>
                                <w:t>15-309</w:t>
                              </w:r>
                            </w:p>
                            <w:p w:rsidR="00FC518A" w:rsidRDefault="00FC518A" w:rsidP="00B9488A">
                              <w:pPr>
                                <w:pStyle w:val="TitlePageInfoBoldCompanyNameProjNumber"/>
                              </w:pPr>
                            </w:p>
                            <w:p w:rsidR="00FC518A" w:rsidRPr="002E2776" w:rsidRDefault="00FC518A"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FC518A" w:rsidRPr="002E2776" w:rsidRDefault="00FC518A"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FC518A" w:rsidRPr="00B9488A" w:rsidRDefault="00FC518A"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FC518A" w:rsidRPr="000A7DE1" w:rsidRDefault="00FC518A" w:rsidP="00970C34">
                              <w:pPr>
                                <w:pStyle w:val="Titlepageinfo"/>
                                <w:rPr>
                                  <w:b/>
                                </w:rPr>
                              </w:pPr>
                              <w:r>
                                <w:rPr>
                                  <w:b/>
                                </w:rPr>
                                <w:t>Lake Champlain Basin Program</w:t>
                              </w:r>
                            </w:p>
                            <w:p w:rsidR="00FC518A" w:rsidRPr="008A22D0" w:rsidRDefault="00FC518A" w:rsidP="008A22D0">
                              <w:pPr>
                                <w:pStyle w:val="Titlepageinfo"/>
                              </w:pPr>
                              <w:r>
                                <w:t>54 West Shore Road</w:t>
                              </w:r>
                            </w:p>
                            <w:p w:rsidR="00FC518A" w:rsidRPr="008A22D0" w:rsidRDefault="00FC518A"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FC518A" w:rsidRPr="002E2776" w:rsidRDefault="00FC518A" w:rsidP="00104946">
                              <w:pPr>
                                <w:pStyle w:val="TitlePageInfoheaders"/>
                              </w:pPr>
                              <w:r w:rsidRPr="002E2776">
                                <w:t>SUBMITTED BY:</w:t>
                              </w:r>
                            </w:p>
                            <w:p w:rsidR="00FC518A" w:rsidRPr="00B9488A" w:rsidRDefault="00FC518A"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FC518A" w:rsidRPr="002E2776" w:rsidRDefault="00FC518A" w:rsidP="00104946">
                              <w:pPr>
                                <w:pStyle w:val="TitlePageInfoBoldCompanyNameProjNumber"/>
                              </w:pPr>
                              <w:r w:rsidRPr="002E2776">
                                <w:t>Stone Environmental, Inc.</w:t>
                              </w:r>
                            </w:p>
                            <w:p w:rsidR="00FC518A" w:rsidRPr="008A22D0" w:rsidRDefault="00FC518A" w:rsidP="008A22D0">
                              <w:pPr>
                                <w:pStyle w:val="Titlepageinfo"/>
                              </w:pPr>
                              <w:r>
                                <w:t>535 Stone Cu</w:t>
                              </w:r>
                              <w:r w:rsidRPr="008A22D0">
                                <w:t>tters Way</w:t>
                              </w:r>
                            </w:p>
                            <w:p w:rsidR="00FC518A" w:rsidRPr="008A22D0" w:rsidRDefault="00FC518A" w:rsidP="008A22D0">
                              <w:pPr>
                                <w:pStyle w:val="Titlepageinfo"/>
                              </w:pPr>
                              <w:r>
                                <w:t xml:space="preserve">Montpelier, </w:t>
                              </w:r>
                              <w:r w:rsidRPr="008A22D0">
                                <w:t>VT 05602</w:t>
                              </w:r>
                            </w:p>
                            <w:p w:rsidR="00FC518A" w:rsidRPr="008A22D0" w:rsidRDefault="00FC518A" w:rsidP="008A22D0">
                              <w:pPr>
                                <w:pStyle w:val="Titlepageinfo"/>
                              </w:pPr>
                              <w:hyperlink r:id="rId11" w:history="1">
                                <w:r w:rsidRPr="00A5372B">
                                  <w:rPr>
                                    <w:rStyle w:val="Hyperlink"/>
                                    <w:sz w:val="16"/>
                                  </w:rPr>
                                  <w:t>dbraun@stone-env.com</w:t>
                                </w:r>
                              </w:hyperlink>
                            </w:p>
                            <w:p w:rsidR="00FC518A" w:rsidRPr="008A22D0" w:rsidRDefault="00FC518A"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" filled="f" stroked="f">
                  <v:textbox>
                    <w:txbxContent>
                      <w:p w:rsidR="00FC518A" w:rsidRPr="002E2776" w:rsidRDefault="00FC518A"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FC518A" w:rsidRDefault="00FC518A" w:rsidP="00B9488A">
                        <w:pPr>
                          <w:pStyle w:val="TitlePageInfoBoldCompanyNameProjNumber"/>
                        </w:pPr>
                        <w:r>
                          <w:t>15-309</w:t>
                        </w:r>
                      </w:p>
                      <w:p w:rsidR="00FC518A" w:rsidRDefault="00FC518A" w:rsidP="00B9488A">
                        <w:pPr>
                          <w:pStyle w:val="TitlePageInfoBoldCompanyNameProjNumber"/>
                        </w:pPr>
                      </w:p>
                      <w:p w:rsidR="00FC518A" w:rsidRPr="002E2776" w:rsidRDefault="00FC518A" w:rsidP="00B9488A">
                        <w:pPr>
                          <w:pStyle w:val="TitlePageInfoBoldCompanyNameProjNumber"/>
                        </w:pPr>
                      </w:p>
                    </w:txbxContent>
                  </v:textbox>
                </v:shape>
                <v:shape id="_x0000_s1030" type="#_x0000_t202" style="position:absolute;left:8465;width:25713;height:15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rsidR="00FC518A" w:rsidRPr="002E2776" w:rsidRDefault="00FC518A"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FC518A" w:rsidRPr="00B9488A" w:rsidRDefault="00FC518A"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FC518A" w:rsidRPr="000A7DE1" w:rsidRDefault="00FC518A" w:rsidP="00970C34">
                        <w:pPr>
                          <w:pStyle w:val="Titlepageinfo"/>
                          <w:rPr>
                            <w:b/>
                          </w:rPr>
                        </w:pPr>
                        <w:r>
                          <w:rPr>
                            <w:b/>
                          </w:rPr>
                          <w:t>Lake Champlain Basin Program</w:t>
                        </w:r>
                      </w:p>
                      <w:p w:rsidR="00FC518A" w:rsidRPr="008A22D0" w:rsidRDefault="00FC518A" w:rsidP="008A22D0">
                        <w:pPr>
                          <w:pStyle w:val="Titlepageinfo"/>
                        </w:pPr>
                        <w:r>
                          <w:t>54 West Shore Road</w:t>
                        </w:r>
                      </w:p>
                      <w:p w:rsidR="00FC518A" w:rsidRPr="008A22D0" w:rsidRDefault="00FC518A"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FC518A" w:rsidRPr="002E2776" w:rsidRDefault="00FC518A" w:rsidP="00104946">
                        <w:pPr>
                          <w:pStyle w:val="TitlePageInfoheaders"/>
                        </w:pPr>
                        <w:r w:rsidRPr="002E2776">
                          <w:t>SUBMITTED BY:</w:t>
                        </w:r>
                      </w:p>
                      <w:p w:rsidR="00FC518A" w:rsidRPr="00B9488A" w:rsidRDefault="00FC518A"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FC518A" w:rsidRPr="002E2776" w:rsidRDefault="00FC518A" w:rsidP="00104946">
                        <w:pPr>
                          <w:pStyle w:val="TitlePageInfoBoldCompanyNameProjNumber"/>
                        </w:pPr>
                        <w:r w:rsidRPr="002E2776">
                          <w:t>Stone Environmental, Inc.</w:t>
                        </w:r>
                      </w:p>
                      <w:p w:rsidR="00FC518A" w:rsidRPr="008A22D0" w:rsidRDefault="00FC518A" w:rsidP="008A22D0">
                        <w:pPr>
                          <w:pStyle w:val="Titlepageinfo"/>
                        </w:pPr>
                        <w:r>
                          <w:t>535 Stone Cu</w:t>
                        </w:r>
                        <w:r w:rsidRPr="008A22D0">
                          <w:t>tters Way</w:t>
                        </w:r>
                      </w:p>
                      <w:p w:rsidR="00FC518A" w:rsidRPr="008A22D0" w:rsidRDefault="00FC518A" w:rsidP="008A22D0">
                        <w:pPr>
                          <w:pStyle w:val="Titlepageinfo"/>
                        </w:pPr>
                        <w:r>
                          <w:t xml:space="preserve">Montpelier, </w:t>
                        </w:r>
                        <w:r w:rsidRPr="008A22D0">
                          <w:t>VT 05602</w:t>
                        </w:r>
                      </w:p>
                      <w:p w:rsidR="00FC518A" w:rsidRPr="008A22D0" w:rsidRDefault="00FC518A" w:rsidP="008A22D0">
                        <w:pPr>
                          <w:pStyle w:val="Titlepageinfo"/>
                        </w:pPr>
                        <w:hyperlink r:id="rId12" w:history="1">
                          <w:r w:rsidRPr="00A5372B">
                            <w:rPr>
                              <w:rStyle w:val="Hyperlink"/>
                              <w:sz w:val="16"/>
                            </w:rPr>
                            <w:t>dbraun@stone-env.com</w:t>
                          </w:r>
                        </w:hyperlink>
                      </w:p>
                      <w:p w:rsidR="00FC518A" w:rsidRPr="008A22D0" w:rsidRDefault="00FC518A" w:rsidP="008A22D0">
                        <w:pPr>
                          <w:pStyle w:val="Titlepageinfo"/>
                        </w:pPr>
                        <w:r>
                          <w:t>802-272-8819</w:t>
                        </w:r>
                      </w:p>
                    </w:txbxContent>
                  </v:textbox>
                </v:shape>
              </v:group>
            </w:pict>
          </mc:Fallback>
        </mc:AlternateContent>
      </w:r>
    </w:p>
    <w:p w:rsidR="00E50E0E" w:rsidRPr="00FD450B" w:rsidRDefault="00967027" w:rsidP="009476BE">
      <w:pPr>
        <w:pStyle w:val="TitlePage2SHORT"/>
      </w:pPr>
      <w:bookmarkStart w:id="0" w:name="_Toc480067098"/>
      <w:r>
        <w:lastRenderedPageBreak/>
        <w:t>January</w:t>
      </w:r>
      <w:r w:rsidR="00B22CD2">
        <w:t xml:space="preserve"> 201</w:t>
      </w:r>
      <w:r>
        <w:t>8</w:t>
      </w:r>
      <w:r w:rsidR="00B22CD2">
        <w:t xml:space="preserve">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967027">
        <w:t>January</w:t>
      </w:r>
      <w:r w:rsidR="00FA0253">
        <w:t xml:space="preserve"> </w:t>
      </w:r>
      <w:r w:rsidR="00B22CD2">
        <w:t>201</w:t>
      </w:r>
      <w:r w:rsidR="00967027">
        <w:t>8</w:t>
      </w:r>
      <w:r w:rsidR="00B22CD2">
        <w:t>, at 12 selected tile drain outlets in the Jewett Brook watershed in St. Albans, Vermont.</w:t>
      </w:r>
    </w:p>
    <w:p w:rsidR="004735C9" w:rsidRDefault="00CD68CD" w:rsidP="003C2E5E">
      <w:r>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t>.</w:t>
      </w:r>
      <w:r w:rsidR="00C17B8F">
        <w:t xml:space="preserve"> </w:t>
      </w:r>
    </w:p>
    <w:p w:rsidR="00A71FF8" w:rsidRDefault="00D3493C" w:rsidP="00A71FF8">
      <w:r>
        <w:rPr>
          <w:noProof/>
        </w:rPr>
        <mc:AlternateContent>
          <mc:Choice Requires="wpg">
            <w:drawing>
              <wp:anchor distT="0" distB="0" distL="114300" distR="114300" simplePos="0" relativeHeight="251665408" behindDoc="0" locked="0" layoutInCell="1" allowOverlap="1">
                <wp:simplePos x="0" y="0"/>
                <wp:positionH relativeFrom="column">
                  <wp:align>right</wp:align>
                </wp:positionH>
                <wp:positionV relativeFrom="paragraph">
                  <wp:posOffset>5080</wp:posOffset>
                </wp:positionV>
                <wp:extent cx="2331720" cy="3345851"/>
                <wp:effectExtent l="0" t="0" r="0" b="6985"/>
                <wp:wrapSquare wrapText="bothSides"/>
                <wp:docPr id="5" name="Group 5"/>
                <wp:cNvGraphicFramePr/>
                <a:graphic xmlns:a="http://schemas.openxmlformats.org/drawingml/2006/main">
                  <a:graphicData uri="http://schemas.microsoft.com/office/word/2010/wordprocessingGroup">
                    <wpg:wgp>
                      <wpg:cNvGrpSpPr/>
                      <wpg:grpSpPr>
                        <a:xfrm>
                          <a:off x="0" y="0"/>
                          <a:ext cx="2331720" cy="3345851"/>
                          <a:chOff x="0" y="0"/>
                          <a:chExt cx="2334024" cy="3325876"/>
                        </a:xfrm>
                      </wpg:grpSpPr>
                      <pic:pic xmlns:pic="http://schemas.openxmlformats.org/drawingml/2006/picture">
                        <pic:nvPicPr>
                          <pic:cNvPr id="26" name="Picture 26"/>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bwMode="auto">
                          <a:xfrm rot="5400000">
                            <a:off x="-361950" y="374967"/>
                            <a:ext cx="3017520" cy="2267585"/>
                          </a:xfrm>
                          <a:prstGeom prst="rect">
                            <a:avLst/>
                          </a:prstGeom>
                          <a:noFill/>
                          <a:ln>
                            <a:noFill/>
                          </a:ln>
                        </pic:spPr>
                      </pic:pic>
                      <wps:wsp>
                        <wps:cNvPr id="28" name="Text Box 2"/>
                        <wps:cNvSpPr txBox="1"/>
                        <wps:spPr>
                          <a:xfrm>
                            <a:off x="0" y="3070236"/>
                            <a:ext cx="2334024" cy="255640"/>
                          </a:xfrm>
                          <a:prstGeom prst="rect">
                            <a:avLst/>
                          </a:prstGeom>
                          <a:solidFill>
                            <a:prstClr val="white"/>
                          </a:solidFill>
                          <a:ln>
                            <a:noFill/>
                          </a:ln>
                          <a:effectLst/>
                        </wps:spPr>
                        <wps:txbx>
                          <w:txbxContent>
                            <w:p w:rsidR="00FC518A" w:rsidRDefault="00FC518A" w:rsidP="00D3493C">
                              <w:pPr>
                                <w:pStyle w:val="Caption"/>
                                <w:rPr>
                                  <w:bCs/>
                                  <w:noProof/>
                                  <w:sz w:val="24"/>
                                  <w:szCs w:val="24"/>
                                </w:rPr>
                              </w:pPr>
                              <w:r>
                                <w:t>Completing monitoring station construction at JBT01.</w:t>
                              </w:r>
                            </w:p>
                          </w:txbxContent>
                        </wps:txbx>
                        <wps:bodyPr rot="0" spcFirstLastPara="0"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5" o:spid="_x0000_s1032" style="position:absolute;margin-left:132.4pt;margin-top:.4pt;width:183.6pt;height:263.45pt;z-index:251665408;mso-position-horizontal:right;mso-width-relative:margin;mso-height-relative:margin" coordsize="23340,33258" o:gfxdata="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3" type="#_x0000_t75" style="position:absolute;left:-3620;top:3750;width:30175;height:22676;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">
                  <v:imagedata r:id="rId14" o:title=""/>
                </v:shape>
                <v:shape id="_x0000_s1034" type="#_x0000_t202" style="position:absolute;top:30702;width:23340;height:2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" stroked="f">
                  <v:textbox style="mso-fit-shape-to-text:t" inset="0,0,0,0">
                    <w:txbxContent>
                      <w:p w:rsidR="00FC518A" w:rsidRDefault="00FC518A" w:rsidP="00D3493C">
                        <w:pPr>
                          <w:pStyle w:val="Caption"/>
                          <w:rPr>
                            <w:bCs/>
                            <w:noProof/>
                            <w:sz w:val="24"/>
                            <w:szCs w:val="24"/>
                          </w:rPr>
                        </w:pPr>
                        <w:r>
                          <w:t>Completing monitoring station construction at JBT01.</w:t>
                        </w:r>
                      </w:p>
                    </w:txbxContent>
                  </v:textbox>
                </v:shape>
                <w10:wrap type="square"/>
              </v:group>
            </w:pict>
          </mc:Fallback>
        </mc:AlternateContent>
      </w:r>
      <w:r>
        <w:t xml:space="preserve">Flow monitoring and sample collection continues at all 12 tile drain monitoring stations. Samples are collected approximately weekly. Through </w:t>
      </w:r>
      <w:r w:rsidR="00967027">
        <w:t>January</w:t>
      </w:r>
      <w:r>
        <w:t xml:space="preserve"> 201</w:t>
      </w:r>
      <w:r w:rsidR="00FC518A">
        <w:t>8</w:t>
      </w:r>
      <w:r w:rsidR="004A16AB">
        <w:t>,</w:t>
      </w:r>
      <w:r>
        <w:t xml:space="preserve"> </w:t>
      </w:r>
      <w:r w:rsidR="00967027">
        <w:t>41</w:t>
      </w:r>
      <w:r>
        <w:t xml:space="preserve"> sampling rounds ha</w:t>
      </w:r>
      <w:r w:rsidR="00A71FF8">
        <w:t>d</w:t>
      </w:r>
      <w:r>
        <w:t xml:space="preserve"> been performed. </w:t>
      </w:r>
      <w:r w:rsidR="00A71FF8">
        <w:t xml:space="preserve">Every 30 minutes, flow and sampling data are transmitted to Stone’s server. These data are checked periodically to assess whether the </w:t>
      </w:r>
      <w:r w:rsidR="004A16AB">
        <w:t>monitoring</w:t>
      </w:r>
      <w:r w:rsidR="00A71FF8">
        <w:t xml:space="preserve"> program is working as intended.</w:t>
      </w:r>
      <w:r w:rsidR="00416150">
        <w:t xml:space="preserve"> Figure 2 illustrates the pattern of observed flow data at station JBT01.</w:t>
      </w:r>
    </w:p>
    <w:p w:rsidR="00D3493C" w:rsidRDefault="00D3493C" w:rsidP="00D3493C">
      <w:r>
        <w:t>Collection of flow-paced composite samples was generally successful until the week of November 14, 2017, when all the composite sample carboys were frozen. As of November 14</w:t>
      </w:r>
      <w:r>
        <w:rPr>
          <w:vertAlign w:val="superscript"/>
        </w:rPr>
        <w:t>th</w:t>
      </w:r>
      <w:r>
        <w:t>, automated composite sampling was suspended due to below freezing conditions. We are currently collecting grab samples at all stations approximately once per week. The monitoring manholes were insulated to protect the flowmeters against freezing.</w:t>
      </w:r>
    </w:p>
    <w:p w:rsidR="00D3493C" w:rsidRDefault="00D3493C" w:rsidP="00D3493C">
      <w:r>
        <w:t>Stone’s subcontractor, the Friends of Northern Lake Champlain, is performing the majority of sample processing. Various maintenance activities are performed on every sample collection date, including checking/changing instrument desiccant and removing vegetation or snow shading solar panels.</w:t>
      </w:r>
    </w:p>
    <w:p w:rsidR="00A71FF8" w:rsidRDefault="00A71FF8" w:rsidP="00A71FF8">
      <w:r>
        <w:t>Samples collected at the tile drain monitoring stations are analyzed by the Vermont Agriculture and Environmental Laboratory for concentrations of total phosphorus (TP), total dissolved phosphorus (TDP), and total nitrogen (TN). Beginning in August, VTDEC (which supports the TN analysis) requested TN be collected on alternate weeks (a cost saving measure) until field conditions change due to manure application or other agricultural activities.</w:t>
      </w:r>
      <w:r w:rsidR="00416150">
        <w:t xml:space="preserve"> Approved analytical data are presented in Table 2.</w:t>
      </w:r>
    </w:p>
    <w:p w:rsidR="00D3493C" w:rsidRDefault="00D3493C" w:rsidP="00D3493C">
      <w:r>
        <w:lastRenderedPageBreak/>
        <w:t>A tremendous effort was devoted in the last quarter to manipulating flow data and identifying and making estimates for any gaps in the continuous (15-minute) flow and concentration time series data. This laborious effort is a necessary precursor to calculating seasonal and annual flow totals and TP and TDP concentrations and loads.</w:t>
      </w:r>
      <w:r w:rsidR="00A71FF8" w:rsidRPr="00A71FF8">
        <w:t xml:space="preserve"> </w:t>
      </w:r>
    </w:p>
    <w:p w:rsidR="004F6C34" w:rsidRDefault="00D3493C" w:rsidP="00D3493C">
      <w:r>
        <w:t xml:space="preserve">Providing sufficient power to all stations </w:t>
      </w:r>
      <w:r w:rsidR="00416150">
        <w:t>i</w:t>
      </w:r>
      <w:r w:rsidR="00A71FF8">
        <w:t xml:space="preserve">s </w:t>
      </w:r>
      <w:r>
        <w:t>challenging under</w:t>
      </w:r>
      <w:r w:rsidR="00A71FF8">
        <w:t xml:space="preserve"> winter</w:t>
      </w:r>
      <w:r>
        <w:t xml:space="preserve"> conditions. </w:t>
      </w:r>
      <w:r w:rsidR="00A71FF8">
        <w:t xml:space="preserve">Despite additional solar panels and repeated battery swaps, it has not been possible to continuously power certain stations with </w:t>
      </w:r>
      <w:r>
        <w:t xml:space="preserve">poor solar exposure, JBT01, JBT02, and JBT04. </w:t>
      </w:r>
      <w:r w:rsidR="00416150">
        <w:t>Extremely cold temperatures and s</w:t>
      </w:r>
      <w:r>
        <w:t xml:space="preserve">now accumulation on the solar panels </w:t>
      </w:r>
      <w:r w:rsidR="00A71FF8">
        <w:t>has exacerbated</w:t>
      </w:r>
      <w:r w:rsidR="0039597A">
        <w:t xml:space="preserve"> the low voltage problem and </w:t>
      </w:r>
      <w:r w:rsidR="004A16AB">
        <w:t xml:space="preserve">in January </w:t>
      </w:r>
      <w:r w:rsidR="004F6C34">
        <w:t>all stations except JBT05, JBT06, and JBT16</w:t>
      </w:r>
      <w:r w:rsidR="0039597A">
        <w:t xml:space="preserve"> had </w:t>
      </w:r>
      <w:r w:rsidR="004F6C34">
        <w:t>short periods of power failure.</w:t>
      </w:r>
    </w:p>
    <w:p w:rsidR="00D3493C" w:rsidRDefault="00D3493C" w:rsidP="00D3493C">
      <w:r>
        <w:t xml:space="preserve">During the </w:t>
      </w:r>
      <w:r w:rsidR="00967027">
        <w:t>January</w:t>
      </w:r>
      <w:r>
        <w:t xml:space="preserve"> sampling events, it was not possible to collect grab samples at every station because the suction lines conveying water to the autosamplers developed ice plugs. Where possible, grab samples were collected at the outlet when the autosampler intake line was frozen.</w:t>
      </w:r>
    </w:p>
    <w:p w:rsidR="009476BE" w:rsidRDefault="009476BE" w:rsidP="009476BE">
      <w:pPr>
        <w:pStyle w:val="FigureCaptionTitle"/>
      </w:pPr>
      <w:r>
        <w:t xml:space="preserve">Table </w:t>
      </w:r>
      <w:fldSimple w:instr=" SEQ Table \* ARABIC ">
        <w:r w:rsidR="00571DA8">
          <w:rPr>
            <w:noProof/>
          </w:rPr>
          <w:t>1</w:t>
        </w:r>
      </w:fldSimple>
      <w:r>
        <w:t>: Start dates for monitoring activities at each station</w:t>
      </w:r>
    </w:p>
    <w:tbl>
      <w:tblPr>
        <w:tblpPr w:leftFromText="180" w:rightFromText="180" w:vertAnchor="text" w:tblpY="1"/>
        <w:tblOverlap w:val="never"/>
        <w:tblW w:w="6390" w:type="dxa"/>
        <w:tblLayout w:type="fixed"/>
        <w:tblCellMar>
          <w:left w:w="115" w:type="dxa"/>
          <w:right w:w="115" w:type="dxa"/>
        </w:tblCellMar>
        <w:tblLook w:val="04A0" w:firstRow="1" w:lastRow="0" w:firstColumn="1" w:lastColumn="0" w:noHBand="0" w:noVBand="1"/>
      </w:tblPr>
      <w:tblGrid>
        <w:gridCol w:w="1650"/>
        <w:gridCol w:w="2400"/>
        <w:gridCol w:w="2340"/>
      </w:tblGrid>
      <w:tr w:rsidR="00571DA8" w:rsidRPr="00571DA8" w:rsidTr="00571DA8">
        <w:trPr>
          <w:trHeight w:val="259"/>
          <w:tblHeader/>
        </w:trPr>
        <w:tc>
          <w:tcPr>
            <w:tcW w:w="165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Station</w:t>
            </w:r>
          </w:p>
        </w:tc>
        <w:tc>
          <w:tcPr>
            <w:tcW w:w="2400" w:type="dxa"/>
            <w:tcBorders>
              <w:top w:val="single" w:sz="4" w:space="0" w:color="auto"/>
              <w:left w:val="nil"/>
              <w:bottom w:val="single" w:sz="4" w:space="0" w:color="auto"/>
              <w:right w:val="nil"/>
            </w:tcBorders>
            <w:shd w:val="clear" w:color="auto" w:fill="FFFFFF" w:themeFill="background1"/>
            <w:vAlign w:val="bottom"/>
          </w:tcPr>
          <w:p w:rsidR="009476BE" w:rsidRPr="00571DA8" w:rsidRDefault="009476BE" w:rsidP="009476BE">
            <w:pPr>
              <w:pStyle w:val="TableHeadLEFT"/>
              <w:rPr>
                <w:color w:val="auto"/>
              </w:rPr>
            </w:pPr>
            <w:r w:rsidRPr="00571DA8">
              <w:rPr>
                <w:color w:val="auto"/>
              </w:rPr>
              <w:t>Start flow monitoring</w:t>
            </w:r>
          </w:p>
        </w:tc>
        <w:tc>
          <w:tcPr>
            <w:tcW w:w="2340" w:type="dxa"/>
            <w:tcBorders>
              <w:top w:val="single" w:sz="4" w:space="0" w:color="auto"/>
              <w:left w:val="nil"/>
              <w:bottom w:val="single" w:sz="4" w:space="0" w:color="auto"/>
              <w:right w:val="nil"/>
            </w:tcBorders>
            <w:shd w:val="clear" w:color="auto" w:fill="FFFFFF" w:themeFill="background1"/>
            <w:vAlign w:val="bottom"/>
            <w:hideMark/>
          </w:tcPr>
          <w:p w:rsidR="009476BE" w:rsidRPr="00571DA8" w:rsidRDefault="009476BE" w:rsidP="009476BE">
            <w:pPr>
              <w:pStyle w:val="TableHeadLEFT"/>
              <w:rPr>
                <w:color w:val="auto"/>
              </w:rPr>
            </w:pPr>
            <w:r w:rsidRPr="00571DA8">
              <w:rPr>
                <w:color w:val="auto"/>
              </w:rPr>
              <w:t xml:space="preserve">Start </w:t>
            </w:r>
            <w:proofErr w:type="spellStart"/>
            <w:r w:rsidRPr="00571DA8">
              <w:rPr>
                <w:color w:val="auto"/>
              </w:rPr>
              <w:t>autosampling</w:t>
            </w:r>
            <w:proofErr w:type="spellEnd"/>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JBT02</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3/23/17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hideMark/>
          </w:tcPr>
          <w:p w:rsidR="009476BE" w:rsidRPr="00085D55" w:rsidRDefault="009476BE" w:rsidP="009476BE">
            <w:pPr>
              <w:pStyle w:val="TableRowLEFT"/>
              <w:rPr>
                <w:sz w:val="18"/>
                <w:szCs w:val="18"/>
              </w:rPr>
            </w:pPr>
            <w:r w:rsidRPr="00085D55">
              <w:rPr>
                <w:sz w:val="18"/>
                <w:szCs w:val="18"/>
              </w:rPr>
              <w:t>JBT04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hideMark/>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JBT05</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4/20/17</w:t>
            </w:r>
          </w:p>
        </w:tc>
        <w:tc>
          <w:tcPr>
            <w:tcW w:w="2340" w:type="dxa"/>
            <w:tcBorders>
              <w:top w:val="single" w:sz="4" w:space="0" w:color="auto"/>
              <w:left w:val="nil"/>
              <w:bottom w:val="single" w:sz="4" w:space="0" w:color="auto"/>
              <w:right w:val="nil"/>
            </w:tcBorders>
            <w:shd w:val="clear" w:color="auto" w:fill="auto"/>
            <w:noWrap/>
          </w:tcPr>
          <w:p w:rsidR="009476BE" w:rsidRPr="00085D55" w:rsidRDefault="009476BE" w:rsidP="009476BE">
            <w:pPr>
              <w:pStyle w:val="TableRowLEFT"/>
              <w:rPr>
                <w:sz w:val="18"/>
                <w:szCs w:val="18"/>
              </w:rPr>
            </w:pPr>
            <w:r w:rsidRPr="00085D55">
              <w:rPr>
                <w:sz w:val="18"/>
                <w:szCs w:val="18"/>
              </w:rPr>
              <w:t>4/20/17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JBT07</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JBT11</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JBT13</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4/3/17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4/11/17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JBT14</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4/5/17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JBT16</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3/30/17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4/5/17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JBT18</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r w:rsidR="009476BE" w:rsidRPr="009A19F9" w:rsidTr="000B3C2F">
        <w:trPr>
          <w:trHeight w:val="259"/>
        </w:trPr>
        <w:tc>
          <w:tcPr>
            <w:tcW w:w="1650" w:type="dxa"/>
            <w:tcBorders>
              <w:top w:val="single" w:sz="4" w:space="0" w:color="auto"/>
              <w:bottom w:val="single" w:sz="4" w:space="0" w:color="auto"/>
            </w:tcBorders>
            <w:noWrap/>
          </w:tcPr>
          <w:p w:rsidR="009476BE" w:rsidRPr="00085D55" w:rsidRDefault="009476BE" w:rsidP="009476BE">
            <w:pPr>
              <w:pStyle w:val="TableRowLEFT"/>
              <w:rPr>
                <w:sz w:val="18"/>
                <w:szCs w:val="18"/>
              </w:rPr>
            </w:pPr>
            <w:r w:rsidRPr="00085D55">
              <w:rPr>
                <w:sz w:val="18"/>
                <w:szCs w:val="18"/>
              </w:rPr>
              <w:t>JBT19</w:t>
            </w:r>
          </w:p>
        </w:tc>
        <w:tc>
          <w:tcPr>
            <w:tcW w:w="2400" w:type="dxa"/>
            <w:tcBorders>
              <w:top w:val="single" w:sz="4" w:space="0" w:color="auto"/>
              <w:bottom w:val="single" w:sz="4" w:space="0" w:color="auto"/>
            </w:tcBorders>
          </w:tcPr>
          <w:p w:rsidR="009476BE" w:rsidRPr="00085D55" w:rsidRDefault="009476BE" w:rsidP="009476BE">
            <w:pPr>
              <w:pStyle w:val="TableRowLEFT"/>
              <w:rPr>
                <w:sz w:val="18"/>
                <w:szCs w:val="18"/>
              </w:rPr>
            </w:pPr>
            <w:r w:rsidRPr="00085D55">
              <w:rPr>
                <w:sz w:val="18"/>
                <w:szCs w:val="18"/>
              </w:rPr>
              <w:t>4/22/17</w:t>
            </w:r>
          </w:p>
        </w:tc>
        <w:tc>
          <w:tcPr>
            <w:tcW w:w="2340" w:type="dxa"/>
            <w:tcBorders>
              <w:top w:val="single" w:sz="4" w:space="0" w:color="auto"/>
              <w:left w:val="nil"/>
              <w:bottom w:val="single" w:sz="4" w:space="0" w:color="auto"/>
              <w:right w:val="nil"/>
            </w:tcBorders>
            <w:shd w:val="clear" w:color="auto" w:fill="auto"/>
            <w:noWrap/>
            <w:vAlign w:val="bottom"/>
          </w:tcPr>
          <w:p w:rsidR="009476BE" w:rsidRPr="00085D55" w:rsidRDefault="009476BE" w:rsidP="009476BE">
            <w:pPr>
              <w:pStyle w:val="TableRowLEFT"/>
              <w:rPr>
                <w:sz w:val="18"/>
                <w:szCs w:val="18"/>
              </w:rPr>
            </w:pPr>
            <w:r w:rsidRPr="00085D55">
              <w:rPr>
                <w:sz w:val="18"/>
                <w:szCs w:val="18"/>
              </w:rPr>
              <w:t>4/22/17</w:t>
            </w:r>
          </w:p>
        </w:tc>
      </w:tr>
    </w:tbl>
    <w:p w:rsidR="009476BE" w:rsidRPr="00571DA8" w:rsidRDefault="009476BE" w:rsidP="009476BE">
      <w:pPr>
        <w:pStyle w:val="Caption"/>
        <w:keepNext/>
        <w:rPr>
          <w:color w:val="auto"/>
        </w:rPr>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280193" w:rsidRDefault="003D1F46">
      <w:pPr>
        <w:spacing w:after="160"/>
      </w:pPr>
      <w:r>
        <w:br w:type="page"/>
      </w:r>
    </w:p>
    <w:p w:rsidR="00571DA8" w:rsidRDefault="00571DA8" w:rsidP="00571DA8">
      <w:pPr>
        <w:pStyle w:val="FigureCaptionTitle"/>
      </w:pPr>
      <w:r>
        <w:lastRenderedPageBreak/>
        <w:t xml:space="preserve">Table </w:t>
      </w:r>
      <w:fldSimple w:instr=" SEQ Table \* ARABIC ">
        <w:r>
          <w:rPr>
            <w:noProof/>
          </w:rPr>
          <w:t>2</w:t>
        </w:r>
      </w:fldSimple>
      <w:r w:rsidRPr="00D25BA3">
        <w:t xml:space="preserve">: TP, TDP, and TN concentrations in samples collected through </w:t>
      </w:r>
      <w:r w:rsidR="004A16AB">
        <w:t>January</w:t>
      </w:r>
      <w:r w:rsidRPr="00D25BA3">
        <w:t xml:space="preserve"> </w:t>
      </w:r>
      <w:r w:rsidR="004A16AB">
        <w:t>16</w:t>
      </w:r>
      <w:r w:rsidRPr="00D25BA3">
        <w:t>, 201</w:t>
      </w:r>
      <w:r w:rsidR="004A16AB">
        <w:t>8</w:t>
      </w:r>
    </w:p>
    <w:tbl>
      <w:tblPr>
        <w:tblW w:w="9466" w:type="dxa"/>
        <w:tblLayout w:type="fixed"/>
        <w:tblCellMar>
          <w:left w:w="43" w:type="dxa"/>
          <w:right w:w="43" w:type="dxa"/>
        </w:tblCellMar>
        <w:tblLook w:val="04A0" w:firstRow="1" w:lastRow="0" w:firstColumn="1" w:lastColumn="0" w:noHBand="0" w:noVBand="1"/>
      </w:tblPr>
      <w:tblGrid>
        <w:gridCol w:w="1710"/>
        <w:gridCol w:w="720"/>
        <w:gridCol w:w="1080"/>
        <w:gridCol w:w="720"/>
        <w:gridCol w:w="526"/>
        <w:gridCol w:w="600"/>
        <w:gridCol w:w="600"/>
        <w:gridCol w:w="3510"/>
      </w:tblGrid>
      <w:tr w:rsidR="004B51A3" w:rsidRPr="004B51A3" w:rsidTr="004A16AB">
        <w:trPr>
          <w:cantSplit/>
          <w:trHeight w:hRule="exact" w:val="567"/>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HeadLEFT"/>
              <w:rPr>
                <w:color w:val="auto"/>
                <w:sz w:val="16"/>
                <w:szCs w:val="16"/>
              </w:rPr>
            </w:pPr>
            <w:r w:rsidRPr="004B51A3">
              <w:rPr>
                <w:color w:val="auto"/>
                <w:sz w:val="16"/>
                <w:szCs w:val="16"/>
              </w:rPr>
              <w:t>LAB ID</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HeadLEFT"/>
              <w:rPr>
                <w:color w:val="auto"/>
                <w:sz w:val="16"/>
                <w:szCs w:val="16"/>
              </w:rPr>
            </w:pPr>
            <w:r w:rsidRPr="004B51A3">
              <w:rPr>
                <w:color w:val="auto"/>
                <w:sz w:val="16"/>
                <w:szCs w:val="16"/>
              </w:rPr>
              <w:t>Carboy</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HeadLEFT"/>
              <w:jc w:val="center"/>
              <w:rPr>
                <w:color w:val="auto"/>
                <w:sz w:val="16"/>
                <w:szCs w:val="16"/>
              </w:rPr>
            </w:pPr>
            <w:r w:rsidRPr="004B51A3">
              <w:rPr>
                <w:color w:val="auto"/>
                <w:sz w:val="16"/>
                <w:szCs w:val="16"/>
              </w:rPr>
              <w:t>TP (µg/L)</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HeadLEFT"/>
              <w:rPr>
                <w:color w:val="auto"/>
                <w:sz w:val="16"/>
                <w:szCs w:val="16"/>
              </w:rPr>
            </w:pPr>
            <w:r w:rsidRPr="004B51A3">
              <w:rPr>
                <w:color w:val="auto"/>
                <w:sz w:val="16"/>
                <w:szCs w:val="16"/>
              </w:rPr>
              <w:t>Comment</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JBT01-04112017-1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vial cloudy</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JBT01-05092017-1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JBT01-05092017-2+3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5.32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6.48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JBT01-06272017-1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64.4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22.19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JBT01-06272017-2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72.2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15.57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JBT01-06272017-3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63.8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8.47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8.05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JBT01-07052017-2+3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94.6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JBT01-07112017-1+2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6.63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JBT01-07182017-1+2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98.0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5.31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JBT01-08082017-1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20.1</w:t>
            </w:r>
          </w:p>
        </w:tc>
        <w:tc>
          <w:tcPr>
            <w:tcW w:w="600" w:type="dxa"/>
            <w:tcBorders>
              <w:top w:val="nil"/>
              <w:left w:val="nil"/>
              <w:bottom w:val="nil"/>
              <w:right w:val="nil"/>
            </w:tcBorders>
            <w:shd w:val="clear" w:color="auto" w:fill="auto"/>
            <w:noWrap/>
            <w:vAlign w:val="bottom"/>
            <w:hideMark/>
          </w:tcPr>
          <w:p w:rsidR="004B51A3" w:rsidRPr="004B51A3" w:rsidRDefault="00571DA8"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JBT01-08222017-1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JBT01-090517-1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3.81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JBT01-091217-1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34.0</w:t>
            </w:r>
          </w:p>
        </w:tc>
        <w:tc>
          <w:tcPr>
            <w:tcW w:w="600" w:type="dxa"/>
            <w:tcBorders>
              <w:top w:val="nil"/>
              <w:left w:val="nil"/>
              <w:bottom w:val="nil"/>
              <w:right w:val="nil"/>
            </w:tcBorders>
            <w:shd w:val="clear" w:color="auto" w:fill="auto"/>
            <w:noWrap/>
            <w:vAlign w:val="bottom"/>
            <w:hideMark/>
          </w:tcPr>
          <w:p w:rsidR="004B51A3" w:rsidRPr="004B51A3" w:rsidRDefault="00571DA8"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JBT01-092617-1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18.3</w:t>
            </w:r>
          </w:p>
        </w:tc>
        <w:tc>
          <w:tcPr>
            <w:tcW w:w="600" w:type="dxa"/>
            <w:tcBorders>
              <w:top w:val="nil"/>
              <w:left w:val="nil"/>
              <w:bottom w:val="nil"/>
              <w:right w:val="nil"/>
            </w:tcBorders>
            <w:shd w:val="clear" w:color="auto" w:fill="auto"/>
            <w:noWrap/>
            <w:vAlign w:val="bottom"/>
            <w:hideMark/>
          </w:tcPr>
          <w:p w:rsidR="004B51A3" w:rsidRPr="004B51A3" w:rsidRDefault="00571DA8"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JBT01-100317-1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JBT01-101017-1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1250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45.3</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filtered at VAEL on 10/12/17</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JBT01-101017-2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1204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35.0</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filtered at VAEL on 10/12/17</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JBT01-101017-3+4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w:t>
            </w:r>
            <w:r w:rsidR="00412D51">
              <w:rPr>
                <w:rFonts w:ascii="Humnst777 BT" w:hAnsi="Humnst777 BT"/>
                <w:sz w:val="16"/>
                <w:szCs w:val="16"/>
              </w:rPr>
              <w:t>7</w:t>
            </w:r>
            <w:r w:rsidRPr="004B51A3">
              <w:rPr>
                <w:rFonts w:ascii="Humnst777 BT" w:hAnsi="Humnst777 BT"/>
                <w:sz w:val="16"/>
                <w:szCs w:val="16"/>
              </w:rPr>
              <w:t>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914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37.9</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 xml:space="preserve">NS </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filtered at VAEL on 10/12/17</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JBT01-102417-1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13.4</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JBT01-110117-3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360</w:t>
            </w:r>
          </w:p>
        </w:tc>
        <w:tc>
          <w:tcPr>
            <w:tcW w:w="600" w:type="dxa"/>
            <w:tcBorders>
              <w:top w:val="nil"/>
              <w:left w:val="nil"/>
              <w:bottom w:val="nil"/>
              <w:right w:val="nil"/>
            </w:tcBorders>
            <w:shd w:val="clear" w:color="auto" w:fill="auto"/>
            <w:noWrap/>
            <w:vAlign w:val="bottom"/>
            <w:hideMark/>
          </w:tcPr>
          <w:p w:rsidR="004B51A3" w:rsidRPr="004B51A3" w:rsidRDefault="004B51A3" w:rsidP="00571DA8">
            <w:pPr>
              <w:pStyle w:val="TableRowLEFT"/>
              <w:jc w:val="right"/>
              <w:rPr>
                <w:rFonts w:ascii="Humnst777 BT" w:hAnsi="Humnst777 BT"/>
                <w:sz w:val="16"/>
                <w:szCs w:val="16"/>
              </w:rPr>
            </w:pPr>
            <w:r w:rsidRPr="004B51A3">
              <w:rPr>
                <w:rFonts w:ascii="Humnst777 BT" w:hAnsi="Humnst777 BT"/>
                <w:sz w:val="16"/>
                <w:szCs w:val="16"/>
              </w:rPr>
              <w:t>NS</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sample invalid (diluted w</w:t>
            </w:r>
            <w:r w:rsidR="00580430">
              <w:rPr>
                <w:rFonts w:ascii="Humnst777 BT" w:hAnsi="Humnst777 BT"/>
                <w:sz w:val="16"/>
                <w:szCs w:val="16"/>
              </w:rPr>
              <w:t>/</w:t>
            </w:r>
            <w:r w:rsidRPr="004B51A3">
              <w:rPr>
                <w:rFonts w:ascii="Humnst777 BT" w:hAnsi="Humnst777 BT"/>
                <w:sz w:val="16"/>
                <w:szCs w:val="16"/>
              </w:rPr>
              <w:t xml:space="preserve"> distilled water)</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JBT01-110717-3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60.6</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JBT01-111417-1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11/14/201</w:t>
            </w:r>
            <w:r w:rsidR="00412D51">
              <w:rPr>
                <w:rFonts w:ascii="Humnst777 BT" w:hAnsi="Humnst777 BT"/>
                <w:sz w:val="16"/>
                <w:szCs w:val="16"/>
              </w:rPr>
              <w:t>7</w:t>
            </w:r>
            <w:r w:rsidRPr="004B51A3">
              <w:rPr>
                <w:rFonts w:ascii="Humnst777 BT" w:hAnsi="Humnst777 BT"/>
                <w:sz w:val="16"/>
                <w:szCs w:val="16"/>
              </w:rPr>
              <w:t>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33.9</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2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17.6</w:t>
            </w:r>
          </w:p>
        </w:tc>
        <w:tc>
          <w:tcPr>
            <w:tcW w:w="600" w:type="dxa"/>
            <w:tcBorders>
              <w:top w:val="nil"/>
              <w:left w:val="nil"/>
              <w:bottom w:val="nil"/>
              <w:right w:val="nil"/>
            </w:tcBorders>
            <w:shd w:val="clear" w:color="auto" w:fill="auto"/>
            <w:noWrap/>
            <w:vAlign w:val="bottom"/>
            <w:hideMark/>
          </w:tcPr>
          <w:p w:rsidR="004B51A3" w:rsidRPr="004B51A3" w:rsidRDefault="00571DA8" w:rsidP="00571DA8">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Carboy frozen--processed in office</w:t>
            </w: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JBT01-120417-GR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12/4/</w:t>
            </w:r>
            <w:r>
              <w:rPr>
                <w:rFonts w:ascii="Humnst777 BT" w:hAnsi="Humnst777 BT"/>
                <w:sz w:val="16"/>
                <w:szCs w:val="16"/>
              </w:rPr>
              <w:t>20</w:t>
            </w:r>
            <w:r w:rsidRPr="00412D51">
              <w:rPr>
                <w:rFonts w:ascii="Humnst777 BT" w:hAnsi="Humnst777 BT"/>
                <w:sz w:val="16"/>
                <w:szCs w:val="16"/>
              </w:rPr>
              <w:t>17</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30.7</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18.2</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4.02</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 xml:space="preserve">TN sample acidified 24 </w:t>
            </w:r>
            <w:proofErr w:type="spellStart"/>
            <w:r w:rsidRPr="00412D51">
              <w:rPr>
                <w:rFonts w:ascii="Humnst777 BT" w:hAnsi="Humnst777 BT"/>
                <w:sz w:val="16"/>
                <w:szCs w:val="16"/>
              </w:rPr>
              <w:t>hrs</w:t>
            </w:r>
            <w:proofErr w:type="spellEnd"/>
            <w:r w:rsidRPr="00412D51">
              <w:rPr>
                <w:rFonts w:ascii="Humnst777 BT" w:hAnsi="Humnst777 BT"/>
                <w:sz w:val="16"/>
                <w:szCs w:val="16"/>
              </w:rPr>
              <w:t xml:space="preserve"> later, kept cold</w:t>
            </w:r>
          </w:p>
          <w:p w:rsidR="00412D51" w:rsidRPr="00412D51" w:rsidRDefault="00412D51" w:rsidP="00412D51">
            <w:pPr>
              <w:pStyle w:val="TableRowLEFT"/>
              <w:rPr>
                <w:rFonts w:ascii="Humnst777 BT" w:hAnsi="Humnst777 BT"/>
                <w:sz w:val="16"/>
                <w:szCs w:val="16"/>
              </w:rPr>
            </w:pP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JBT01-121517-GR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12/15/</w:t>
            </w:r>
            <w:r>
              <w:rPr>
                <w:rFonts w:ascii="Humnst777 BT" w:hAnsi="Humnst777 BT"/>
                <w:sz w:val="16"/>
                <w:szCs w:val="16"/>
              </w:rPr>
              <w:t>20</w:t>
            </w:r>
            <w:r w:rsidRPr="00412D51">
              <w:rPr>
                <w:rFonts w:ascii="Humnst777 BT" w:hAnsi="Humnst777 BT"/>
                <w:sz w:val="16"/>
                <w:szCs w:val="16"/>
              </w:rPr>
              <w:t>17</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30.9</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11.6</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3.49</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JBT01-121917-GR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12/19/</w:t>
            </w:r>
            <w:r>
              <w:rPr>
                <w:rFonts w:ascii="Humnst777 BT" w:hAnsi="Humnst777 BT"/>
                <w:sz w:val="16"/>
                <w:szCs w:val="16"/>
              </w:rPr>
              <w:t>20</w:t>
            </w:r>
            <w:r w:rsidRPr="00412D51">
              <w:rPr>
                <w:rFonts w:ascii="Humnst777 BT" w:hAnsi="Humnst777 BT"/>
                <w:sz w:val="16"/>
                <w:szCs w:val="16"/>
              </w:rPr>
              <w:t>17</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22.7</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15.6</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3.48</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JBT01-122717-GR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12/27/</w:t>
            </w:r>
            <w:r>
              <w:rPr>
                <w:rFonts w:ascii="Humnst777 BT" w:hAnsi="Humnst777 BT"/>
                <w:sz w:val="16"/>
                <w:szCs w:val="16"/>
              </w:rPr>
              <w:t>20</w:t>
            </w:r>
            <w:r w:rsidRPr="00412D51">
              <w:rPr>
                <w:rFonts w:ascii="Humnst777 BT" w:hAnsi="Humnst777 BT"/>
                <w:sz w:val="16"/>
                <w:szCs w:val="16"/>
              </w:rPr>
              <w:t>17</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19.2</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15.9</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JBT01-010918-GR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1/9/</w:t>
            </w:r>
            <w:r>
              <w:rPr>
                <w:rFonts w:ascii="Humnst777 BT" w:hAnsi="Humnst777 BT"/>
                <w:sz w:val="16"/>
                <w:szCs w:val="16"/>
              </w:rPr>
              <w:t>20</w:t>
            </w:r>
            <w:r w:rsidRPr="00412D51">
              <w:rPr>
                <w:rFonts w:ascii="Humnst777 BT" w:hAnsi="Humnst777 BT"/>
                <w:sz w:val="16"/>
                <w:szCs w:val="16"/>
              </w:rPr>
              <w:t>18</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25.9</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16</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JBT01-011218-GR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1/12/</w:t>
            </w:r>
            <w:r>
              <w:rPr>
                <w:rFonts w:ascii="Humnst777 BT" w:hAnsi="Humnst777 BT"/>
                <w:sz w:val="16"/>
                <w:szCs w:val="16"/>
              </w:rPr>
              <w:t>20</w:t>
            </w:r>
            <w:r w:rsidRPr="00412D51">
              <w:rPr>
                <w:rFonts w:ascii="Humnst777 BT" w:hAnsi="Humnst777 BT"/>
                <w:sz w:val="16"/>
                <w:szCs w:val="16"/>
              </w:rPr>
              <w:t>18</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377</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Pr>
                <w:rFonts w:ascii="Humnst777 BT" w:hAnsi="Humnst777 BT"/>
                <w:sz w:val="16"/>
                <w:szCs w:val="16"/>
              </w:rPr>
              <w:t>NS</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5.63</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p>
        </w:tc>
      </w:tr>
      <w:tr w:rsidR="00412D51" w:rsidRPr="00412D51" w:rsidTr="004A16AB">
        <w:trPr>
          <w:trHeight w:hRule="exact" w:val="259"/>
          <w:tblHeader/>
        </w:trPr>
        <w:tc>
          <w:tcPr>
            <w:tcW w:w="171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JBT01-011618-GR</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JBT01</w:t>
            </w:r>
          </w:p>
        </w:tc>
        <w:tc>
          <w:tcPr>
            <w:tcW w:w="108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1/16/</w:t>
            </w:r>
            <w:r>
              <w:rPr>
                <w:rFonts w:ascii="Humnst777 BT" w:hAnsi="Humnst777 BT"/>
                <w:sz w:val="16"/>
                <w:szCs w:val="16"/>
              </w:rPr>
              <w:t>20</w:t>
            </w:r>
            <w:r w:rsidRPr="00412D51">
              <w:rPr>
                <w:rFonts w:ascii="Humnst777 BT" w:hAnsi="Humnst777 BT"/>
                <w:sz w:val="16"/>
                <w:szCs w:val="16"/>
              </w:rPr>
              <w:t>18</w:t>
            </w:r>
          </w:p>
        </w:tc>
        <w:tc>
          <w:tcPr>
            <w:tcW w:w="720" w:type="dxa"/>
            <w:tcBorders>
              <w:top w:val="nil"/>
              <w:left w:val="nil"/>
              <w:bottom w:val="nil"/>
              <w:right w:val="nil"/>
            </w:tcBorders>
            <w:shd w:val="clear" w:color="auto" w:fill="auto"/>
            <w:noWrap/>
            <w:vAlign w:val="bottom"/>
            <w:hideMark/>
          </w:tcPr>
          <w:p w:rsidR="00412D51" w:rsidRPr="00412D51" w:rsidRDefault="00412D51" w:rsidP="00412D51">
            <w:pPr>
              <w:pStyle w:val="TableRowLEFT"/>
              <w:rPr>
                <w:rFonts w:ascii="Humnst777 BT" w:hAnsi="Humnst777 BT"/>
                <w:sz w:val="16"/>
                <w:szCs w:val="16"/>
              </w:rPr>
            </w:pPr>
            <w:r w:rsidRPr="00412D51">
              <w:rPr>
                <w:rFonts w:ascii="Humnst777 BT" w:hAnsi="Humnst777 BT"/>
                <w:sz w:val="16"/>
                <w:szCs w:val="16"/>
              </w:rPr>
              <w:t>GR</w:t>
            </w:r>
          </w:p>
        </w:tc>
        <w:tc>
          <w:tcPr>
            <w:tcW w:w="526"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27.8</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21.4</w:t>
            </w:r>
          </w:p>
        </w:tc>
        <w:tc>
          <w:tcPr>
            <w:tcW w:w="60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r w:rsidRPr="00412D51">
              <w:rPr>
                <w:rFonts w:ascii="Humnst777 BT" w:hAnsi="Humnst777 BT"/>
                <w:sz w:val="16"/>
                <w:szCs w:val="16"/>
              </w:rPr>
              <w:t>4.91</w:t>
            </w:r>
          </w:p>
        </w:tc>
        <w:tc>
          <w:tcPr>
            <w:tcW w:w="3510" w:type="dxa"/>
            <w:tcBorders>
              <w:top w:val="nil"/>
              <w:left w:val="nil"/>
              <w:bottom w:val="nil"/>
              <w:right w:val="nil"/>
            </w:tcBorders>
            <w:shd w:val="clear" w:color="auto" w:fill="auto"/>
            <w:noWrap/>
            <w:vAlign w:val="bottom"/>
            <w:hideMark/>
          </w:tcPr>
          <w:p w:rsidR="00412D51" w:rsidRPr="00412D51" w:rsidRDefault="00412D51" w:rsidP="00412D51">
            <w:pPr>
              <w:pStyle w:val="TableRowLEFT"/>
              <w:jc w:val="right"/>
              <w:rPr>
                <w:rFonts w:ascii="Humnst777 BT" w:hAnsi="Humnst777 BT"/>
                <w:sz w:val="16"/>
                <w:szCs w:val="16"/>
              </w:rPr>
            </w:pPr>
          </w:p>
        </w:tc>
      </w:tr>
    </w:tbl>
    <w:p w:rsidR="00580430" w:rsidRDefault="00580430">
      <w:r>
        <w:rPr>
          <w:bCs/>
        </w:rPr>
        <w:br w:type="page"/>
      </w:r>
    </w:p>
    <w:tbl>
      <w:tblPr>
        <w:tblW w:w="9466" w:type="dxa"/>
        <w:tblLayout w:type="fixed"/>
        <w:tblCellMar>
          <w:left w:w="43" w:type="dxa"/>
          <w:right w:w="43" w:type="dxa"/>
        </w:tblCellMar>
        <w:tblLook w:val="04A0" w:firstRow="1" w:lastRow="0" w:firstColumn="1" w:lastColumn="0" w:noHBand="0" w:noVBand="1"/>
      </w:tblPr>
      <w:tblGrid>
        <w:gridCol w:w="1710"/>
        <w:gridCol w:w="720"/>
        <w:gridCol w:w="1080"/>
        <w:gridCol w:w="720"/>
        <w:gridCol w:w="540"/>
        <w:gridCol w:w="586"/>
        <w:gridCol w:w="600"/>
        <w:gridCol w:w="3510"/>
      </w:tblGrid>
      <w:tr w:rsidR="006A17E0" w:rsidRPr="004B51A3" w:rsidTr="004A16AB">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8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JBT02-04112017-1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976</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678</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7.19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vial cloudy</w:t>
            </w: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JBT02-04182017-1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242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93.6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8.52</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JBT02-04252017-1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491</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142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8.68</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JBT02-05022017-1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805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492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8.58</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585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120</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8.52</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868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122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7.88</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JBT02-05092017-3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868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156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8.00</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JBT02-05162017-1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37.6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8.26</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JBT02-05302017-1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78.5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30.3</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8.83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JBT02-06072017-1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67.3</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28.2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11.78</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JBT02-06132017-1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48.0</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28.5</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11.69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JBT02-06222017-1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90.9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42.3</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12.86</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137</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61.9</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25.34</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189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82.2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29.34</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160</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94.0</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27.34</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JBT02-06262017-4</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315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22.93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JBT02-07052017-1+2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60.5</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9.85</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303</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118</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8.68</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JBT02-07112017-2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434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196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7.19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JBT02-07182017-1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187</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118</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7.27</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JBT02-07262017-1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73.1</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70.4</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8.03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JBT02-08012017-1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63.9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40.0</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8.41</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JBT02-08082017-1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8/8/2017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50.5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37.0</w:t>
            </w:r>
          </w:p>
        </w:tc>
        <w:tc>
          <w:tcPr>
            <w:tcW w:w="600" w:type="dxa"/>
            <w:tcBorders>
              <w:top w:val="nil"/>
              <w:left w:val="nil"/>
              <w:bottom w:val="nil"/>
              <w:right w:val="nil"/>
            </w:tcBorders>
            <w:shd w:val="clear" w:color="auto" w:fill="auto"/>
            <w:noWrap/>
            <w:vAlign w:val="bottom"/>
            <w:hideMark/>
          </w:tcPr>
          <w:p w:rsidR="004B51A3" w:rsidRPr="003F00C0" w:rsidRDefault="00571DA8" w:rsidP="00580430">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JBT02-08152017-1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8/15/2017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52.0</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41.3</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7.29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JBT02-08222017-1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8/22/2017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308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141</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5.81</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JBT02-08302017-1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142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63.2</w:t>
            </w:r>
          </w:p>
        </w:tc>
        <w:tc>
          <w:tcPr>
            <w:tcW w:w="600" w:type="dxa"/>
            <w:tcBorders>
              <w:top w:val="nil"/>
              <w:left w:val="nil"/>
              <w:bottom w:val="nil"/>
              <w:right w:val="nil"/>
            </w:tcBorders>
            <w:shd w:val="clear" w:color="auto" w:fill="auto"/>
            <w:noWrap/>
            <w:vAlign w:val="bottom"/>
            <w:hideMark/>
          </w:tcPr>
          <w:p w:rsidR="004B51A3" w:rsidRPr="003F00C0" w:rsidRDefault="00571DA8"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JBT02-090517-1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137</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53.4</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5.09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JBT02-091217-1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674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106</w:t>
            </w:r>
          </w:p>
        </w:tc>
        <w:tc>
          <w:tcPr>
            <w:tcW w:w="600" w:type="dxa"/>
            <w:tcBorders>
              <w:top w:val="nil"/>
              <w:left w:val="nil"/>
              <w:bottom w:val="nil"/>
              <w:right w:val="nil"/>
            </w:tcBorders>
            <w:shd w:val="clear" w:color="auto" w:fill="auto"/>
            <w:noWrap/>
            <w:vAlign w:val="bottom"/>
            <w:hideMark/>
          </w:tcPr>
          <w:p w:rsidR="004B51A3" w:rsidRPr="003F00C0" w:rsidRDefault="00571DA8"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JBT02-091917-1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85.6</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6.36</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JBT02-092617-1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65.2</w:t>
            </w:r>
          </w:p>
        </w:tc>
        <w:tc>
          <w:tcPr>
            <w:tcW w:w="600" w:type="dxa"/>
            <w:tcBorders>
              <w:top w:val="nil"/>
              <w:left w:val="nil"/>
              <w:bottom w:val="nil"/>
              <w:right w:val="nil"/>
            </w:tcBorders>
            <w:shd w:val="clear" w:color="auto" w:fill="auto"/>
            <w:noWrap/>
            <w:vAlign w:val="bottom"/>
            <w:hideMark/>
          </w:tcPr>
          <w:p w:rsidR="004B51A3" w:rsidRPr="003F00C0" w:rsidRDefault="00571DA8"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JBT02-100317-1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81.3</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43.3</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4.93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1464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69.7</w:t>
            </w:r>
          </w:p>
        </w:tc>
        <w:tc>
          <w:tcPr>
            <w:tcW w:w="600" w:type="dxa"/>
            <w:tcBorders>
              <w:top w:val="nil"/>
              <w:left w:val="nil"/>
              <w:bottom w:val="nil"/>
              <w:right w:val="nil"/>
            </w:tcBorders>
            <w:shd w:val="clear" w:color="auto" w:fill="auto"/>
            <w:noWrap/>
            <w:vAlign w:val="bottom"/>
            <w:hideMark/>
          </w:tcPr>
          <w:p w:rsidR="004B51A3" w:rsidRPr="003F00C0" w:rsidRDefault="00571DA8"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1322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77.5</w:t>
            </w:r>
          </w:p>
        </w:tc>
        <w:tc>
          <w:tcPr>
            <w:tcW w:w="600" w:type="dxa"/>
            <w:tcBorders>
              <w:top w:val="nil"/>
              <w:left w:val="nil"/>
              <w:bottom w:val="nil"/>
              <w:right w:val="nil"/>
            </w:tcBorders>
            <w:shd w:val="clear" w:color="auto" w:fill="auto"/>
            <w:noWrap/>
            <w:vAlign w:val="bottom"/>
            <w:hideMark/>
          </w:tcPr>
          <w:p w:rsidR="004B51A3" w:rsidRPr="003F00C0" w:rsidRDefault="00571DA8"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JBT02-101017-3+4</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3+4</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1202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91.7</w:t>
            </w:r>
          </w:p>
        </w:tc>
        <w:tc>
          <w:tcPr>
            <w:tcW w:w="600" w:type="dxa"/>
            <w:tcBorders>
              <w:top w:val="nil"/>
              <w:left w:val="nil"/>
              <w:bottom w:val="nil"/>
              <w:right w:val="nil"/>
            </w:tcBorders>
            <w:shd w:val="clear" w:color="auto" w:fill="auto"/>
            <w:noWrap/>
            <w:vAlign w:val="bottom"/>
            <w:hideMark/>
          </w:tcPr>
          <w:p w:rsidR="004B51A3" w:rsidRPr="003F00C0" w:rsidRDefault="00571DA8"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JBT02-101717-1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252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86.7</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9.22</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JBT02-102417-1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86.2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48.0</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JBT02-110117-3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672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419</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JBT02-110717-3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599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82.2</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JBT02-111417-1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226</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103</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Carboy partially frozen--only liquid sampled</w:t>
            </w:r>
          </w:p>
        </w:tc>
      </w:tr>
      <w:tr w:rsidR="004B51A3"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JBT02-112017-1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292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113</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Carboy frozen--processed in office</w:t>
            </w:r>
          </w:p>
        </w:tc>
      </w:tr>
      <w:tr w:rsidR="00412D51"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JBT02-112917-GR</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11/29/2017</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277.8</w:t>
            </w:r>
          </w:p>
        </w:tc>
        <w:tc>
          <w:tcPr>
            <w:tcW w:w="586"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125</w:t>
            </w:r>
          </w:p>
        </w:tc>
        <w:tc>
          <w:tcPr>
            <w:tcW w:w="60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412D51"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JBT02-120417-GR</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12/4/2017</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64.5</w:t>
            </w:r>
          </w:p>
        </w:tc>
        <w:tc>
          <w:tcPr>
            <w:tcW w:w="586"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31.1</w:t>
            </w:r>
          </w:p>
        </w:tc>
        <w:tc>
          <w:tcPr>
            <w:tcW w:w="60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8.72</w:t>
            </w:r>
          </w:p>
        </w:tc>
        <w:tc>
          <w:tcPr>
            <w:tcW w:w="35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 xml:space="preserve">TN sample acidified 24 </w:t>
            </w:r>
            <w:proofErr w:type="spellStart"/>
            <w:r w:rsidRPr="003F00C0">
              <w:rPr>
                <w:rFonts w:ascii="Humnst777 BT" w:hAnsi="Humnst777 BT"/>
                <w:sz w:val="15"/>
              </w:rPr>
              <w:t>hrs</w:t>
            </w:r>
            <w:proofErr w:type="spellEnd"/>
            <w:r w:rsidRPr="003F00C0">
              <w:rPr>
                <w:rFonts w:ascii="Humnst777 BT" w:hAnsi="Humnst777 BT"/>
                <w:sz w:val="15"/>
              </w:rPr>
              <w:t xml:space="preserve"> later, kept cold</w:t>
            </w:r>
          </w:p>
        </w:tc>
      </w:tr>
      <w:tr w:rsidR="00412D51"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JBT02-121517-GR</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12/15/2017</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60.3</w:t>
            </w:r>
          </w:p>
        </w:tc>
        <w:tc>
          <w:tcPr>
            <w:tcW w:w="586"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16.5</w:t>
            </w:r>
          </w:p>
        </w:tc>
        <w:tc>
          <w:tcPr>
            <w:tcW w:w="60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9.44</w:t>
            </w:r>
          </w:p>
        </w:tc>
        <w:tc>
          <w:tcPr>
            <w:tcW w:w="35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p>
        </w:tc>
      </w:tr>
      <w:tr w:rsidR="00412D51"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JBT02-121917-GR</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12/19/2017</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33.9</w:t>
            </w:r>
          </w:p>
        </w:tc>
        <w:tc>
          <w:tcPr>
            <w:tcW w:w="586"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20.9</w:t>
            </w:r>
          </w:p>
        </w:tc>
        <w:tc>
          <w:tcPr>
            <w:tcW w:w="60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7.62</w:t>
            </w:r>
          </w:p>
        </w:tc>
        <w:tc>
          <w:tcPr>
            <w:tcW w:w="3510" w:type="dxa"/>
            <w:tcBorders>
              <w:top w:val="nil"/>
              <w:left w:val="nil"/>
              <w:bottom w:val="nil"/>
              <w:right w:val="nil"/>
            </w:tcBorders>
            <w:shd w:val="clear" w:color="auto" w:fill="auto"/>
            <w:noWrap/>
            <w:vAlign w:val="bottom"/>
            <w:hideMark/>
          </w:tcPr>
          <w:p w:rsidR="00412D51" w:rsidRPr="003F00C0" w:rsidRDefault="00412D51" w:rsidP="00412D51">
            <w:pPr>
              <w:jc w:val="right"/>
              <w:rPr>
                <w:rFonts w:ascii="Calibri" w:hAnsi="Calibri"/>
                <w:color w:val="000000"/>
                <w:sz w:val="15"/>
                <w:szCs w:val="15"/>
              </w:rPr>
            </w:pPr>
          </w:p>
        </w:tc>
      </w:tr>
      <w:tr w:rsidR="00412D51"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JBT02-122717-GR</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12/27/2017</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46.4</w:t>
            </w:r>
          </w:p>
        </w:tc>
        <w:tc>
          <w:tcPr>
            <w:tcW w:w="586"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27.7</w:t>
            </w:r>
          </w:p>
        </w:tc>
        <w:tc>
          <w:tcPr>
            <w:tcW w:w="60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412D51" w:rsidRPr="004B51A3" w:rsidTr="004A16AB">
        <w:trPr>
          <w:trHeight w:hRule="exact" w:val="245"/>
          <w:tblHeader/>
        </w:trPr>
        <w:tc>
          <w:tcPr>
            <w:tcW w:w="171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JBT02-010918-GR</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1/9/2018</w:t>
            </w:r>
          </w:p>
        </w:tc>
        <w:tc>
          <w:tcPr>
            <w:tcW w:w="720" w:type="dxa"/>
            <w:tcBorders>
              <w:top w:val="nil"/>
              <w:left w:val="nil"/>
              <w:bottom w:val="nil"/>
              <w:right w:val="nil"/>
            </w:tcBorders>
            <w:shd w:val="clear" w:color="auto" w:fill="auto"/>
            <w:noWrap/>
            <w:vAlign w:val="bottom"/>
            <w:hideMark/>
          </w:tcPr>
          <w:p w:rsidR="00412D51" w:rsidRPr="003F00C0" w:rsidRDefault="00412D51" w:rsidP="00412D51">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32.5</w:t>
            </w:r>
          </w:p>
        </w:tc>
        <w:tc>
          <w:tcPr>
            <w:tcW w:w="586"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18.8</w:t>
            </w:r>
          </w:p>
        </w:tc>
        <w:tc>
          <w:tcPr>
            <w:tcW w:w="600" w:type="dxa"/>
            <w:tcBorders>
              <w:top w:val="nil"/>
              <w:left w:val="nil"/>
              <w:bottom w:val="nil"/>
              <w:right w:val="nil"/>
            </w:tcBorders>
            <w:shd w:val="clear" w:color="auto" w:fill="auto"/>
            <w:noWrap/>
            <w:vAlign w:val="bottom"/>
            <w:hideMark/>
          </w:tcPr>
          <w:p w:rsidR="00412D51" w:rsidRPr="003F00C0" w:rsidRDefault="00412D51" w:rsidP="00412D51">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12D51" w:rsidRPr="003F00C0" w:rsidRDefault="00412D51" w:rsidP="00412D51">
            <w:pPr>
              <w:rPr>
                <w:sz w:val="15"/>
                <w:szCs w:val="15"/>
              </w:rPr>
            </w:pPr>
          </w:p>
        </w:tc>
      </w:tr>
      <w:tr w:rsidR="003F00C0" w:rsidRPr="004B51A3" w:rsidTr="004A16AB">
        <w:trPr>
          <w:trHeight w:hRule="exact" w:val="245"/>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JBT02-011218-GR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Calibri" w:hAnsi="Calibri"/>
                <w:color w:val="000000"/>
                <w:sz w:val="15"/>
              </w:rPr>
            </w:pPr>
            <w:r w:rsidRPr="003F00C0">
              <w:rPr>
                <w:rFonts w:ascii="Humnst777 BT" w:hAnsi="Humnst777 BT"/>
                <w:sz w:val="15"/>
              </w:rPr>
              <w:t>JBT02</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Calibri" w:hAnsi="Calibri"/>
                <w:color w:val="000000"/>
                <w:sz w:val="15"/>
              </w:rPr>
            </w:pPr>
            <w:r w:rsidRPr="003F00C0">
              <w:rPr>
                <w:rFonts w:ascii="Humnst777 BT" w:hAnsi="Humnst777 BT"/>
                <w:sz w:val="15"/>
              </w:rPr>
              <w:t>1/12/2018</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Calibri" w:hAnsi="Calibri"/>
                <w:color w:val="000000"/>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449</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NS</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4.71</w:t>
            </w:r>
          </w:p>
        </w:tc>
        <w:tc>
          <w:tcPr>
            <w:tcW w:w="3510" w:type="dxa"/>
            <w:tcBorders>
              <w:top w:val="nil"/>
              <w:left w:val="nil"/>
              <w:bottom w:val="nil"/>
              <w:right w:val="nil"/>
            </w:tcBorders>
            <w:shd w:val="clear" w:color="auto" w:fill="auto"/>
            <w:noWrap/>
            <w:vAlign w:val="bottom"/>
          </w:tcPr>
          <w:p w:rsidR="003F00C0" w:rsidRPr="003F00C0" w:rsidRDefault="003F00C0" w:rsidP="003F00C0">
            <w:pPr>
              <w:jc w:val="right"/>
              <w:rPr>
                <w:rFonts w:ascii="Calibri" w:hAnsi="Calibri"/>
                <w:color w:val="000000"/>
                <w:sz w:val="15"/>
                <w:szCs w:val="15"/>
              </w:rPr>
            </w:pPr>
          </w:p>
        </w:tc>
      </w:tr>
      <w:tr w:rsidR="00967027" w:rsidRPr="004B51A3" w:rsidTr="004A16AB">
        <w:trPr>
          <w:trHeight w:hRule="exact" w:val="245"/>
          <w:tblHeader/>
        </w:trPr>
        <w:tc>
          <w:tcPr>
            <w:tcW w:w="1710" w:type="dxa"/>
            <w:tcBorders>
              <w:top w:val="nil"/>
              <w:left w:val="nil"/>
              <w:bottom w:val="nil"/>
              <w:right w:val="nil"/>
            </w:tcBorders>
            <w:shd w:val="clear" w:color="auto" w:fill="auto"/>
            <w:noWrap/>
            <w:vAlign w:val="bottom"/>
          </w:tcPr>
          <w:p w:rsidR="00967027" w:rsidRDefault="00967027" w:rsidP="00412D51">
            <w:pPr>
              <w:pStyle w:val="TableRowLEFT"/>
              <w:rPr>
                <w:rFonts w:ascii="Humnst777 BT" w:hAnsi="Humnst777 BT"/>
                <w:sz w:val="16"/>
                <w:szCs w:val="16"/>
              </w:rPr>
            </w:pPr>
          </w:p>
          <w:p w:rsidR="003F00C0" w:rsidRDefault="003F00C0" w:rsidP="00412D51">
            <w:pPr>
              <w:pStyle w:val="TableRowLEFT"/>
              <w:rPr>
                <w:rFonts w:ascii="Humnst777 BT" w:hAnsi="Humnst777 BT"/>
                <w:sz w:val="16"/>
                <w:szCs w:val="16"/>
              </w:rPr>
            </w:pPr>
          </w:p>
          <w:p w:rsidR="003F00C0" w:rsidRPr="00412D51" w:rsidRDefault="003F00C0" w:rsidP="00412D51">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108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967027" w:rsidRPr="00412D51" w:rsidRDefault="00967027" w:rsidP="00412D51">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967027" w:rsidRPr="00412D51" w:rsidRDefault="00967027" w:rsidP="00412D51">
            <w:pPr>
              <w:pStyle w:val="TableRowLEFT"/>
              <w:jc w:val="right"/>
              <w:rPr>
                <w:rFonts w:ascii="Humnst777 BT" w:hAnsi="Humnst777 BT"/>
                <w:sz w:val="16"/>
                <w:szCs w:val="16"/>
              </w:rPr>
            </w:pPr>
          </w:p>
        </w:tc>
        <w:tc>
          <w:tcPr>
            <w:tcW w:w="586" w:type="dxa"/>
            <w:tcBorders>
              <w:top w:val="nil"/>
              <w:left w:val="nil"/>
              <w:bottom w:val="nil"/>
              <w:right w:val="nil"/>
            </w:tcBorders>
            <w:shd w:val="clear" w:color="auto" w:fill="auto"/>
            <w:noWrap/>
            <w:vAlign w:val="bottom"/>
          </w:tcPr>
          <w:p w:rsidR="00967027" w:rsidRPr="00412D51" w:rsidRDefault="00967027" w:rsidP="00412D51">
            <w:pPr>
              <w:pStyle w:val="TableRowLEFT"/>
              <w:jc w:val="right"/>
              <w:rPr>
                <w:rFonts w:ascii="Humnst777 BT" w:hAnsi="Humnst777 BT"/>
                <w:sz w:val="16"/>
                <w:szCs w:val="16"/>
              </w:rPr>
            </w:pPr>
          </w:p>
        </w:tc>
        <w:tc>
          <w:tcPr>
            <w:tcW w:w="600" w:type="dxa"/>
            <w:tcBorders>
              <w:top w:val="nil"/>
              <w:left w:val="nil"/>
              <w:bottom w:val="nil"/>
              <w:right w:val="nil"/>
            </w:tcBorders>
            <w:shd w:val="clear" w:color="auto" w:fill="auto"/>
            <w:noWrap/>
            <w:vAlign w:val="bottom"/>
          </w:tcPr>
          <w:p w:rsidR="00967027" w:rsidRDefault="00967027" w:rsidP="00412D51">
            <w:pPr>
              <w:pStyle w:val="TableRowLEFT"/>
              <w:jc w:val="right"/>
              <w:rPr>
                <w:rFonts w:ascii="Humnst777 BT" w:hAnsi="Humnst777 BT"/>
                <w:sz w:val="16"/>
                <w:szCs w:val="16"/>
              </w:rPr>
            </w:pPr>
          </w:p>
        </w:tc>
        <w:tc>
          <w:tcPr>
            <w:tcW w:w="3510" w:type="dxa"/>
            <w:tcBorders>
              <w:top w:val="nil"/>
              <w:left w:val="nil"/>
              <w:bottom w:val="nil"/>
              <w:right w:val="nil"/>
            </w:tcBorders>
            <w:shd w:val="clear" w:color="auto" w:fill="auto"/>
            <w:noWrap/>
            <w:vAlign w:val="bottom"/>
          </w:tcPr>
          <w:p w:rsidR="00967027" w:rsidRDefault="00967027" w:rsidP="00412D51">
            <w:pPr>
              <w:rPr>
                <w:sz w:val="20"/>
                <w:szCs w:val="20"/>
              </w:rPr>
            </w:pPr>
          </w:p>
        </w:tc>
      </w:tr>
      <w:tr w:rsidR="006A17E0" w:rsidRPr="004B51A3" w:rsidTr="004A16AB">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8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JBT04-04112017-1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4/11/2017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798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120</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4.89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vial cloudy</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JBT04-04182017-1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4/18/2017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38.6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4.33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JBT04-04252017-1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4/25/2017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133</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45.4</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4.86</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JBT04-05022017-1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500</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79.2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5.43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JBT04-05092017-1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303</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52.9</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4.19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JBT04-05092017-2+3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404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58.8</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4.23</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JBT04-05162017-1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5/16/2017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68.8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22.2</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3.80</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JBT04-05232017-1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5/23/2017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23.6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4.35</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JBT04-05302017-1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5/30/2017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90.2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18.1</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4.37</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JBT04-06072017-1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10.7</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5.65</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VAEL remark: TDP biased low</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JBT04-06132017-1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6/13/2017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42.9</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19.6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5.19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JBT04-06222017-1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49.5</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5.39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JBT04-06272017-1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184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52.4</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29.19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JBT04-06272017-2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49.6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27.59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JBT04-06272017-3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65.3</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16.71</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JBT04-06272017-4</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6/27/2017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4</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73.6</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50.1</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11.85</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JBT04-07052017-1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271</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53.0</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13.07</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JBT04-07052017-2+3</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2+3</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132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52.6</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7.29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JBT04-07112017-1+2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7/11/2017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262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51.5</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8.25</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JBT04-07182017-1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7/18/2017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126</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38.4</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5.79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JBT04-07262017-1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7/26/2017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50.4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39.5</w:t>
            </w:r>
          </w:p>
        </w:tc>
        <w:tc>
          <w:tcPr>
            <w:tcW w:w="60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4.36</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Reversed TP and TDP result</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JBT04-08012017-1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8/1/2017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30.5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24.1</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3.81</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JBT04-08082017-1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8/8/2017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35.2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20.6</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JBT04-08152017-1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8/15/2017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29.8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22.6</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2.92</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JBT04-08222017-1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8/22/2017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465</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228</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5.89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JBT04-08302017-1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8/30/2017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71.0</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23.5</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JBT04-090517-1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9/5/2017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152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21.5</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3.19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JBT04-091217-1+2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9/12/2017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698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32.4</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0.5 L left in carboy 2</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JBT04-091917-1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9/19/2017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64.8</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22.5</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1.29</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JBT04-092617-1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9/26/2017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67.6</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32.0</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JBT04-100317-1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10/3/2017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78.3</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31.0</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1.05</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JBT04-101017-1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500</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33.5</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JBT04-101017-2</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2</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256</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34.7</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JBT04-101017-3+4</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10/10/2017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3+4</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244</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39.3</w:t>
            </w:r>
          </w:p>
        </w:tc>
        <w:tc>
          <w:tcPr>
            <w:tcW w:w="600" w:type="dxa"/>
            <w:tcBorders>
              <w:top w:val="nil"/>
              <w:left w:val="nil"/>
              <w:bottom w:val="nil"/>
              <w:right w:val="nil"/>
            </w:tcBorders>
            <w:shd w:val="clear" w:color="auto" w:fill="auto"/>
            <w:noWrap/>
            <w:vAlign w:val="bottom"/>
            <w:hideMark/>
          </w:tcPr>
          <w:p w:rsidR="004B51A3"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TDP filtered at VAEL on 10/12/17</w:t>
            </w:r>
          </w:p>
        </w:tc>
      </w:tr>
      <w:tr w:rsidR="004B51A3"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JBT04-101717-1</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10/17/2017</w:t>
            </w:r>
          </w:p>
        </w:tc>
        <w:tc>
          <w:tcPr>
            <w:tcW w:w="72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102</w:t>
            </w:r>
          </w:p>
        </w:tc>
        <w:tc>
          <w:tcPr>
            <w:tcW w:w="586" w:type="dxa"/>
            <w:tcBorders>
              <w:top w:val="nil"/>
              <w:left w:val="nil"/>
              <w:bottom w:val="nil"/>
              <w:right w:val="nil"/>
            </w:tcBorders>
            <w:shd w:val="clear" w:color="auto" w:fill="auto"/>
            <w:noWrap/>
            <w:vAlign w:val="bottom"/>
            <w:hideMark/>
          </w:tcPr>
          <w:p w:rsidR="004B51A3" w:rsidRPr="003F00C0" w:rsidRDefault="004B51A3" w:rsidP="00580430">
            <w:pPr>
              <w:pStyle w:val="TableRowLEFT"/>
              <w:jc w:val="right"/>
              <w:rPr>
                <w:rFonts w:ascii="Humnst777 BT" w:hAnsi="Humnst777 BT"/>
                <w:sz w:val="15"/>
              </w:rPr>
            </w:pPr>
            <w:r w:rsidRPr="003F00C0">
              <w:rPr>
                <w:rFonts w:ascii="Humnst777 BT" w:hAnsi="Humnst777 BT"/>
                <w:sz w:val="15"/>
              </w:rPr>
              <w:t>23.9</w:t>
            </w:r>
          </w:p>
        </w:tc>
        <w:tc>
          <w:tcPr>
            <w:tcW w:w="600" w:type="dxa"/>
            <w:tcBorders>
              <w:top w:val="nil"/>
              <w:left w:val="nil"/>
              <w:bottom w:val="nil"/>
              <w:right w:val="nil"/>
            </w:tcBorders>
            <w:shd w:val="clear" w:color="auto" w:fill="auto"/>
            <w:noWrap/>
            <w:vAlign w:val="bottom"/>
            <w:hideMark/>
          </w:tcPr>
          <w:p w:rsidR="004B51A3" w:rsidRPr="003F00C0" w:rsidRDefault="004B51A3" w:rsidP="00971B55">
            <w:pPr>
              <w:pStyle w:val="TableRowLEFT"/>
              <w:jc w:val="right"/>
              <w:rPr>
                <w:rFonts w:ascii="Humnst777 BT" w:hAnsi="Humnst777 BT"/>
                <w:sz w:val="15"/>
              </w:rPr>
            </w:pPr>
            <w:r w:rsidRPr="003F00C0">
              <w:rPr>
                <w:rFonts w:ascii="Humnst777 BT" w:hAnsi="Humnst777 BT"/>
                <w:sz w:val="15"/>
              </w:rPr>
              <w:t>1.38</w:t>
            </w:r>
          </w:p>
        </w:tc>
        <w:tc>
          <w:tcPr>
            <w:tcW w:w="3510" w:type="dxa"/>
            <w:tcBorders>
              <w:top w:val="nil"/>
              <w:left w:val="nil"/>
              <w:bottom w:val="nil"/>
              <w:right w:val="nil"/>
            </w:tcBorders>
            <w:shd w:val="clear" w:color="auto" w:fill="auto"/>
            <w:noWrap/>
            <w:vAlign w:val="bottom"/>
            <w:hideMark/>
          </w:tcPr>
          <w:p w:rsidR="004B51A3" w:rsidRPr="003F00C0" w:rsidRDefault="004B51A3" w:rsidP="004B51A3">
            <w:pPr>
              <w:pStyle w:val="TableRowLEFT"/>
              <w:rPr>
                <w:rFonts w:ascii="Humnst777 BT" w:hAnsi="Humnst777 BT"/>
                <w:sz w:val="15"/>
              </w:rPr>
            </w:pPr>
          </w:p>
        </w:tc>
      </w:tr>
      <w:tr w:rsidR="00971B55"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JBT04-102417-1</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10/24/2017</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110</w:t>
            </w:r>
          </w:p>
        </w:tc>
        <w:tc>
          <w:tcPr>
            <w:tcW w:w="586"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17.5</w:t>
            </w:r>
          </w:p>
        </w:tc>
        <w:tc>
          <w:tcPr>
            <w:tcW w:w="600" w:type="dxa"/>
            <w:tcBorders>
              <w:top w:val="nil"/>
              <w:left w:val="nil"/>
              <w:bottom w:val="nil"/>
              <w:right w:val="nil"/>
            </w:tcBorders>
            <w:shd w:val="clear" w:color="auto" w:fill="auto"/>
            <w:noWrap/>
            <w:vAlign w:val="bottom"/>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p>
        </w:tc>
      </w:tr>
      <w:tr w:rsidR="00971B55"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JBT04-110117-3</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11/1/2017</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372</w:t>
            </w:r>
          </w:p>
        </w:tc>
        <w:tc>
          <w:tcPr>
            <w:tcW w:w="586"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135</w:t>
            </w:r>
          </w:p>
        </w:tc>
        <w:tc>
          <w:tcPr>
            <w:tcW w:w="600" w:type="dxa"/>
            <w:tcBorders>
              <w:top w:val="nil"/>
              <w:left w:val="nil"/>
              <w:bottom w:val="nil"/>
              <w:right w:val="nil"/>
            </w:tcBorders>
            <w:shd w:val="clear" w:color="auto" w:fill="auto"/>
            <w:noWrap/>
            <w:vAlign w:val="bottom"/>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p>
        </w:tc>
      </w:tr>
      <w:tr w:rsidR="00971B55"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JBT04-110717-3</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11/7/2017</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3</w:t>
            </w:r>
          </w:p>
        </w:tc>
        <w:tc>
          <w:tcPr>
            <w:tcW w:w="540"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384</w:t>
            </w:r>
          </w:p>
        </w:tc>
        <w:tc>
          <w:tcPr>
            <w:tcW w:w="586"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36.6</w:t>
            </w:r>
          </w:p>
        </w:tc>
        <w:tc>
          <w:tcPr>
            <w:tcW w:w="600" w:type="dxa"/>
            <w:tcBorders>
              <w:top w:val="nil"/>
              <w:left w:val="nil"/>
              <w:bottom w:val="nil"/>
              <w:right w:val="nil"/>
            </w:tcBorders>
            <w:shd w:val="clear" w:color="auto" w:fill="auto"/>
            <w:noWrap/>
            <w:vAlign w:val="bottom"/>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p>
        </w:tc>
      </w:tr>
      <w:tr w:rsidR="00971B55"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JBT04-111417-1</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11/14/2017</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183</w:t>
            </w:r>
          </w:p>
        </w:tc>
        <w:tc>
          <w:tcPr>
            <w:tcW w:w="586"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51.0</w:t>
            </w:r>
          </w:p>
        </w:tc>
        <w:tc>
          <w:tcPr>
            <w:tcW w:w="600" w:type="dxa"/>
            <w:tcBorders>
              <w:top w:val="nil"/>
              <w:left w:val="nil"/>
              <w:bottom w:val="nil"/>
              <w:right w:val="nil"/>
            </w:tcBorders>
            <w:shd w:val="clear" w:color="auto" w:fill="auto"/>
            <w:noWrap/>
            <w:vAlign w:val="bottom"/>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Carboy partially frozen--only liquid sampled</w:t>
            </w:r>
          </w:p>
        </w:tc>
      </w:tr>
      <w:tr w:rsidR="00971B55" w:rsidRPr="004B51A3" w:rsidTr="004A16AB">
        <w:trPr>
          <w:trHeight w:hRule="exact" w:val="230"/>
          <w:tblHeader/>
        </w:trPr>
        <w:tc>
          <w:tcPr>
            <w:tcW w:w="17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JBT04-112017-1</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11/20/2017</w:t>
            </w:r>
          </w:p>
        </w:tc>
        <w:tc>
          <w:tcPr>
            <w:tcW w:w="72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1</w:t>
            </w:r>
          </w:p>
        </w:tc>
        <w:tc>
          <w:tcPr>
            <w:tcW w:w="540"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53.2</w:t>
            </w:r>
          </w:p>
        </w:tc>
        <w:tc>
          <w:tcPr>
            <w:tcW w:w="586" w:type="dxa"/>
            <w:tcBorders>
              <w:top w:val="nil"/>
              <w:left w:val="nil"/>
              <w:bottom w:val="nil"/>
              <w:right w:val="nil"/>
            </w:tcBorders>
            <w:shd w:val="clear" w:color="auto" w:fill="auto"/>
            <w:noWrap/>
            <w:vAlign w:val="bottom"/>
            <w:hideMark/>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27.6</w:t>
            </w:r>
          </w:p>
        </w:tc>
        <w:tc>
          <w:tcPr>
            <w:tcW w:w="600" w:type="dxa"/>
            <w:tcBorders>
              <w:top w:val="nil"/>
              <w:left w:val="nil"/>
              <w:bottom w:val="nil"/>
              <w:right w:val="nil"/>
            </w:tcBorders>
            <w:shd w:val="clear" w:color="auto" w:fill="auto"/>
            <w:noWrap/>
            <w:vAlign w:val="bottom"/>
          </w:tcPr>
          <w:p w:rsidR="00971B55" w:rsidRPr="003F00C0" w:rsidRDefault="00971B55" w:rsidP="00971B55">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hideMark/>
          </w:tcPr>
          <w:p w:rsidR="00971B55" w:rsidRPr="003F00C0" w:rsidRDefault="00971B55" w:rsidP="00971B55">
            <w:pPr>
              <w:pStyle w:val="TableRowLEFT"/>
              <w:rPr>
                <w:rFonts w:ascii="Humnst777 BT" w:hAnsi="Humnst777 BT"/>
                <w:sz w:val="15"/>
              </w:rPr>
            </w:pPr>
            <w:r w:rsidRPr="003F00C0">
              <w:rPr>
                <w:rFonts w:ascii="Humnst777 BT" w:hAnsi="Humnst777 BT"/>
                <w:sz w:val="15"/>
              </w:rPr>
              <w:t>Carboy frozen--processed in office</w:t>
            </w:r>
          </w:p>
        </w:tc>
      </w:tr>
      <w:tr w:rsidR="003F00C0" w:rsidRPr="004B51A3" w:rsidTr="004A16AB">
        <w:trPr>
          <w:trHeight w:hRule="exact" w:val="230"/>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JBT04-112917-GR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11/29/2017</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54.3</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21.8</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tcPr>
          <w:p w:rsidR="003F00C0" w:rsidRPr="003F00C0" w:rsidRDefault="003F00C0" w:rsidP="003F00C0">
            <w:pPr>
              <w:rPr>
                <w:sz w:val="15"/>
                <w:szCs w:val="15"/>
              </w:rPr>
            </w:pPr>
          </w:p>
        </w:tc>
      </w:tr>
      <w:tr w:rsidR="003F00C0" w:rsidRPr="004B51A3" w:rsidTr="004A16AB">
        <w:trPr>
          <w:trHeight w:hRule="exact" w:val="230"/>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JBT04-120417-GR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12/4/2017</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54.6</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17.1</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2.22</w:t>
            </w:r>
          </w:p>
        </w:tc>
        <w:tc>
          <w:tcPr>
            <w:tcW w:w="35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 xml:space="preserve">TN sample acidified 24 </w:t>
            </w:r>
            <w:proofErr w:type="spellStart"/>
            <w:r w:rsidRPr="003F00C0">
              <w:rPr>
                <w:rFonts w:ascii="Humnst777 BT" w:hAnsi="Humnst777 BT"/>
                <w:sz w:val="15"/>
              </w:rPr>
              <w:t>hrs</w:t>
            </w:r>
            <w:proofErr w:type="spellEnd"/>
            <w:r w:rsidRPr="003F00C0">
              <w:rPr>
                <w:rFonts w:ascii="Humnst777 BT" w:hAnsi="Humnst777 BT"/>
                <w:sz w:val="15"/>
              </w:rPr>
              <w:t xml:space="preserve"> later, kept cold</w:t>
            </w:r>
          </w:p>
        </w:tc>
      </w:tr>
      <w:tr w:rsidR="003F00C0" w:rsidRPr="004B51A3" w:rsidTr="004A16AB">
        <w:trPr>
          <w:trHeight w:hRule="exact" w:val="230"/>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JBT04-121517-GR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12/15/2017</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43.4</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21.7</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2.2</w:t>
            </w:r>
          </w:p>
        </w:tc>
        <w:tc>
          <w:tcPr>
            <w:tcW w:w="35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p>
        </w:tc>
      </w:tr>
      <w:tr w:rsidR="003F00C0" w:rsidRPr="004B51A3" w:rsidTr="004A16AB">
        <w:trPr>
          <w:trHeight w:hRule="exact" w:val="230"/>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JBT04-121917-GR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12/19/2017</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24.2</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17.6</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2.2</w:t>
            </w:r>
          </w:p>
        </w:tc>
        <w:tc>
          <w:tcPr>
            <w:tcW w:w="3510" w:type="dxa"/>
            <w:tcBorders>
              <w:top w:val="nil"/>
              <w:left w:val="nil"/>
              <w:bottom w:val="nil"/>
              <w:right w:val="nil"/>
            </w:tcBorders>
            <w:shd w:val="clear" w:color="auto" w:fill="auto"/>
            <w:noWrap/>
            <w:vAlign w:val="bottom"/>
          </w:tcPr>
          <w:p w:rsidR="003F00C0" w:rsidRPr="003F00C0" w:rsidRDefault="003F00C0" w:rsidP="003F00C0">
            <w:pPr>
              <w:jc w:val="right"/>
              <w:rPr>
                <w:rFonts w:ascii="Calibri" w:hAnsi="Calibri"/>
                <w:color w:val="000000"/>
                <w:sz w:val="15"/>
                <w:szCs w:val="15"/>
              </w:rPr>
            </w:pPr>
          </w:p>
        </w:tc>
      </w:tr>
      <w:tr w:rsidR="003F00C0" w:rsidRPr="004B51A3" w:rsidTr="004A16AB">
        <w:trPr>
          <w:trHeight w:hRule="exact" w:val="230"/>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JBT04-122717-GR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12/27/2017</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18.4</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15.9</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NS</w:t>
            </w:r>
          </w:p>
        </w:tc>
        <w:tc>
          <w:tcPr>
            <w:tcW w:w="3510" w:type="dxa"/>
            <w:tcBorders>
              <w:top w:val="nil"/>
              <w:left w:val="nil"/>
              <w:bottom w:val="nil"/>
              <w:right w:val="nil"/>
            </w:tcBorders>
            <w:shd w:val="clear" w:color="auto" w:fill="auto"/>
            <w:noWrap/>
            <w:vAlign w:val="bottom"/>
          </w:tcPr>
          <w:p w:rsidR="003F00C0" w:rsidRPr="003F00C0" w:rsidRDefault="003F00C0" w:rsidP="003F00C0">
            <w:pPr>
              <w:rPr>
                <w:sz w:val="15"/>
                <w:szCs w:val="15"/>
              </w:rPr>
            </w:pPr>
          </w:p>
        </w:tc>
      </w:tr>
      <w:tr w:rsidR="003F00C0" w:rsidRPr="004B51A3" w:rsidTr="004A16AB">
        <w:trPr>
          <w:trHeight w:hRule="exact" w:val="230"/>
          <w:tblHeader/>
        </w:trPr>
        <w:tc>
          <w:tcPr>
            <w:tcW w:w="171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JBT04-011218-GR</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JBT04</w:t>
            </w:r>
          </w:p>
        </w:tc>
        <w:tc>
          <w:tcPr>
            <w:tcW w:w="108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1/12/2018</w:t>
            </w:r>
          </w:p>
        </w:tc>
        <w:tc>
          <w:tcPr>
            <w:tcW w:w="720" w:type="dxa"/>
            <w:tcBorders>
              <w:top w:val="nil"/>
              <w:left w:val="nil"/>
              <w:bottom w:val="nil"/>
              <w:right w:val="nil"/>
            </w:tcBorders>
            <w:shd w:val="clear" w:color="auto" w:fill="auto"/>
            <w:noWrap/>
            <w:vAlign w:val="bottom"/>
          </w:tcPr>
          <w:p w:rsidR="003F00C0" w:rsidRPr="003F00C0" w:rsidRDefault="003F00C0" w:rsidP="003F00C0">
            <w:pPr>
              <w:pStyle w:val="TableRowLEFT"/>
              <w:rPr>
                <w:rFonts w:ascii="Humnst777 BT" w:hAnsi="Humnst777 BT"/>
                <w:sz w:val="15"/>
              </w:rPr>
            </w:pPr>
            <w:r w:rsidRPr="003F00C0">
              <w:rPr>
                <w:rFonts w:ascii="Humnst777 BT" w:hAnsi="Humnst777 BT"/>
                <w:sz w:val="15"/>
              </w:rPr>
              <w:t>GR</w:t>
            </w:r>
          </w:p>
        </w:tc>
        <w:tc>
          <w:tcPr>
            <w:tcW w:w="54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367</w:t>
            </w:r>
          </w:p>
        </w:tc>
        <w:tc>
          <w:tcPr>
            <w:tcW w:w="586"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NS</w:t>
            </w:r>
          </w:p>
        </w:tc>
        <w:tc>
          <w:tcPr>
            <w:tcW w:w="600" w:type="dxa"/>
            <w:tcBorders>
              <w:top w:val="nil"/>
              <w:left w:val="nil"/>
              <w:bottom w:val="nil"/>
              <w:right w:val="nil"/>
            </w:tcBorders>
            <w:shd w:val="clear" w:color="auto" w:fill="auto"/>
            <w:noWrap/>
            <w:vAlign w:val="bottom"/>
          </w:tcPr>
          <w:p w:rsidR="003F00C0" w:rsidRPr="003F00C0" w:rsidRDefault="003F00C0" w:rsidP="003F00C0">
            <w:pPr>
              <w:pStyle w:val="TableRowLEFT"/>
              <w:jc w:val="right"/>
              <w:rPr>
                <w:rFonts w:ascii="Humnst777 BT" w:hAnsi="Humnst777 BT"/>
                <w:sz w:val="15"/>
              </w:rPr>
            </w:pPr>
            <w:r w:rsidRPr="003F00C0">
              <w:rPr>
                <w:rFonts w:ascii="Humnst777 BT" w:hAnsi="Humnst777 BT"/>
                <w:sz w:val="15"/>
              </w:rPr>
              <w:t>3.61</w:t>
            </w:r>
          </w:p>
        </w:tc>
        <w:tc>
          <w:tcPr>
            <w:tcW w:w="3510" w:type="dxa"/>
            <w:tcBorders>
              <w:top w:val="nil"/>
              <w:left w:val="nil"/>
              <w:bottom w:val="nil"/>
              <w:right w:val="nil"/>
            </w:tcBorders>
            <w:shd w:val="clear" w:color="auto" w:fill="auto"/>
            <w:noWrap/>
            <w:vAlign w:val="bottom"/>
          </w:tcPr>
          <w:p w:rsidR="003F00C0" w:rsidRPr="003F00C0" w:rsidRDefault="003F00C0" w:rsidP="003F00C0">
            <w:pPr>
              <w:jc w:val="right"/>
              <w:rPr>
                <w:rFonts w:ascii="Calibri" w:hAnsi="Calibri"/>
                <w:color w:val="000000"/>
                <w:sz w:val="15"/>
                <w:szCs w:val="15"/>
              </w:rPr>
            </w:pPr>
          </w:p>
        </w:tc>
      </w:tr>
      <w:tr w:rsidR="003F00C0" w:rsidRPr="004B51A3" w:rsidTr="004A16AB">
        <w:trPr>
          <w:trHeight w:hRule="exact" w:val="259"/>
          <w:tblHeader/>
        </w:trPr>
        <w:tc>
          <w:tcPr>
            <w:tcW w:w="1710" w:type="dxa"/>
            <w:tcBorders>
              <w:top w:val="nil"/>
              <w:left w:val="nil"/>
              <w:bottom w:val="nil"/>
              <w:right w:val="nil"/>
            </w:tcBorders>
            <w:shd w:val="clear" w:color="auto" w:fill="auto"/>
            <w:noWrap/>
          </w:tcPr>
          <w:p w:rsidR="003F00C0" w:rsidRPr="00472F80" w:rsidRDefault="003F00C0" w:rsidP="00472F80">
            <w:pPr>
              <w:pStyle w:val="TableRowLEFT"/>
              <w:rPr>
                <w:rFonts w:ascii="Humnst777 BT" w:hAnsi="Humnst777 BT"/>
                <w:sz w:val="15"/>
              </w:rPr>
            </w:pPr>
            <w:r w:rsidRPr="00472F80">
              <w:rPr>
                <w:rFonts w:ascii="Humnst777 BT" w:hAnsi="Humnst777 BT"/>
                <w:sz w:val="15"/>
              </w:rPr>
              <w:t>JBT04-011618-GR</w:t>
            </w:r>
          </w:p>
        </w:tc>
        <w:tc>
          <w:tcPr>
            <w:tcW w:w="720" w:type="dxa"/>
            <w:tcBorders>
              <w:top w:val="nil"/>
              <w:left w:val="nil"/>
              <w:bottom w:val="nil"/>
              <w:right w:val="nil"/>
            </w:tcBorders>
            <w:shd w:val="clear" w:color="auto" w:fill="auto"/>
            <w:noWrap/>
          </w:tcPr>
          <w:p w:rsidR="003F00C0" w:rsidRPr="00EC433E" w:rsidRDefault="003F00C0" w:rsidP="00472F80">
            <w:pPr>
              <w:pStyle w:val="TableRowLEFT"/>
            </w:pPr>
            <w:r w:rsidRPr="00472F80">
              <w:rPr>
                <w:rFonts w:ascii="Humnst777 BT" w:hAnsi="Humnst777 BT"/>
                <w:sz w:val="15"/>
              </w:rPr>
              <w:t>JBT04</w:t>
            </w:r>
          </w:p>
        </w:tc>
        <w:tc>
          <w:tcPr>
            <w:tcW w:w="1080" w:type="dxa"/>
            <w:tcBorders>
              <w:top w:val="nil"/>
              <w:left w:val="nil"/>
              <w:bottom w:val="nil"/>
              <w:right w:val="nil"/>
            </w:tcBorders>
            <w:shd w:val="clear" w:color="auto" w:fill="auto"/>
            <w:noWrap/>
          </w:tcPr>
          <w:p w:rsidR="003F00C0" w:rsidRPr="00472F80" w:rsidRDefault="003F00C0" w:rsidP="00472F80">
            <w:pPr>
              <w:pStyle w:val="TableRowLEFT"/>
              <w:rPr>
                <w:rFonts w:ascii="Humnst777 BT" w:hAnsi="Humnst777 BT"/>
                <w:sz w:val="15"/>
              </w:rPr>
            </w:pPr>
            <w:r w:rsidRPr="00472F80">
              <w:rPr>
                <w:rFonts w:ascii="Humnst777 BT" w:hAnsi="Humnst777 BT"/>
                <w:sz w:val="15"/>
              </w:rPr>
              <w:t>1/16/2018</w:t>
            </w:r>
          </w:p>
        </w:tc>
        <w:tc>
          <w:tcPr>
            <w:tcW w:w="720" w:type="dxa"/>
            <w:tcBorders>
              <w:top w:val="nil"/>
              <w:left w:val="nil"/>
              <w:bottom w:val="nil"/>
              <w:right w:val="nil"/>
            </w:tcBorders>
            <w:shd w:val="clear" w:color="auto" w:fill="auto"/>
            <w:noWrap/>
          </w:tcPr>
          <w:p w:rsidR="003F00C0" w:rsidRPr="00472F80" w:rsidRDefault="003F00C0" w:rsidP="00472F80">
            <w:pPr>
              <w:pStyle w:val="TableRowLEFT"/>
              <w:rPr>
                <w:rFonts w:ascii="Humnst777 BT" w:hAnsi="Humnst777 BT"/>
                <w:sz w:val="15"/>
              </w:rPr>
            </w:pPr>
            <w:r w:rsidRPr="00472F80">
              <w:rPr>
                <w:rFonts w:ascii="Humnst777 BT" w:hAnsi="Humnst777 BT"/>
                <w:sz w:val="15"/>
              </w:rPr>
              <w:t>GR</w:t>
            </w:r>
          </w:p>
        </w:tc>
        <w:tc>
          <w:tcPr>
            <w:tcW w:w="540" w:type="dxa"/>
            <w:tcBorders>
              <w:top w:val="nil"/>
              <w:left w:val="nil"/>
              <w:bottom w:val="nil"/>
              <w:right w:val="nil"/>
            </w:tcBorders>
            <w:shd w:val="clear" w:color="auto" w:fill="auto"/>
            <w:noWrap/>
          </w:tcPr>
          <w:p w:rsidR="003F00C0" w:rsidRPr="00472F80" w:rsidRDefault="003F00C0" w:rsidP="00472F80">
            <w:pPr>
              <w:pStyle w:val="TableRowLEFT"/>
              <w:jc w:val="right"/>
              <w:rPr>
                <w:rFonts w:ascii="Humnst777 BT" w:hAnsi="Humnst777 BT"/>
                <w:sz w:val="15"/>
              </w:rPr>
            </w:pPr>
            <w:r w:rsidRPr="00472F80">
              <w:rPr>
                <w:rFonts w:ascii="Humnst777 BT" w:hAnsi="Humnst777 BT"/>
                <w:sz w:val="15"/>
              </w:rPr>
              <w:t>49.9</w:t>
            </w:r>
          </w:p>
        </w:tc>
        <w:tc>
          <w:tcPr>
            <w:tcW w:w="586" w:type="dxa"/>
            <w:tcBorders>
              <w:top w:val="nil"/>
              <w:left w:val="nil"/>
              <w:bottom w:val="nil"/>
              <w:right w:val="nil"/>
            </w:tcBorders>
            <w:shd w:val="clear" w:color="auto" w:fill="auto"/>
            <w:noWrap/>
          </w:tcPr>
          <w:p w:rsidR="003F00C0" w:rsidRPr="00472F80" w:rsidRDefault="003F00C0" w:rsidP="00472F80">
            <w:pPr>
              <w:pStyle w:val="TableRowLEFT"/>
              <w:jc w:val="right"/>
              <w:rPr>
                <w:rFonts w:ascii="Humnst777 BT" w:hAnsi="Humnst777 BT"/>
                <w:sz w:val="15"/>
              </w:rPr>
            </w:pPr>
            <w:r w:rsidRPr="00472F80">
              <w:rPr>
                <w:rFonts w:ascii="Humnst777 BT" w:hAnsi="Humnst777 BT"/>
                <w:sz w:val="15"/>
              </w:rPr>
              <w:t>24.2</w:t>
            </w:r>
          </w:p>
        </w:tc>
        <w:tc>
          <w:tcPr>
            <w:tcW w:w="600" w:type="dxa"/>
            <w:tcBorders>
              <w:top w:val="nil"/>
              <w:left w:val="nil"/>
              <w:bottom w:val="nil"/>
              <w:right w:val="nil"/>
            </w:tcBorders>
            <w:shd w:val="clear" w:color="auto" w:fill="auto"/>
            <w:noWrap/>
          </w:tcPr>
          <w:p w:rsidR="003F00C0" w:rsidRPr="00472F80" w:rsidRDefault="003F00C0" w:rsidP="00472F80">
            <w:pPr>
              <w:pStyle w:val="TableRowLEFT"/>
              <w:jc w:val="right"/>
              <w:rPr>
                <w:rFonts w:ascii="Humnst777 BT" w:hAnsi="Humnst777 BT"/>
                <w:sz w:val="15"/>
              </w:rPr>
            </w:pPr>
            <w:r w:rsidRPr="00472F80">
              <w:rPr>
                <w:rFonts w:ascii="Humnst777 BT" w:hAnsi="Humnst777 BT"/>
                <w:sz w:val="15"/>
              </w:rPr>
              <w:t>3.99</w:t>
            </w:r>
          </w:p>
        </w:tc>
        <w:tc>
          <w:tcPr>
            <w:tcW w:w="3510" w:type="dxa"/>
            <w:tcBorders>
              <w:top w:val="nil"/>
              <w:left w:val="nil"/>
              <w:bottom w:val="nil"/>
              <w:right w:val="nil"/>
            </w:tcBorders>
            <w:shd w:val="clear" w:color="auto" w:fill="auto"/>
            <w:noWrap/>
          </w:tcPr>
          <w:p w:rsidR="003F00C0" w:rsidRDefault="003F00C0" w:rsidP="003F00C0"/>
        </w:tc>
      </w:tr>
      <w:tr w:rsidR="003F00C0" w:rsidRPr="004B51A3" w:rsidTr="004A16AB">
        <w:trPr>
          <w:trHeight w:hRule="exact" w:val="259"/>
          <w:tblHeader/>
        </w:trPr>
        <w:tc>
          <w:tcPr>
            <w:tcW w:w="1710" w:type="dxa"/>
            <w:tcBorders>
              <w:top w:val="nil"/>
              <w:left w:val="nil"/>
              <w:bottom w:val="nil"/>
              <w:right w:val="nil"/>
            </w:tcBorders>
            <w:shd w:val="clear" w:color="auto" w:fill="auto"/>
            <w:noWrap/>
            <w:vAlign w:val="bottom"/>
          </w:tcPr>
          <w:p w:rsidR="003F00C0" w:rsidRPr="00472F80" w:rsidRDefault="003F00C0" w:rsidP="00971B55">
            <w:pPr>
              <w:pStyle w:val="TableRowLEFT"/>
              <w:rPr>
                <w:rFonts w:ascii="Humnst777 BT" w:hAnsi="Humnst777 BT"/>
                <w:sz w:val="15"/>
              </w:rPr>
            </w:pPr>
          </w:p>
        </w:tc>
        <w:tc>
          <w:tcPr>
            <w:tcW w:w="720" w:type="dxa"/>
            <w:tcBorders>
              <w:top w:val="nil"/>
              <w:left w:val="nil"/>
              <w:bottom w:val="nil"/>
              <w:right w:val="nil"/>
            </w:tcBorders>
            <w:shd w:val="clear" w:color="auto" w:fill="auto"/>
            <w:noWrap/>
            <w:vAlign w:val="bottom"/>
          </w:tcPr>
          <w:p w:rsidR="003F00C0" w:rsidRPr="004B51A3" w:rsidRDefault="003F00C0" w:rsidP="00971B55">
            <w:pPr>
              <w:pStyle w:val="TableRowLEFT"/>
              <w:rPr>
                <w:rFonts w:ascii="Humnst777 BT" w:hAnsi="Humnst777 BT"/>
                <w:sz w:val="16"/>
                <w:szCs w:val="16"/>
              </w:rPr>
            </w:pPr>
          </w:p>
        </w:tc>
        <w:tc>
          <w:tcPr>
            <w:tcW w:w="1080" w:type="dxa"/>
            <w:tcBorders>
              <w:top w:val="nil"/>
              <w:left w:val="nil"/>
              <w:bottom w:val="nil"/>
              <w:right w:val="nil"/>
            </w:tcBorders>
            <w:shd w:val="clear" w:color="auto" w:fill="auto"/>
            <w:noWrap/>
            <w:vAlign w:val="bottom"/>
          </w:tcPr>
          <w:p w:rsidR="003F00C0" w:rsidRPr="004B51A3" w:rsidRDefault="003F00C0" w:rsidP="00971B55">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3F00C0" w:rsidRPr="004B51A3" w:rsidRDefault="003F00C0" w:rsidP="00971B55">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3F00C0" w:rsidRPr="004B51A3" w:rsidRDefault="003F00C0" w:rsidP="00971B55">
            <w:pPr>
              <w:pStyle w:val="TableRowLEFT"/>
              <w:jc w:val="right"/>
              <w:rPr>
                <w:rFonts w:ascii="Humnst777 BT" w:hAnsi="Humnst777 BT"/>
                <w:sz w:val="16"/>
                <w:szCs w:val="16"/>
              </w:rPr>
            </w:pPr>
          </w:p>
        </w:tc>
        <w:tc>
          <w:tcPr>
            <w:tcW w:w="586" w:type="dxa"/>
            <w:tcBorders>
              <w:top w:val="nil"/>
              <w:left w:val="nil"/>
              <w:bottom w:val="nil"/>
              <w:right w:val="nil"/>
            </w:tcBorders>
            <w:shd w:val="clear" w:color="auto" w:fill="auto"/>
            <w:noWrap/>
            <w:vAlign w:val="bottom"/>
          </w:tcPr>
          <w:p w:rsidR="003F00C0" w:rsidRPr="004B51A3" w:rsidRDefault="003F00C0" w:rsidP="00971B55">
            <w:pPr>
              <w:pStyle w:val="TableRowLEFT"/>
              <w:jc w:val="right"/>
              <w:rPr>
                <w:rFonts w:ascii="Humnst777 BT" w:hAnsi="Humnst777 BT"/>
                <w:sz w:val="16"/>
                <w:szCs w:val="16"/>
              </w:rPr>
            </w:pPr>
          </w:p>
        </w:tc>
        <w:tc>
          <w:tcPr>
            <w:tcW w:w="600" w:type="dxa"/>
            <w:tcBorders>
              <w:top w:val="nil"/>
              <w:left w:val="nil"/>
              <w:bottom w:val="nil"/>
              <w:right w:val="nil"/>
            </w:tcBorders>
            <w:shd w:val="clear" w:color="auto" w:fill="auto"/>
            <w:noWrap/>
            <w:vAlign w:val="bottom"/>
          </w:tcPr>
          <w:p w:rsidR="003F00C0" w:rsidRDefault="003F00C0" w:rsidP="00971B55">
            <w:pPr>
              <w:pStyle w:val="TableRowLEFT"/>
              <w:jc w:val="right"/>
              <w:rPr>
                <w:rFonts w:ascii="Humnst777 BT" w:hAnsi="Humnst777 BT"/>
                <w:sz w:val="16"/>
                <w:szCs w:val="16"/>
              </w:rPr>
            </w:pPr>
          </w:p>
        </w:tc>
        <w:tc>
          <w:tcPr>
            <w:tcW w:w="3510" w:type="dxa"/>
            <w:tcBorders>
              <w:top w:val="nil"/>
              <w:left w:val="nil"/>
              <w:bottom w:val="nil"/>
              <w:right w:val="nil"/>
            </w:tcBorders>
            <w:shd w:val="clear" w:color="auto" w:fill="auto"/>
            <w:noWrap/>
            <w:vAlign w:val="bottom"/>
          </w:tcPr>
          <w:p w:rsidR="003F00C0" w:rsidRPr="004B51A3" w:rsidRDefault="003F00C0" w:rsidP="00971B55">
            <w:pPr>
              <w:pStyle w:val="TableRowLEFT"/>
              <w:rPr>
                <w:rFonts w:ascii="Humnst777 BT" w:hAnsi="Humnst777 BT"/>
                <w:sz w:val="16"/>
                <w:szCs w:val="16"/>
              </w:rPr>
            </w:pPr>
          </w:p>
        </w:tc>
      </w:tr>
    </w:tbl>
    <w:p w:rsidR="006A17E0" w:rsidRDefault="006A17E0">
      <w:r>
        <w:rPr>
          <w:b/>
        </w:rPr>
        <w:br w:type="page"/>
      </w:r>
    </w:p>
    <w:tbl>
      <w:tblPr>
        <w:tblW w:w="9466" w:type="dxa"/>
        <w:tblLayout w:type="fixed"/>
        <w:tblCellMar>
          <w:left w:w="43" w:type="dxa"/>
          <w:right w:w="43" w:type="dxa"/>
        </w:tblCellMar>
        <w:tblLook w:val="04A0" w:firstRow="1" w:lastRow="0" w:firstColumn="1" w:lastColumn="0" w:noHBand="0" w:noVBand="1"/>
      </w:tblPr>
      <w:tblGrid>
        <w:gridCol w:w="1710"/>
        <w:gridCol w:w="720"/>
        <w:gridCol w:w="1080"/>
        <w:gridCol w:w="720"/>
        <w:gridCol w:w="540"/>
        <w:gridCol w:w="586"/>
        <w:gridCol w:w="600"/>
        <w:gridCol w:w="3510"/>
      </w:tblGrid>
      <w:tr w:rsidR="006A17E0" w:rsidRPr="004B51A3" w:rsidTr="004A16AB">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8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JBT05-04252017-1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68.7</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53.7</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24.78</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JBT05-05022017-1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226</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108</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20.60</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JBT05-05092017-1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132</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82.9</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23.56</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JBT05-05162017-1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33.6</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26.6</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21.68</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JBT05-05232017-1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60.0</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38.4</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14.84</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JBT05-05302017-1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38.4</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37.0</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10.52</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JBT05-06062017-1+2</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6/6/2017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34.1</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21.4</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8.10</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JBT05-06132017-1+3</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1+3</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67.6</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49.6</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12.68</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JBT05-06222017-1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61.2</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40.6</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14.48</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JBT05-06272017-1+2</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345</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285</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34.73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JBT05-06272017-3+4</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3+4</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408</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357</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27.73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JBT05-06302017-1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79.7</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57.2</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24.83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JBT05-06302017-2</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595</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452</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21.23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JBT05-06302017-3</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210</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181</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23.63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JBT05-07052017-1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134</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100</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24.58</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JBT05-07112017-1+2</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565</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493</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23.70</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JBT05-07182017-1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138</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104</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29.55</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JBT05-07262017-1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85.8</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51.5</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23.80</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Reversed TP and TDP result</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JBT05-08012017-1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42.8</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37.6</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21.61</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JBT05-08082017-1+2</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51.1</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46.6</w:t>
            </w:r>
          </w:p>
        </w:tc>
        <w:tc>
          <w:tcPr>
            <w:tcW w:w="600" w:type="dxa"/>
            <w:tcBorders>
              <w:top w:val="nil"/>
              <w:left w:val="nil"/>
              <w:bottom w:val="nil"/>
              <w:right w:val="nil"/>
            </w:tcBorders>
            <w:shd w:val="clear" w:color="auto" w:fill="auto"/>
            <w:noWrap/>
            <w:vAlign w:val="bottom"/>
            <w:hideMark/>
          </w:tcPr>
          <w:p w:rsidR="004B51A3" w:rsidRPr="00472F80" w:rsidRDefault="00971B55" w:rsidP="0058043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Reversed TP and TDP result</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JBT05-08152017-1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32.2</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26.1</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10.63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JBT05-08222017-1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125</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44.4</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15.31</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JBT05-08302017-1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91.1</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28.6</w:t>
            </w:r>
          </w:p>
        </w:tc>
        <w:tc>
          <w:tcPr>
            <w:tcW w:w="600" w:type="dxa"/>
            <w:tcBorders>
              <w:top w:val="nil"/>
              <w:left w:val="nil"/>
              <w:bottom w:val="nil"/>
              <w:right w:val="nil"/>
            </w:tcBorders>
            <w:shd w:val="clear" w:color="auto" w:fill="auto"/>
            <w:noWrap/>
            <w:vAlign w:val="bottom"/>
            <w:hideMark/>
          </w:tcPr>
          <w:p w:rsidR="004B51A3" w:rsidRPr="00472F80" w:rsidRDefault="00971B55" w:rsidP="0058043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JBT05-090517-1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204</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51.3</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10.41</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JBT05-091217-1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133</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67.6</w:t>
            </w:r>
          </w:p>
        </w:tc>
        <w:tc>
          <w:tcPr>
            <w:tcW w:w="600" w:type="dxa"/>
            <w:tcBorders>
              <w:top w:val="nil"/>
              <w:left w:val="nil"/>
              <w:bottom w:val="nil"/>
              <w:right w:val="nil"/>
            </w:tcBorders>
            <w:shd w:val="clear" w:color="auto" w:fill="auto"/>
            <w:noWrap/>
            <w:vAlign w:val="bottom"/>
            <w:hideMark/>
          </w:tcPr>
          <w:p w:rsidR="004B51A3" w:rsidRPr="00472F80" w:rsidRDefault="00971B55" w:rsidP="0058043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JBT05-091917-1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65.2</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30.6</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11.76</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JBT05-092617-1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39.0</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22.3</w:t>
            </w:r>
          </w:p>
        </w:tc>
        <w:tc>
          <w:tcPr>
            <w:tcW w:w="600" w:type="dxa"/>
            <w:tcBorders>
              <w:top w:val="nil"/>
              <w:left w:val="nil"/>
              <w:bottom w:val="nil"/>
              <w:right w:val="nil"/>
            </w:tcBorders>
            <w:shd w:val="clear" w:color="auto" w:fill="auto"/>
            <w:noWrap/>
            <w:vAlign w:val="bottom"/>
            <w:hideMark/>
          </w:tcPr>
          <w:p w:rsidR="004B51A3" w:rsidRPr="00472F80" w:rsidRDefault="00971B55" w:rsidP="0058043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JBT05-100317-1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43.7</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22.4</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7.82</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JBT05-101017-1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966</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383</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18.54</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JBT05-101717-1</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167</w:t>
            </w:r>
          </w:p>
        </w:tc>
        <w:tc>
          <w:tcPr>
            <w:tcW w:w="586"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122</w:t>
            </w:r>
          </w:p>
        </w:tc>
        <w:tc>
          <w:tcPr>
            <w:tcW w:w="600" w:type="dxa"/>
            <w:tcBorders>
              <w:top w:val="nil"/>
              <w:left w:val="nil"/>
              <w:bottom w:val="nil"/>
              <w:right w:val="nil"/>
            </w:tcBorders>
            <w:shd w:val="clear" w:color="auto" w:fill="auto"/>
            <w:noWrap/>
            <w:vAlign w:val="bottom"/>
            <w:hideMark/>
          </w:tcPr>
          <w:p w:rsidR="004B51A3" w:rsidRPr="00472F80" w:rsidRDefault="004B51A3" w:rsidP="00580430">
            <w:pPr>
              <w:pStyle w:val="TableRowLEFT"/>
              <w:jc w:val="right"/>
              <w:rPr>
                <w:rFonts w:ascii="Humnst777 BT" w:hAnsi="Humnst777 BT"/>
                <w:sz w:val="16"/>
                <w:szCs w:val="16"/>
              </w:rPr>
            </w:pPr>
            <w:r w:rsidRPr="00472F80">
              <w:rPr>
                <w:rFonts w:ascii="Humnst777 BT" w:hAnsi="Humnst777 BT"/>
                <w:sz w:val="16"/>
                <w:szCs w:val="16"/>
              </w:rPr>
              <w:t>12.63</w:t>
            </w:r>
          </w:p>
        </w:tc>
        <w:tc>
          <w:tcPr>
            <w:tcW w:w="3510" w:type="dxa"/>
            <w:tcBorders>
              <w:top w:val="nil"/>
              <w:left w:val="nil"/>
              <w:bottom w:val="nil"/>
              <w:right w:val="nil"/>
            </w:tcBorders>
            <w:shd w:val="clear" w:color="auto" w:fill="auto"/>
            <w:noWrap/>
            <w:vAlign w:val="bottom"/>
            <w:hideMark/>
          </w:tcPr>
          <w:p w:rsidR="004B51A3" w:rsidRPr="00472F80" w:rsidRDefault="004B51A3" w:rsidP="004B51A3">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JBT05-102417-1</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84.0</w:t>
            </w:r>
          </w:p>
        </w:tc>
        <w:tc>
          <w:tcPr>
            <w:tcW w:w="586"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33.7</w:t>
            </w:r>
          </w:p>
        </w:tc>
        <w:tc>
          <w:tcPr>
            <w:tcW w:w="60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JBT05-110117-3</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420</w:t>
            </w:r>
          </w:p>
        </w:tc>
        <w:tc>
          <w:tcPr>
            <w:tcW w:w="586"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321</w:t>
            </w:r>
          </w:p>
        </w:tc>
        <w:tc>
          <w:tcPr>
            <w:tcW w:w="60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JBT05-110717-3</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368</w:t>
            </w:r>
          </w:p>
        </w:tc>
        <w:tc>
          <w:tcPr>
            <w:tcW w:w="586"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300</w:t>
            </w:r>
          </w:p>
        </w:tc>
        <w:tc>
          <w:tcPr>
            <w:tcW w:w="60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JBT05-111417-3</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131</w:t>
            </w:r>
          </w:p>
        </w:tc>
        <w:tc>
          <w:tcPr>
            <w:tcW w:w="586"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98.2</w:t>
            </w:r>
          </w:p>
        </w:tc>
        <w:tc>
          <w:tcPr>
            <w:tcW w:w="60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Carboy partially frozen--only liquid sampled</w:t>
            </w: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JBT05-112017-1</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75.0</w:t>
            </w:r>
          </w:p>
        </w:tc>
        <w:tc>
          <w:tcPr>
            <w:tcW w:w="586"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51.1</w:t>
            </w:r>
          </w:p>
        </w:tc>
        <w:tc>
          <w:tcPr>
            <w:tcW w:w="600" w:type="dxa"/>
            <w:tcBorders>
              <w:top w:val="nil"/>
              <w:left w:val="nil"/>
              <w:bottom w:val="nil"/>
              <w:right w:val="nil"/>
            </w:tcBorders>
            <w:shd w:val="clear" w:color="auto" w:fill="auto"/>
            <w:noWrap/>
            <w:vAlign w:val="bottom"/>
            <w:hideMark/>
          </w:tcPr>
          <w:p w:rsidR="00971B55" w:rsidRPr="00472F80" w:rsidRDefault="00971B55" w:rsidP="00971B55">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72F80" w:rsidRDefault="00971B55" w:rsidP="00971B55">
            <w:pPr>
              <w:pStyle w:val="TableRowLEFT"/>
              <w:rPr>
                <w:rFonts w:ascii="Humnst777 BT" w:hAnsi="Humnst777 BT"/>
                <w:sz w:val="16"/>
                <w:szCs w:val="16"/>
              </w:rPr>
            </w:pPr>
            <w:r w:rsidRPr="00472F80">
              <w:rPr>
                <w:rFonts w:ascii="Humnst777 BT" w:hAnsi="Humnst777 BT"/>
                <w:sz w:val="16"/>
                <w:szCs w:val="16"/>
              </w:rPr>
              <w:t>Carboy frozen--processed in office</w:t>
            </w: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JBT05-112917-GR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11/29/2017</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54.35</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32.45</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JBT05-120417-GR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12/4/2017</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37.55</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30.95</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17.83</w:t>
            </w:r>
          </w:p>
        </w:tc>
        <w:tc>
          <w:tcPr>
            <w:tcW w:w="35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 xml:space="preserve">TN sample acidified 24 </w:t>
            </w:r>
            <w:proofErr w:type="spellStart"/>
            <w:r w:rsidRPr="00472F80">
              <w:rPr>
                <w:rFonts w:ascii="Humnst777 BT" w:hAnsi="Humnst777 BT"/>
                <w:sz w:val="16"/>
                <w:szCs w:val="16"/>
              </w:rPr>
              <w:t>hrs</w:t>
            </w:r>
            <w:proofErr w:type="spellEnd"/>
            <w:r w:rsidRPr="00472F80">
              <w:rPr>
                <w:rFonts w:ascii="Humnst777 BT" w:hAnsi="Humnst777 BT"/>
                <w:sz w:val="16"/>
                <w:szCs w:val="16"/>
              </w:rPr>
              <w:t xml:space="preserve"> later, kept cold</w:t>
            </w: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JBT05-121517-GR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12/15/2017</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43.1</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35.1</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16.95</w:t>
            </w:r>
          </w:p>
        </w:tc>
        <w:tc>
          <w:tcPr>
            <w:tcW w:w="351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JBT05-121917-GR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12/19/2017</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33.9</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27.4</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16.5</w:t>
            </w:r>
          </w:p>
        </w:tc>
        <w:tc>
          <w:tcPr>
            <w:tcW w:w="351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JBT05-122717-GR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12/27/2017</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45.55</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36.25</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JBT05-010918-GR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1/9/2018</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40.3</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26.4</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JBT05-011618-GR</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JBT05</w:t>
            </w:r>
          </w:p>
        </w:tc>
        <w:tc>
          <w:tcPr>
            <w:tcW w:w="108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1/16/2018</w:t>
            </w:r>
          </w:p>
        </w:tc>
        <w:tc>
          <w:tcPr>
            <w:tcW w:w="720" w:type="dxa"/>
            <w:tcBorders>
              <w:top w:val="nil"/>
              <w:left w:val="nil"/>
              <w:bottom w:val="nil"/>
              <w:right w:val="nil"/>
            </w:tcBorders>
            <w:shd w:val="clear" w:color="auto" w:fill="auto"/>
            <w:noWrap/>
            <w:vAlign w:val="bottom"/>
            <w:hideMark/>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56.2</w:t>
            </w:r>
          </w:p>
        </w:tc>
        <w:tc>
          <w:tcPr>
            <w:tcW w:w="586"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39.7</w:t>
            </w:r>
          </w:p>
        </w:tc>
        <w:tc>
          <w:tcPr>
            <w:tcW w:w="600" w:type="dxa"/>
            <w:tcBorders>
              <w:top w:val="nil"/>
              <w:left w:val="nil"/>
              <w:bottom w:val="nil"/>
              <w:right w:val="nil"/>
            </w:tcBorders>
            <w:shd w:val="clear" w:color="auto" w:fill="auto"/>
            <w:noWrap/>
            <w:vAlign w:val="bottom"/>
            <w:hideMark/>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22.34</w:t>
            </w:r>
          </w:p>
        </w:tc>
        <w:tc>
          <w:tcPr>
            <w:tcW w:w="3510" w:type="dxa"/>
            <w:tcBorders>
              <w:top w:val="nil"/>
              <w:left w:val="nil"/>
              <w:bottom w:val="nil"/>
              <w:right w:val="nil"/>
            </w:tcBorders>
            <w:shd w:val="clear" w:color="auto" w:fill="auto"/>
            <w:noWrap/>
            <w:vAlign w:val="bottom"/>
            <w:hideMark/>
          </w:tcPr>
          <w:p w:rsidR="00472F80" w:rsidRDefault="00472F80" w:rsidP="00472F80">
            <w:pPr>
              <w:pStyle w:val="TableRowLEFT"/>
              <w:jc w:val="right"/>
              <w:rPr>
                <w:rFonts w:ascii="Humnst777 BT" w:hAnsi="Humnst777 BT"/>
                <w:sz w:val="16"/>
                <w:szCs w:val="16"/>
              </w:rPr>
            </w:pPr>
          </w:p>
          <w:p w:rsidR="00472F80" w:rsidRDefault="00472F80" w:rsidP="00472F80">
            <w:pPr>
              <w:pStyle w:val="TableRowLEFT"/>
              <w:jc w:val="right"/>
              <w:rPr>
                <w:rFonts w:ascii="Humnst777 BT" w:hAnsi="Humnst777 BT"/>
                <w:sz w:val="16"/>
                <w:szCs w:val="16"/>
              </w:rPr>
            </w:pPr>
          </w:p>
          <w:p w:rsidR="00472F80" w:rsidRPr="00472F80" w:rsidRDefault="00472F80" w:rsidP="00472F80">
            <w:pPr>
              <w:pStyle w:val="TableRowLEFT"/>
              <w:jc w:val="righ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08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86"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60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510" w:type="dxa"/>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08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86"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60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510" w:type="dxa"/>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108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72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4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586"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600" w:type="dxa"/>
            <w:tcBorders>
              <w:top w:val="nil"/>
              <w:left w:val="nil"/>
              <w:bottom w:val="nil"/>
              <w:right w:val="nil"/>
            </w:tcBorders>
            <w:shd w:val="clear" w:color="auto" w:fill="auto"/>
            <w:noWrap/>
            <w:vAlign w:val="bottom"/>
          </w:tcPr>
          <w:p w:rsidR="00472F80" w:rsidRPr="00472F80" w:rsidRDefault="00472F80" w:rsidP="00472F80">
            <w:pPr>
              <w:pStyle w:val="TableRowLEFT"/>
              <w:rPr>
                <w:rFonts w:ascii="Humnst777 BT" w:hAnsi="Humnst777 BT"/>
                <w:sz w:val="16"/>
                <w:szCs w:val="16"/>
              </w:rPr>
            </w:pPr>
          </w:p>
        </w:tc>
        <w:tc>
          <w:tcPr>
            <w:tcW w:w="3510" w:type="dxa"/>
            <w:tcBorders>
              <w:top w:val="nil"/>
              <w:left w:val="nil"/>
              <w:bottom w:val="nil"/>
              <w:right w:val="nil"/>
            </w:tcBorders>
            <w:shd w:val="clear" w:color="auto" w:fill="auto"/>
            <w:noWrap/>
            <w:vAlign w:val="bottom"/>
          </w:tcPr>
          <w:p w:rsidR="00472F80" w:rsidRDefault="00472F80" w:rsidP="00472F80">
            <w:pPr>
              <w:pStyle w:val="TableRowLEFT"/>
              <w:rPr>
                <w:rFonts w:ascii="Humnst777 BT" w:hAnsi="Humnst777 BT"/>
                <w:sz w:val="16"/>
                <w:szCs w:val="16"/>
              </w:rPr>
            </w:pPr>
          </w:p>
        </w:tc>
      </w:tr>
      <w:tr w:rsidR="006A17E0" w:rsidRPr="004B51A3" w:rsidTr="004A16AB">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86"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195</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33.47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76.3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20.71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JBT06-04252017-1+2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117</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24.03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321</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25.20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JBT06-05092017-1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150</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28.20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JBT06-05092017-2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98.1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180</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96.2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26.04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327</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65.2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67.7</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22.52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88.9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25.87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47.4</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25.95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45.9</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412</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42.67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48.27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416</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46.63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JBT06-06272017-4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234</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49.83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JBT06-06302017-1+2+3+4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266</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33.83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134</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34.82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JBT06-07112017-1+2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228</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26.50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128</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32.55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90.2</w:t>
            </w:r>
          </w:p>
        </w:tc>
        <w:tc>
          <w:tcPr>
            <w:tcW w:w="586"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27.40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JBT06-101017-1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393</w:t>
            </w:r>
          </w:p>
        </w:tc>
        <w:tc>
          <w:tcPr>
            <w:tcW w:w="586"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171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JBT06-110117-3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1884</w:t>
            </w:r>
          </w:p>
        </w:tc>
        <w:tc>
          <w:tcPr>
            <w:tcW w:w="586"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1576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510</w:t>
            </w:r>
          </w:p>
        </w:tc>
        <w:tc>
          <w:tcPr>
            <w:tcW w:w="586"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412</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123</w:t>
            </w:r>
          </w:p>
        </w:tc>
        <w:tc>
          <w:tcPr>
            <w:tcW w:w="586"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88.1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4A16AB">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234</w:t>
            </w:r>
          </w:p>
        </w:tc>
        <w:tc>
          <w:tcPr>
            <w:tcW w:w="586"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472F80" w:rsidRPr="00472F80" w:rsidTr="004A16AB">
        <w:trPr>
          <w:trHeight w:hRule="exact" w:val="259"/>
          <w:tblHeader/>
        </w:trPr>
        <w:tc>
          <w:tcPr>
            <w:tcW w:w="17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JBT06-112917-GR</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08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11/29/2017</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88.9</w:t>
            </w:r>
          </w:p>
        </w:tc>
        <w:tc>
          <w:tcPr>
            <w:tcW w:w="586"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66</w:t>
            </w:r>
          </w:p>
        </w:tc>
        <w:tc>
          <w:tcPr>
            <w:tcW w:w="600"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JBT06-120417-GR</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08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12/4/2017</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53.3</w:t>
            </w:r>
          </w:p>
        </w:tc>
        <w:tc>
          <w:tcPr>
            <w:tcW w:w="586"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36</w:t>
            </w:r>
          </w:p>
        </w:tc>
        <w:tc>
          <w:tcPr>
            <w:tcW w:w="600"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18.13</w:t>
            </w:r>
          </w:p>
        </w:tc>
        <w:tc>
          <w:tcPr>
            <w:tcW w:w="35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 xml:space="preserve">TN sample acidified 24 </w:t>
            </w:r>
            <w:proofErr w:type="spellStart"/>
            <w:r w:rsidRPr="00472F80">
              <w:rPr>
                <w:rFonts w:ascii="Humnst777 BT" w:hAnsi="Humnst777 BT"/>
                <w:sz w:val="16"/>
                <w:szCs w:val="16"/>
              </w:rPr>
              <w:t>hrs</w:t>
            </w:r>
            <w:proofErr w:type="spellEnd"/>
            <w:r w:rsidRPr="00472F80">
              <w:rPr>
                <w:rFonts w:ascii="Humnst777 BT" w:hAnsi="Humnst777 BT"/>
                <w:sz w:val="16"/>
                <w:szCs w:val="16"/>
              </w:rPr>
              <w:t xml:space="preserve"> later, kept cold</w:t>
            </w:r>
          </w:p>
        </w:tc>
      </w:tr>
      <w:tr w:rsidR="00472F80" w:rsidRPr="00472F80" w:rsidTr="004A16AB">
        <w:trPr>
          <w:trHeight w:hRule="exact" w:val="259"/>
          <w:tblHeader/>
        </w:trPr>
        <w:tc>
          <w:tcPr>
            <w:tcW w:w="17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JBT06-121517-GR</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08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12/15/2017</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540"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32.5</w:t>
            </w:r>
          </w:p>
        </w:tc>
        <w:tc>
          <w:tcPr>
            <w:tcW w:w="586"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31.9</w:t>
            </w:r>
          </w:p>
        </w:tc>
        <w:tc>
          <w:tcPr>
            <w:tcW w:w="600"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16.94</w:t>
            </w:r>
          </w:p>
        </w:tc>
        <w:tc>
          <w:tcPr>
            <w:tcW w:w="351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JBT06-121917-GR</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08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12/19/2017</w:t>
            </w:r>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540"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38.6</w:t>
            </w:r>
          </w:p>
        </w:tc>
        <w:tc>
          <w:tcPr>
            <w:tcW w:w="586"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23.4</w:t>
            </w:r>
          </w:p>
        </w:tc>
        <w:tc>
          <w:tcPr>
            <w:tcW w:w="600"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17.56</w:t>
            </w:r>
          </w:p>
        </w:tc>
        <w:tc>
          <w:tcPr>
            <w:tcW w:w="351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JBT06-011218-GR</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08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1/12/2018</w:t>
            </w:r>
            <w:bookmarkStart w:id="1" w:name="_GoBack"/>
            <w:bookmarkEnd w:id="1"/>
          </w:p>
        </w:tc>
        <w:tc>
          <w:tcPr>
            <w:tcW w:w="72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r w:rsidRPr="001A7615">
              <w:rPr>
                <w:rFonts w:ascii="Humnst777 BT" w:hAnsi="Humnst777 BT"/>
                <w:sz w:val="16"/>
                <w:szCs w:val="16"/>
              </w:rPr>
              <w:t>GR</w:t>
            </w:r>
          </w:p>
        </w:tc>
        <w:tc>
          <w:tcPr>
            <w:tcW w:w="540"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335</w:t>
            </w:r>
          </w:p>
        </w:tc>
        <w:tc>
          <w:tcPr>
            <w:tcW w:w="586" w:type="dxa"/>
            <w:tcBorders>
              <w:top w:val="nil"/>
              <w:left w:val="nil"/>
              <w:bottom w:val="nil"/>
              <w:right w:val="nil"/>
            </w:tcBorders>
            <w:shd w:val="clear" w:color="auto" w:fill="auto"/>
            <w:noWrap/>
          </w:tcPr>
          <w:p w:rsidR="00472F80" w:rsidRPr="001A7615" w:rsidRDefault="004A16AB" w:rsidP="00472F80">
            <w:pPr>
              <w:pStyle w:val="TableRowLEFT"/>
              <w:jc w:val="right"/>
              <w:rPr>
                <w:rFonts w:ascii="Humnst777 BT" w:hAnsi="Humnst777 BT"/>
                <w:sz w:val="16"/>
                <w:szCs w:val="16"/>
              </w:rPr>
            </w:pPr>
            <w:r w:rsidRPr="001A7615">
              <w:rPr>
                <w:rFonts w:ascii="Humnst777 BT" w:hAnsi="Humnst777 BT"/>
                <w:sz w:val="16"/>
                <w:szCs w:val="16"/>
              </w:rPr>
              <w:t>NS</w:t>
            </w:r>
          </w:p>
          <w:p w:rsidR="004A16AB" w:rsidRPr="001A7615" w:rsidRDefault="004A16AB" w:rsidP="00472F80">
            <w:pPr>
              <w:pStyle w:val="TableRowLEFT"/>
              <w:jc w:val="right"/>
              <w:rPr>
                <w:rFonts w:ascii="Humnst777 BT" w:hAnsi="Humnst777 BT"/>
                <w:sz w:val="16"/>
                <w:szCs w:val="16"/>
              </w:rPr>
            </w:pPr>
          </w:p>
        </w:tc>
        <w:tc>
          <w:tcPr>
            <w:tcW w:w="600" w:type="dxa"/>
            <w:tcBorders>
              <w:top w:val="nil"/>
              <w:left w:val="nil"/>
              <w:bottom w:val="nil"/>
              <w:right w:val="nil"/>
            </w:tcBorders>
            <w:shd w:val="clear" w:color="auto" w:fill="auto"/>
            <w:noWrap/>
          </w:tcPr>
          <w:p w:rsidR="00472F80" w:rsidRPr="001A7615" w:rsidRDefault="00472F80" w:rsidP="00472F80">
            <w:pPr>
              <w:pStyle w:val="TableRowLEFT"/>
              <w:jc w:val="right"/>
              <w:rPr>
                <w:rFonts w:ascii="Humnst777 BT" w:hAnsi="Humnst777 BT"/>
                <w:sz w:val="16"/>
                <w:szCs w:val="16"/>
              </w:rPr>
            </w:pPr>
            <w:r w:rsidRPr="001A7615">
              <w:rPr>
                <w:rFonts w:ascii="Humnst777 BT" w:hAnsi="Humnst777 BT"/>
                <w:sz w:val="16"/>
                <w:szCs w:val="16"/>
              </w:rPr>
              <w:t>13.77</w:t>
            </w:r>
          </w:p>
        </w:tc>
        <w:tc>
          <w:tcPr>
            <w:tcW w:w="3510" w:type="dxa"/>
            <w:tcBorders>
              <w:top w:val="nil"/>
              <w:left w:val="nil"/>
              <w:bottom w:val="nil"/>
              <w:right w:val="nil"/>
            </w:tcBorders>
            <w:shd w:val="clear" w:color="auto" w:fill="auto"/>
            <w:noWrap/>
          </w:tcPr>
          <w:p w:rsidR="00472F80" w:rsidRPr="001A7615" w:rsidRDefault="00472F80" w:rsidP="00472F80">
            <w:pPr>
              <w:pStyle w:val="TableRowLEFT"/>
              <w:rPr>
                <w:rFonts w:ascii="Humnst777 BT" w:hAnsi="Humnst777 BT"/>
                <w:sz w:val="16"/>
                <w:szCs w:val="16"/>
              </w:rPr>
            </w:pPr>
          </w:p>
        </w:tc>
      </w:tr>
      <w:tr w:rsidR="00472F80" w:rsidRPr="00472F80" w:rsidTr="004A16AB">
        <w:trPr>
          <w:trHeight w:hRule="exact" w:val="259"/>
          <w:tblHeader/>
        </w:trPr>
        <w:tc>
          <w:tcPr>
            <w:tcW w:w="17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JBT06-011618-GR</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JBT06</w:t>
            </w:r>
          </w:p>
        </w:tc>
        <w:tc>
          <w:tcPr>
            <w:tcW w:w="108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1/16/2018</w:t>
            </w:r>
          </w:p>
        </w:tc>
        <w:tc>
          <w:tcPr>
            <w:tcW w:w="72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r w:rsidRPr="00472F80">
              <w:rPr>
                <w:rFonts w:ascii="Humnst777 BT" w:hAnsi="Humnst777 BT"/>
                <w:sz w:val="16"/>
                <w:szCs w:val="16"/>
              </w:rPr>
              <w:t>GR</w:t>
            </w:r>
          </w:p>
        </w:tc>
        <w:tc>
          <w:tcPr>
            <w:tcW w:w="540"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52.6</w:t>
            </w:r>
          </w:p>
        </w:tc>
        <w:tc>
          <w:tcPr>
            <w:tcW w:w="586"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51.5</w:t>
            </w:r>
          </w:p>
        </w:tc>
        <w:tc>
          <w:tcPr>
            <w:tcW w:w="600" w:type="dxa"/>
            <w:tcBorders>
              <w:top w:val="nil"/>
              <w:left w:val="nil"/>
              <w:bottom w:val="nil"/>
              <w:right w:val="nil"/>
            </w:tcBorders>
            <w:shd w:val="clear" w:color="auto" w:fill="auto"/>
            <w:noWrap/>
          </w:tcPr>
          <w:p w:rsidR="00472F80" w:rsidRPr="00472F80" w:rsidRDefault="00472F80" w:rsidP="00472F80">
            <w:pPr>
              <w:pStyle w:val="TableRowLEFT"/>
              <w:jc w:val="right"/>
              <w:rPr>
                <w:rFonts w:ascii="Humnst777 BT" w:hAnsi="Humnst777 BT"/>
                <w:sz w:val="16"/>
                <w:szCs w:val="16"/>
              </w:rPr>
            </w:pPr>
            <w:r w:rsidRPr="00472F80">
              <w:rPr>
                <w:rFonts w:ascii="Humnst777 BT" w:hAnsi="Humnst777 BT"/>
                <w:sz w:val="16"/>
                <w:szCs w:val="16"/>
              </w:rPr>
              <w:t>24.54</w:t>
            </w:r>
          </w:p>
        </w:tc>
        <w:tc>
          <w:tcPr>
            <w:tcW w:w="3510" w:type="dxa"/>
            <w:tcBorders>
              <w:top w:val="nil"/>
              <w:left w:val="nil"/>
              <w:bottom w:val="nil"/>
              <w:right w:val="nil"/>
            </w:tcBorders>
            <w:shd w:val="clear" w:color="auto" w:fill="auto"/>
            <w:noWrap/>
          </w:tcPr>
          <w:p w:rsidR="00472F80" w:rsidRPr="00472F80" w:rsidRDefault="00472F80" w:rsidP="00472F80">
            <w:pPr>
              <w:pStyle w:val="TableRowLEFT"/>
              <w:rPr>
                <w:rFonts w:ascii="Humnst777 BT" w:hAnsi="Humnst777 BT"/>
                <w:sz w:val="16"/>
                <w:szCs w:val="16"/>
              </w:rPr>
            </w:pPr>
          </w:p>
        </w:tc>
      </w:tr>
    </w:tbl>
    <w:p w:rsidR="006A17E0" w:rsidRPr="00472F80" w:rsidRDefault="006A17E0" w:rsidP="00472F80">
      <w:pPr>
        <w:pStyle w:val="TableRowLEFT"/>
        <w:rPr>
          <w:rFonts w:ascii="Humnst777 BT" w:hAnsi="Humnst777 BT"/>
          <w:sz w:val="16"/>
          <w:szCs w:val="16"/>
        </w:rPr>
      </w:pPr>
      <w:r w:rsidRPr="00472F80">
        <w:rPr>
          <w:rFonts w:ascii="Humnst777 BT" w:hAnsi="Humnst777 BT"/>
          <w:sz w:val="16"/>
          <w:szCs w:val="16"/>
        </w:rPr>
        <w:br w:type="page"/>
      </w:r>
    </w:p>
    <w:tbl>
      <w:tblPr>
        <w:tblW w:w="0" w:type="auto"/>
        <w:tblLayout w:type="fixed"/>
        <w:tblCellMar>
          <w:left w:w="43" w:type="dxa"/>
          <w:right w:w="43" w:type="dxa"/>
        </w:tblCellMar>
        <w:tblLook w:val="04A0" w:firstRow="1" w:lastRow="0" w:firstColumn="1" w:lastColumn="0" w:noHBand="0" w:noVBand="1"/>
      </w:tblPr>
      <w:tblGrid>
        <w:gridCol w:w="1710"/>
        <w:gridCol w:w="720"/>
        <w:gridCol w:w="1080"/>
        <w:gridCol w:w="720"/>
        <w:gridCol w:w="450"/>
        <w:gridCol w:w="570"/>
        <w:gridCol w:w="600"/>
        <w:gridCol w:w="3510"/>
      </w:tblGrid>
      <w:tr w:rsidR="006A17E0" w:rsidRPr="004B51A3" w:rsidTr="00996B10">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45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7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JBT07-04112017-1+2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7.52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5.79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58.0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6.72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6.17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JBT07-05092017-2+3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6.59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5.08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5.35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45.18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45.18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31.59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JBT07-06262017-4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389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23.59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60.8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JBT07-06302017-2+3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18.55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88.6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11.62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69.9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15.37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82.5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9.14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6.96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JBT07-08222017-1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JBT07-08302017-1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52.0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32.6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169</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89.5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JBT07-091217-2+3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106</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77.3</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3.06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JBT07-092617-1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101</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32.3</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JBT07-101017-1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304</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125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JBT07-101717-1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JBT07-102417-1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44.0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20.6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JBT07-110117-3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471</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197</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450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125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116</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44.3</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JBT07</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104</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38.2</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JBT07-112917-GR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31.7</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24.8</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JBT07-120417-GR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28.2</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22</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3.2</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JBT07-121917-GR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25.7</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19.4</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2.96</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JBT07-011218-GR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JBT07</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433</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361.5</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13.47</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Reversed TP and TDP result</w:t>
            </w:r>
          </w:p>
        </w:tc>
      </w:tr>
    </w:tbl>
    <w:p w:rsidR="006A17E0" w:rsidRDefault="006A17E0">
      <w:r>
        <w:rPr>
          <w:b/>
        </w:rPr>
        <w:br w:type="page"/>
      </w:r>
    </w:p>
    <w:tbl>
      <w:tblPr>
        <w:tblW w:w="10530" w:type="dxa"/>
        <w:tblLayout w:type="fixed"/>
        <w:tblCellMar>
          <w:left w:w="43" w:type="dxa"/>
          <w:right w:w="43" w:type="dxa"/>
        </w:tblCellMar>
        <w:tblLook w:val="04A0" w:firstRow="1" w:lastRow="0" w:firstColumn="1" w:lastColumn="0" w:noHBand="0" w:noVBand="1"/>
      </w:tblPr>
      <w:tblGrid>
        <w:gridCol w:w="1710"/>
        <w:gridCol w:w="720"/>
        <w:gridCol w:w="1080"/>
        <w:gridCol w:w="720"/>
        <w:gridCol w:w="450"/>
        <w:gridCol w:w="570"/>
        <w:gridCol w:w="600"/>
        <w:gridCol w:w="4680"/>
      </w:tblGrid>
      <w:tr w:rsidR="006A17E0" w:rsidRPr="004B51A3" w:rsidTr="00996B10">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45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7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46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JBT11-04112017-1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57.80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39.50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3.35</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16.20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11.50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2.59</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2.45</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JBT11-05092017-1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1.63</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JBT11-05092017-2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1.53</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0.81</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0.91</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1.29</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68.8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0.77</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JBT11-06272017-1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61.5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1.48</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JBT11-06272017-2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89.8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1.59</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JBT11-06272017-3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1.54</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JBT11-06272017-4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1.51</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30.3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1.11</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JBT11-06302017-2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1.01</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JBT11-06302017-3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JBT11-06302017-4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1.16</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1.30</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JBT11-07182017-1+2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64.4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1.22</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0.96</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1.23</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JBT11-090517-1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92.6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1.13</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JBT11-091217-1+2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420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411</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38.1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1.20</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JBT11-092617-1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34.9</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JBT11-100317-1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0.19</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JBT11-101117-1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203</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JBT11-101717-1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92.5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0.81</w:t>
            </w:r>
          </w:p>
        </w:tc>
        <w:tc>
          <w:tcPr>
            <w:tcW w:w="46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JBT11-102417-1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66.7</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25.0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JBT11-110117-1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79.3</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44.0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84.3</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58.3</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JBT11-112017-3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JBT11</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15.9</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hideMark/>
          </w:tcPr>
          <w:p w:rsidR="00971B55" w:rsidRPr="00996B10" w:rsidRDefault="00971B55" w:rsidP="00996B10">
            <w:pPr>
              <w:pStyle w:val="TableRowLEFT"/>
              <w:rPr>
                <w:rFonts w:ascii="Humnst777 BT" w:hAnsi="Humnst777 BT"/>
                <w:sz w:val="14"/>
                <w:szCs w:val="14"/>
              </w:rPr>
            </w:pPr>
            <w:r w:rsidRPr="00996B10">
              <w:rPr>
                <w:rFonts w:ascii="Humnst777 BT" w:hAnsi="Humnst777 BT"/>
                <w:sz w:val="14"/>
                <w:szCs w:val="14"/>
              </w:rPr>
              <w:t>Carboy frozen-processed in office; VAEL remark: TDP biased high</w:t>
            </w: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JBT11-112917-GR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20.1</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12.5</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Pr>
                <w:rFonts w:ascii="Humnst777 BT" w:hAnsi="Humnst777 BT"/>
                <w:sz w:val="16"/>
                <w:szCs w:val="16"/>
              </w:rPr>
              <w:t>NS</w:t>
            </w:r>
          </w:p>
        </w:tc>
        <w:tc>
          <w:tcPr>
            <w:tcW w:w="46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4"/>
                <w:szCs w:val="14"/>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JBT11-120417-GR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16.2</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12.2</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1.31</w:t>
            </w:r>
          </w:p>
        </w:tc>
        <w:tc>
          <w:tcPr>
            <w:tcW w:w="46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JBT11-121517-GR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14.3</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11.9</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1.55</w:t>
            </w:r>
          </w:p>
        </w:tc>
        <w:tc>
          <w:tcPr>
            <w:tcW w:w="46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JBT11-121917-GR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JBT11</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14</w:t>
            </w:r>
          </w:p>
        </w:tc>
        <w:tc>
          <w:tcPr>
            <w:tcW w:w="57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12</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1.49</w:t>
            </w:r>
          </w:p>
        </w:tc>
        <w:tc>
          <w:tcPr>
            <w:tcW w:w="46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bl>
    <w:p w:rsidR="006A17E0" w:rsidRDefault="006A17E0">
      <w:r>
        <w:rPr>
          <w:b/>
        </w:rPr>
        <w:br w:type="page"/>
      </w:r>
    </w:p>
    <w:tbl>
      <w:tblPr>
        <w:tblW w:w="0" w:type="auto"/>
        <w:tblLayout w:type="fixed"/>
        <w:tblCellMar>
          <w:left w:w="43" w:type="dxa"/>
          <w:right w:w="43" w:type="dxa"/>
        </w:tblCellMar>
        <w:tblLook w:val="04A0" w:firstRow="1" w:lastRow="0" w:firstColumn="1" w:lastColumn="0" w:noHBand="0" w:noVBand="1"/>
      </w:tblPr>
      <w:tblGrid>
        <w:gridCol w:w="1710"/>
        <w:gridCol w:w="720"/>
        <w:gridCol w:w="1080"/>
        <w:gridCol w:w="720"/>
        <w:gridCol w:w="540"/>
        <w:gridCol w:w="480"/>
        <w:gridCol w:w="600"/>
        <w:gridCol w:w="3510"/>
      </w:tblGrid>
      <w:tr w:rsidR="006A17E0" w:rsidRPr="004B51A3" w:rsidTr="00996B10">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48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63.8</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6.12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113</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6.44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560</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JBT13-05092017-1+2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120</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6.10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35295</w:t>
            </w:r>
          </w:p>
        </w:tc>
        <w:tc>
          <w:tcPr>
            <w:tcW w:w="480" w:type="dxa"/>
            <w:tcBorders>
              <w:top w:val="nil"/>
              <w:left w:val="nil"/>
              <w:bottom w:val="nil"/>
              <w:right w:val="nil"/>
            </w:tcBorders>
            <w:shd w:val="clear" w:color="auto" w:fill="auto"/>
            <w:noWrap/>
            <w:vAlign w:val="bottom"/>
            <w:hideMark/>
          </w:tcPr>
          <w:p w:rsidR="004B51A3" w:rsidRPr="004B51A3" w:rsidRDefault="00571DA8" w:rsidP="00580430">
            <w:pPr>
              <w:pStyle w:val="TableRowLEFT"/>
              <w:jc w:val="right"/>
              <w:rPr>
                <w:rFonts w:ascii="Humnst777 BT" w:hAnsi="Humnst777 BT"/>
                <w:sz w:val="16"/>
                <w:szCs w:val="16"/>
              </w:rPr>
            </w:pPr>
            <w:r>
              <w:rPr>
                <w:rFonts w:ascii="Humnst777 BT" w:hAnsi="Humnst777 BT"/>
                <w:sz w:val="16"/>
                <w:szCs w:val="16"/>
              </w:rPr>
              <w:t>NS</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217.21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vial lost in transit; samples dark brown</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3720</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2525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17.20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2975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2070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14.08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3585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2240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19.08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 is cloudy; lots of sediment</w:t>
            </w: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912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585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8.94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JBT13-06272017-2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385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12.71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28.87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JBT13-07052017-2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87.1</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14.03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350</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12.15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95.3</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94.8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16.97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127</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10.20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JBT13-08082017-1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248</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148</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JBT13-08152017-1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336</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JBT13-08302017-1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94.1</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JBT13-090517-1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139</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JBT13-091217-1+2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149</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57.7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JBT13-092617-1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86.8</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46.4</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JBT13-100317-1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99.1</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61.5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JBT13-101117-1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612</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172</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TDP filtered at VAEL on 10/12/17</w:t>
            </w: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JBT13-101717-1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178</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JBT13-102417-1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63.2</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36.5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JBT13-110117-1+2</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172</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77.6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141</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85.6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66.4</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49.8</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996B1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JBT13</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64.1</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42.8</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JBT13-112917-GR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35.8</w:t>
            </w:r>
          </w:p>
        </w:tc>
        <w:tc>
          <w:tcPr>
            <w:tcW w:w="48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24.5</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996B10" w:rsidRDefault="00996B10" w:rsidP="00996B10">
            <w:pPr>
              <w:rPr>
                <w:sz w:val="20"/>
                <w:szCs w:val="20"/>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JBT13-120417-GR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36.8</w:t>
            </w:r>
          </w:p>
        </w:tc>
        <w:tc>
          <w:tcPr>
            <w:tcW w:w="48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26</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5.72</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 xml:space="preserve">TN sample acidified 24 </w:t>
            </w:r>
            <w:proofErr w:type="spellStart"/>
            <w:r w:rsidRPr="00996B10">
              <w:rPr>
                <w:rFonts w:ascii="Humnst777 BT" w:hAnsi="Humnst777 BT"/>
                <w:sz w:val="16"/>
                <w:szCs w:val="16"/>
              </w:rPr>
              <w:t>hrs</w:t>
            </w:r>
            <w:proofErr w:type="spellEnd"/>
            <w:r w:rsidRPr="00996B10">
              <w:rPr>
                <w:rFonts w:ascii="Humnst777 BT" w:hAnsi="Humnst777 BT"/>
                <w:sz w:val="16"/>
                <w:szCs w:val="16"/>
              </w:rPr>
              <w:t xml:space="preserve"> later, kept cold</w:t>
            </w: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JBT13-121517-GR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182</w:t>
            </w:r>
          </w:p>
        </w:tc>
        <w:tc>
          <w:tcPr>
            <w:tcW w:w="48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24</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6.65</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JBT13-121917-GR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38.9</w:t>
            </w:r>
          </w:p>
        </w:tc>
        <w:tc>
          <w:tcPr>
            <w:tcW w:w="48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24.5</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6.12</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JBT13-010918-GR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36.8</w:t>
            </w:r>
          </w:p>
        </w:tc>
        <w:tc>
          <w:tcPr>
            <w:tcW w:w="48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27.1</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r w:rsidR="00996B10" w:rsidRPr="004B51A3" w:rsidTr="00996B10">
        <w:trPr>
          <w:trHeight w:hRule="exact" w:val="259"/>
          <w:tblHeader/>
        </w:trPr>
        <w:tc>
          <w:tcPr>
            <w:tcW w:w="17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JBT13-011618-GR</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JBT13</w:t>
            </w:r>
          </w:p>
        </w:tc>
        <w:tc>
          <w:tcPr>
            <w:tcW w:w="108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r w:rsidRPr="00996B10">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79.8</w:t>
            </w:r>
          </w:p>
        </w:tc>
        <w:tc>
          <w:tcPr>
            <w:tcW w:w="48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24</w:t>
            </w:r>
          </w:p>
        </w:tc>
        <w:tc>
          <w:tcPr>
            <w:tcW w:w="600" w:type="dxa"/>
            <w:tcBorders>
              <w:top w:val="nil"/>
              <w:left w:val="nil"/>
              <w:bottom w:val="nil"/>
              <w:right w:val="nil"/>
            </w:tcBorders>
            <w:shd w:val="clear" w:color="auto" w:fill="auto"/>
            <w:noWrap/>
            <w:vAlign w:val="bottom"/>
          </w:tcPr>
          <w:p w:rsidR="00996B10" w:rsidRPr="00996B10" w:rsidRDefault="00996B10" w:rsidP="00996B10">
            <w:pPr>
              <w:pStyle w:val="TableRowLEFT"/>
              <w:jc w:val="right"/>
              <w:rPr>
                <w:rFonts w:ascii="Humnst777 BT" w:hAnsi="Humnst777 BT"/>
                <w:sz w:val="16"/>
                <w:szCs w:val="16"/>
              </w:rPr>
            </w:pPr>
            <w:r w:rsidRPr="00996B10">
              <w:rPr>
                <w:rFonts w:ascii="Humnst777 BT" w:hAnsi="Humnst777 BT"/>
                <w:sz w:val="16"/>
                <w:szCs w:val="16"/>
              </w:rPr>
              <w:t>6.47</w:t>
            </w:r>
          </w:p>
        </w:tc>
        <w:tc>
          <w:tcPr>
            <w:tcW w:w="3510" w:type="dxa"/>
            <w:tcBorders>
              <w:top w:val="nil"/>
              <w:left w:val="nil"/>
              <w:bottom w:val="nil"/>
              <w:right w:val="nil"/>
            </w:tcBorders>
            <w:shd w:val="clear" w:color="auto" w:fill="auto"/>
            <w:noWrap/>
            <w:vAlign w:val="bottom"/>
          </w:tcPr>
          <w:p w:rsidR="00996B10" w:rsidRPr="00996B10" w:rsidRDefault="00996B10" w:rsidP="00996B10">
            <w:pPr>
              <w:pStyle w:val="TableRowLEFT"/>
              <w:rPr>
                <w:rFonts w:ascii="Humnst777 BT" w:hAnsi="Humnst777 BT"/>
                <w:sz w:val="16"/>
                <w:szCs w:val="16"/>
              </w:rPr>
            </w:pPr>
          </w:p>
        </w:tc>
      </w:tr>
    </w:tbl>
    <w:p w:rsidR="006A17E0" w:rsidRDefault="006A17E0">
      <w:r>
        <w:rPr>
          <w:b/>
        </w:rPr>
        <w:br w:type="page"/>
      </w:r>
    </w:p>
    <w:tbl>
      <w:tblPr>
        <w:tblW w:w="0" w:type="auto"/>
        <w:tblLayout w:type="fixed"/>
        <w:tblCellMar>
          <w:left w:w="43" w:type="dxa"/>
          <w:right w:w="43" w:type="dxa"/>
        </w:tblCellMar>
        <w:tblLook w:val="04A0" w:firstRow="1" w:lastRow="0" w:firstColumn="1" w:lastColumn="0" w:noHBand="0" w:noVBand="1"/>
      </w:tblPr>
      <w:tblGrid>
        <w:gridCol w:w="1710"/>
        <w:gridCol w:w="720"/>
        <w:gridCol w:w="1080"/>
        <w:gridCol w:w="720"/>
        <w:gridCol w:w="450"/>
        <w:gridCol w:w="570"/>
        <w:gridCol w:w="600"/>
        <w:gridCol w:w="3510"/>
      </w:tblGrid>
      <w:tr w:rsidR="006A17E0" w:rsidRPr="004B51A3" w:rsidTr="00DF2D4F">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45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7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JBT14-04112017-1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66.5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8.25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7.62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JBT14-04252017-2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8.22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7.20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JBT14-05092017-1+2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7.12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4335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51.21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Samples dark brown; TDP filtered at VAEL</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690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9.66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78.2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75.7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19.95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JBT14-06132017-1+2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60.1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9.89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11.88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JBT14-06272017-1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31.95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JBT14-06272017-2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618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22.75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JBT14-06272017-3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246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19.91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436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56.87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JBT14-06302017-2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34.23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95.9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86.4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16.81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JBT14-07052017-2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90.4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14.07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87.4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13.35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JBT14-07182017-1+2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88.3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14.87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69.4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12.90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11.80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JBT14-08302017-1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239</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JBT14-090517-1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309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JBT14-091217-1+2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107</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7.84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JBT14-092617-1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29.0</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JBT14-100317-1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82.0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67.7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JBT14-101117-1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776</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JBT14-101117-3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341</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JBT14-101117-4</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4</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134</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91.0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JBT14-101717-1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67.3</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49.5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JBT14-102417-1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54.4</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39.0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JBT14-110117-3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152</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71.7</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JBT14-110717-3+4</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3+4</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161</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98.4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107</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42.7</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JBT14</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45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55.1</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43.1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JBT14-112917-GR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38</w:t>
            </w:r>
          </w:p>
        </w:tc>
        <w:tc>
          <w:tcPr>
            <w:tcW w:w="57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28.3</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JBT14-120417-GR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73.7</w:t>
            </w:r>
          </w:p>
        </w:tc>
        <w:tc>
          <w:tcPr>
            <w:tcW w:w="57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27.7</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8.28</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 xml:space="preserve">TN sample acidified 24 </w:t>
            </w:r>
            <w:proofErr w:type="spellStart"/>
            <w:r w:rsidRPr="00DF2D4F">
              <w:rPr>
                <w:rFonts w:ascii="Humnst777 BT" w:hAnsi="Humnst777 BT"/>
                <w:sz w:val="16"/>
                <w:szCs w:val="16"/>
              </w:rPr>
              <w:t>hrs</w:t>
            </w:r>
            <w:proofErr w:type="spellEnd"/>
            <w:r w:rsidRPr="00DF2D4F">
              <w:rPr>
                <w:rFonts w:ascii="Humnst777 BT" w:hAnsi="Humnst777 BT"/>
                <w:sz w:val="16"/>
                <w:szCs w:val="16"/>
              </w:rPr>
              <w:t xml:space="preserve"> later, kept cold</w:t>
            </w: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JBT14-121517-GR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56.7</w:t>
            </w:r>
          </w:p>
        </w:tc>
        <w:tc>
          <w:tcPr>
            <w:tcW w:w="57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17.2</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8.1</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JBT14-121917-GR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JBT14</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45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25</w:t>
            </w:r>
          </w:p>
        </w:tc>
        <w:tc>
          <w:tcPr>
            <w:tcW w:w="57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23.6</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8.22</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bl>
    <w:p w:rsidR="006A17E0" w:rsidRDefault="006A17E0">
      <w:r>
        <w:rPr>
          <w:b/>
        </w:rPr>
        <w:br w:type="page"/>
      </w:r>
    </w:p>
    <w:tbl>
      <w:tblPr>
        <w:tblW w:w="0" w:type="auto"/>
        <w:tblLayout w:type="fixed"/>
        <w:tblCellMar>
          <w:left w:w="43" w:type="dxa"/>
          <w:right w:w="43" w:type="dxa"/>
        </w:tblCellMar>
        <w:tblLook w:val="04A0" w:firstRow="1" w:lastRow="0" w:firstColumn="1" w:lastColumn="0" w:noHBand="0" w:noVBand="1"/>
      </w:tblPr>
      <w:tblGrid>
        <w:gridCol w:w="1710"/>
        <w:gridCol w:w="720"/>
        <w:gridCol w:w="1080"/>
        <w:gridCol w:w="720"/>
        <w:gridCol w:w="540"/>
        <w:gridCol w:w="480"/>
        <w:gridCol w:w="600"/>
        <w:gridCol w:w="3510"/>
      </w:tblGrid>
      <w:tr w:rsidR="006A17E0" w:rsidRPr="004B51A3" w:rsidTr="00DF2D4F">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108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48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JBT16-04112017-1+2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72.7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5.77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256</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3.89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JBT16-05092017-1+2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31.3</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19.4</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26.7</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JBT16-06072017-1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25.9</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29.4</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85.9</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5.81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JBT16-06262017-1+2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89.2</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44.1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21.99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41.0</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14.85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JBT16-07052017-2+3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2+3</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34.3</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32.8</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9.75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35.4</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8.40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51.7</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8.87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54.7</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8.52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JBT16-08152017-1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159</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6.41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81.9</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6.67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JBT16-08302017-1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59.6</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36.8</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JBT16-091217-1+2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84.1</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48.5</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63.5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1025</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630</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TDP filtered at VAEL on 10/12/17</w:t>
            </w:r>
          </w:p>
        </w:tc>
      </w:tr>
      <w:tr w:rsidR="004B51A3"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JBT16-101717-1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169</w:t>
            </w:r>
          </w:p>
        </w:tc>
        <w:tc>
          <w:tcPr>
            <w:tcW w:w="48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7.09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JBT16-110117-1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161</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120</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106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44.5</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31.5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DF2D4F">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JBT16</w:t>
            </w:r>
          </w:p>
        </w:tc>
        <w:tc>
          <w:tcPr>
            <w:tcW w:w="108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18.0</w:t>
            </w:r>
          </w:p>
        </w:tc>
        <w:tc>
          <w:tcPr>
            <w:tcW w:w="48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10.5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JBT16-112917-GR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53.7</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10.7</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JBT16-120417-GR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40.5</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9.6</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6.96</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 xml:space="preserve">TN sample acidified 24 </w:t>
            </w:r>
            <w:proofErr w:type="spellStart"/>
            <w:r w:rsidRPr="00DF2D4F">
              <w:rPr>
                <w:rFonts w:ascii="Humnst777 BT" w:hAnsi="Humnst777 BT"/>
                <w:sz w:val="16"/>
                <w:szCs w:val="16"/>
              </w:rPr>
              <w:t>hrs</w:t>
            </w:r>
            <w:proofErr w:type="spellEnd"/>
            <w:r w:rsidRPr="00DF2D4F">
              <w:rPr>
                <w:rFonts w:ascii="Humnst777 BT" w:hAnsi="Humnst777 BT"/>
                <w:sz w:val="16"/>
                <w:szCs w:val="16"/>
              </w:rPr>
              <w:t xml:space="preserve"> later, kept cold</w:t>
            </w: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JBT16-121517-GR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12/15/2017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12</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9.94</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6.5</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JBT16-121917-GR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24.55</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19.3</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3.03</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JBT16-122717-GR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12/27/2017</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26.4</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12.1</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JBT16-010918-GR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71.15</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12.1</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r w:rsidR="00DF2D4F" w:rsidRPr="004B51A3" w:rsidTr="00DF2D4F">
        <w:trPr>
          <w:trHeight w:hRule="exact" w:val="259"/>
          <w:tblHeader/>
        </w:trPr>
        <w:tc>
          <w:tcPr>
            <w:tcW w:w="17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JBT16-011618-GR</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JBT16</w:t>
            </w:r>
          </w:p>
        </w:tc>
        <w:tc>
          <w:tcPr>
            <w:tcW w:w="108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1/16/2018</w:t>
            </w:r>
          </w:p>
        </w:tc>
        <w:tc>
          <w:tcPr>
            <w:tcW w:w="72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r w:rsidRPr="00DF2D4F">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30.65</w:t>
            </w:r>
          </w:p>
        </w:tc>
        <w:tc>
          <w:tcPr>
            <w:tcW w:w="48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11.95</w:t>
            </w:r>
          </w:p>
        </w:tc>
        <w:tc>
          <w:tcPr>
            <w:tcW w:w="600" w:type="dxa"/>
            <w:tcBorders>
              <w:top w:val="nil"/>
              <w:left w:val="nil"/>
              <w:bottom w:val="nil"/>
              <w:right w:val="nil"/>
            </w:tcBorders>
            <w:shd w:val="clear" w:color="auto" w:fill="auto"/>
            <w:noWrap/>
            <w:vAlign w:val="bottom"/>
          </w:tcPr>
          <w:p w:rsidR="00DF2D4F" w:rsidRPr="00DF2D4F" w:rsidRDefault="00DF2D4F" w:rsidP="00DF2D4F">
            <w:pPr>
              <w:pStyle w:val="TableRowLEFT"/>
              <w:jc w:val="right"/>
              <w:rPr>
                <w:rFonts w:ascii="Humnst777 BT" w:hAnsi="Humnst777 BT"/>
                <w:sz w:val="16"/>
                <w:szCs w:val="16"/>
              </w:rPr>
            </w:pPr>
            <w:r w:rsidRPr="00DF2D4F">
              <w:rPr>
                <w:rFonts w:ascii="Humnst777 BT" w:hAnsi="Humnst777 BT"/>
                <w:sz w:val="16"/>
                <w:szCs w:val="16"/>
              </w:rPr>
              <w:t>8.24</w:t>
            </w:r>
          </w:p>
        </w:tc>
        <w:tc>
          <w:tcPr>
            <w:tcW w:w="3510" w:type="dxa"/>
            <w:tcBorders>
              <w:top w:val="nil"/>
              <w:left w:val="nil"/>
              <w:bottom w:val="nil"/>
              <w:right w:val="nil"/>
            </w:tcBorders>
            <w:shd w:val="clear" w:color="auto" w:fill="auto"/>
            <w:noWrap/>
            <w:vAlign w:val="bottom"/>
          </w:tcPr>
          <w:p w:rsidR="00DF2D4F" w:rsidRPr="00DF2D4F" w:rsidRDefault="00DF2D4F" w:rsidP="00DF2D4F">
            <w:pPr>
              <w:pStyle w:val="TableRowLEFT"/>
              <w:rPr>
                <w:rFonts w:ascii="Humnst777 BT" w:hAnsi="Humnst777 BT"/>
                <w:sz w:val="16"/>
                <w:szCs w:val="16"/>
              </w:rPr>
            </w:pPr>
          </w:p>
        </w:tc>
      </w:tr>
    </w:tbl>
    <w:p w:rsidR="006A17E0" w:rsidRDefault="006A17E0">
      <w:r>
        <w:rPr>
          <w:b/>
        </w:rPr>
        <w:br w:type="page"/>
      </w:r>
    </w:p>
    <w:tbl>
      <w:tblPr>
        <w:tblW w:w="0" w:type="auto"/>
        <w:tblLayout w:type="fixed"/>
        <w:tblCellMar>
          <w:left w:w="43" w:type="dxa"/>
          <w:right w:w="43" w:type="dxa"/>
        </w:tblCellMar>
        <w:tblLook w:val="04A0" w:firstRow="1" w:lastRow="0" w:firstColumn="1" w:lastColumn="0" w:noHBand="0" w:noVBand="1"/>
      </w:tblPr>
      <w:tblGrid>
        <w:gridCol w:w="1710"/>
        <w:gridCol w:w="720"/>
        <w:gridCol w:w="990"/>
        <w:gridCol w:w="720"/>
        <w:gridCol w:w="540"/>
        <w:gridCol w:w="570"/>
        <w:gridCol w:w="600"/>
        <w:gridCol w:w="3510"/>
      </w:tblGrid>
      <w:tr w:rsidR="006A17E0" w:rsidRPr="004B51A3" w:rsidTr="00136BB4">
        <w:trPr>
          <w:cantSplit/>
          <w:trHeight w:hRule="exact" w:val="576"/>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54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57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87.4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42.3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77.5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37.5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JBT18-05092017-4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38.6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80.8</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35.9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49.7</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89.1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JBT18-06062017-1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VAEL remark: TDP biased low</w:t>
            </w: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160</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71.2</w:t>
            </w:r>
          </w:p>
        </w:tc>
        <w:tc>
          <w:tcPr>
            <w:tcW w:w="57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Lab broke TDP sample vial</w:t>
            </w: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261</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57.2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234</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71.5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JBT18-06302017-3</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58.9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JBT18-06302017-4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57.9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JBT18-07052017-1+2+3+4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59.5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JBT18-07182017-1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66.5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43.3</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JBT18-08082017-1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34.5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16.1</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8/22/2017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75.9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33.1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JBT18-08302017-1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46.2</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26.6</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JBT18-090517-1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75.9</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186</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JBT18-091217-2</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9/12/2017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2</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117</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71.2</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64.6</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26.9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JBT18-092617-1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9/26/2017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28.6</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JBT18-101017-1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10/10/2017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223</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80.9</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4B51A3"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JBT18-101717-1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195</w:t>
            </w:r>
          </w:p>
        </w:tc>
        <w:tc>
          <w:tcPr>
            <w:tcW w:w="57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47.9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JBT18-102417-1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97.0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68.5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JBT18-110117-1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432</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194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130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73.2</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46.0</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33.5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136BB4">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JBT18</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54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61.5</w:t>
            </w:r>
          </w:p>
        </w:tc>
        <w:tc>
          <w:tcPr>
            <w:tcW w:w="57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43.4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136BB4" w:rsidRPr="004B51A3" w:rsidTr="00136BB4">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JBT18-112917-GR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59.7</w:t>
            </w:r>
          </w:p>
        </w:tc>
        <w:tc>
          <w:tcPr>
            <w:tcW w:w="57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19.5</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p>
        </w:tc>
      </w:tr>
      <w:tr w:rsidR="00136BB4" w:rsidRPr="004B51A3" w:rsidTr="00136BB4">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JBT18-120417-GR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35.4</w:t>
            </w:r>
          </w:p>
        </w:tc>
        <w:tc>
          <w:tcPr>
            <w:tcW w:w="57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15.3</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0.51</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 xml:space="preserve">TN sample acidified 24 </w:t>
            </w:r>
            <w:proofErr w:type="spellStart"/>
            <w:r w:rsidRPr="00136BB4">
              <w:rPr>
                <w:rFonts w:ascii="Humnst777 BT" w:hAnsi="Humnst777 BT"/>
                <w:sz w:val="16"/>
                <w:szCs w:val="16"/>
              </w:rPr>
              <w:t>hrs</w:t>
            </w:r>
            <w:proofErr w:type="spellEnd"/>
            <w:r w:rsidRPr="00136BB4">
              <w:rPr>
                <w:rFonts w:ascii="Humnst777 BT" w:hAnsi="Humnst777 BT"/>
                <w:sz w:val="16"/>
                <w:szCs w:val="16"/>
              </w:rPr>
              <w:t xml:space="preserve"> later, kept cold</w:t>
            </w:r>
          </w:p>
        </w:tc>
      </w:tr>
      <w:tr w:rsidR="00136BB4" w:rsidRPr="004B51A3" w:rsidTr="00136BB4">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JBT18-121917-GR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33.4</w:t>
            </w:r>
          </w:p>
        </w:tc>
        <w:tc>
          <w:tcPr>
            <w:tcW w:w="57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19.9</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0.35</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p>
        </w:tc>
      </w:tr>
      <w:tr w:rsidR="00136BB4" w:rsidRPr="004B51A3" w:rsidTr="00136BB4">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JBT18-010918-GR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1/9/2018</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23.5</w:t>
            </w:r>
          </w:p>
        </w:tc>
        <w:tc>
          <w:tcPr>
            <w:tcW w:w="57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12.8</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p>
        </w:tc>
      </w:tr>
      <w:tr w:rsidR="00136BB4" w:rsidRPr="004B51A3" w:rsidTr="00136BB4">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JBT18-011218-GR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JBT18</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54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264.5</w:t>
            </w:r>
          </w:p>
        </w:tc>
        <w:tc>
          <w:tcPr>
            <w:tcW w:w="57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219.3</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1.24</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Reversed TP and TDP result</w:t>
            </w:r>
          </w:p>
        </w:tc>
      </w:tr>
    </w:tbl>
    <w:p w:rsidR="006A17E0" w:rsidRDefault="006A17E0">
      <w:r>
        <w:rPr>
          <w:b/>
        </w:rPr>
        <w:br w:type="page"/>
      </w:r>
    </w:p>
    <w:tbl>
      <w:tblPr>
        <w:tblW w:w="0" w:type="auto"/>
        <w:tblLayout w:type="fixed"/>
        <w:tblCellMar>
          <w:left w:w="43" w:type="dxa"/>
          <w:right w:w="43" w:type="dxa"/>
        </w:tblCellMar>
        <w:tblLook w:val="04A0" w:firstRow="1" w:lastRow="0" w:firstColumn="1" w:lastColumn="0" w:noHBand="0" w:noVBand="1"/>
      </w:tblPr>
      <w:tblGrid>
        <w:gridCol w:w="1710"/>
        <w:gridCol w:w="720"/>
        <w:gridCol w:w="990"/>
        <w:gridCol w:w="630"/>
        <w:gridCol w:w="600"/>
        <w:gridCol w:w="600"/>
        <w:gridCol w:w="600"/>
        <w:gridCol w:w="3510"/>
      </w:tblGrid>
      <w:tr w:rsidR="006A17E0" w:rsidRPr="004B51A3" w:rsidTr="00412D51">
        <w:trPr>
          <w:cantSplit/>
          <w:trHeight w:hRule="exact" w:val="504"/>
          <w:tblHeader/>
        </w:trPr>
        <w:tc>
          <w:tcPr>
            <w:tcW w:w="17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lastRenderedPageBreak/>
              <w:t>LAB ID</w:t>
            </w:r>
          </w:p>
        </w:tc>
        <w:tc>
          <w:tcPr>
            <w:tcW w:w="72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w:t>
            </w:r>
            <w:r>
              <w:rPr>
                <w:color w:val="auto"/>
                <w:sz w:val="16"/>
                <w:szCs w:val="16"/>
              </w:rPr>
              <w:t>ite</w:t>
            </w:r>
          </w:p>
        </w:tc>
        <w:tc>
          <w:tcPr>
            <w:tcW w:w="99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Sampling Date</w:t>
            </w:r>
          </w:p>
        </w:tc>
        <w:tc>
          <w:tcPr>
            <w:tcW w:w="63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Carboy</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TDP (µg/L)</w:t>
            </w:r>
          </w:p>
        </w:tc>
        <w:tc>
          <w:tcPr>
            <w:tcW w:w="600" w:type="dxa"/>
            <w:tcBorders>
              <w:top w:val="nil"/>
              <w:left w:val="nil"/>
              <w:bottom w:val="nil"/>
              <w:right w:val="nil"/>
            </w:tcBorders>
            <w:shd w:val="clear" w:color="auto" w:fill="auto"/>
            <w:noWrap/>
            <w:vAlign w:val="bottom"/>
            <w:hideMark/>
          </w:tcPr>
          <w:p w:rsidR="006A17E0" w:rsidRPr="004B51A3" w:rsidRDefault="006A17E0" w:rsidP="00412D51">
            <w:pPr>
              <w:pStyle w:val="TableHeadLEFT"/>
              <w:jc w:val="center"/>
              <w:rPr>
                <w:color w:val="auto"/>
                <w:sz w:val="16"/>
                <w:szCs w:val="16"/>
              </w:rPr>
            </w:pPr>
            <w:r w:rsidRPr="004B51A3">
              <w:rPr>
                <w:color w:val="auto"/>
                <w:sz w:val="16"/>
                <w:szCs w:val="16"/>
              </w:rPr>
              <w:t>TN (mg/L)</w:t>
            </w:r>
          </w:p>
        </w:tc>
        <w:tc>
          <w:tcPr>
            <w:tcW w:w="3510" w:type="dxa"/>
            <w:tcBorders>
              <w:top w:val="nil"/>
              <w:left w:val="nil"/>
              <w:bottom w:val="nil"/>
              <w:right w:val="nil"/>
            </w:tcBorders>
            <w:shd w:val="clear" w:color="auto" w:fill="auto"/>
            <w:noWrap/>
            <w:vAlign w:val="bottom"/>
            <w:hideMark/>
          </w:tcPr>
          <w:p w:rsidR="006A17E0" w:rsidRPr="004B51A3" w:rsidRDefault="006A17E0" w:rsidP="00412D51">
            <w:pPr>
              <w:pStyle w:val="TableHeadLEFT"/>
              <w:rPr>
                <w:color w:val="auto"/>
                <w:sz w:val="16"/>
                <w:szCs w:val="16"/>
              </w:rPr>
            </w:pPr>
            <w:r w:rsidRPr="004B51A3">
              <w:rPr>
                <w:color w:val="auto"/>
                <w:sz w:val="16"/>
                <w:szCs w:val="16"/>
              </w:rPr>
              <w:t>Comment</w:t>
            </w: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JBT19-04252017-1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4/25/2017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Reversed TP and TDP result</w:t>
            </w: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56.0</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0.61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JBT19-05092017-3+4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5/9/2017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JBT19-05162017-1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5/16/2017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JBT19-05232017-1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5/23/2017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54.6</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1.00</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JBT19-05302017-1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5/30/2017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0.49</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JBT19-06132017-1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6/13/2017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81.1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23.1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JBT19-06222017-1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6/22/2017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151</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Lab broke TDP sample vial</w:t>
            </w: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73.7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52.2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39.4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0.88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JBT19-06302017-3+4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6/30/2017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3+4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51.8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40.9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0.94</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JBT19-07052017-1+2+3+4</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7/5/2017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1+2+3+4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41.4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31.3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0.71</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7/11/2017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45.3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21.8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0.57</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JBT19-07182017-1+2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7/18/2017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79.3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74.2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1.05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JBT19-07262017-1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7/26/2017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29.3</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27.5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0.73</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JBT19-08012017-1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8/1/2017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32.8</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18.7</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0.58</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JBT19-08082017-1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8/8/2017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111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22.6</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JBT19-08302017-1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8/30/2017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29.1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13.8</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JBT19-090517-1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9/5/2017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55.5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17.4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1.92</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JBT19-091217-1+2</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9/12/2017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1+2</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28.9</w:t>
            </w:r>
          </w:p>
        </w:tc>
        <w:tc>
          <w:tcPr>
            <w:tcW w:w="600" w:type="dxa"/>
            <w:tcBorders>
              <w:top w:val="nil"/>
              <w:left w:val="nil"/>
              <w:bottom w:val="nil"/>
              <w:right w:val="nil"/>
            </w:tcBorders>
            <w:shd w:val="clear" w:color="auto" w:fill="auto"/>
            <w:noWrap/>
            <w:vAlign w:val="bottom"/>
            <w:hideMark/>
          </w:tcPr>
          <w:p w:rsidR="004B51A3" w:rsidRPr="004B51A3" w:rsidRDefault="00971B55" w:rsidP="00580430">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JBT19-091917-1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9/19/2017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62.1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12.5</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0.75</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4B51A3"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JBT19-101717-1</w:t>
            </w:r>
          </w:p>
        </w:tc>
        <w:tc>
          <w:tcPr>
            <w:tcW w:w="72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10/17/2017</w:t>
            </w:r>
          </w:p>
        </w:tc>
        <w:tc>
          <w:tcPr>
            <w:tcW w:w="63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209</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16.4</w:t>
            </w:r>
          </w:p>
        </w:tc>
        <w:tc>
          <w:tcPr>
            <w:tcW w:w="600" w:type="dxa"/>
            <w:tcBorders>
              <w:top w:val="nil"/>
              <w:left w:val="nil"/>
              <w:bottom w:val="nil"/>
              <w:right w:val="nil"/>
            </w:tcBorders>
            <w:shd w:val="clear" w:color="auto" w:fill="auto"/>
            <w:noWrap/>
            <w:vAlign w:val="bottom"/>
            <w:hideMark/>
          </w:tcPr>
          <w:p w:rsidR="004B51A3" w:rsidRPr="004B51A3" w:rsidRDefault="004B51A3" w:rsidP="00580430">
            <w:pPr>
              <w:pStyle w:val="TableRowLEFT"/>
              <w:jc w:val="right"/>
              <w:rPr>
                <w:rFonts w:ascii="Humnst777 BT" w:hAnsi="Humnst777 BT"/>
                <w:sz w:val="16"/>
                <w:szCs w:val="16"/>
              </w:rPr>
            </w:pPr>
            <w:r w:rsidRPr="004B51A3">
              <w:rPr>
                <w:rFonts w:ascii="Humnst777 BT" w:hAnsi="Humnst777 BT"/>
                <w:sz w:val="16"/>
                <w:szCs w:val="16"/>
              </w:rPr>
              <w:t>1.46</w:t>
            </w:r>
          </w:p>
        </w:tc>
        <w:tc>
          <w:tcPr>
            <w:tcW w:w="3510" w:type="dxa"/>
            <w:tcBorders>
              <w:top w:val="nil"/>
              <w:left w:val="nil"/>
              <w:bottom w:val="nil"/>
              <w:right w:val="nil"/>
            </w:tcBorders>
            <w:shd w:val="clear" w:color="auto" w:fill="auto"/>
            <w:noWrap/>
            <w:vAlign w:val="bottom"/>
            <w:hideMark/>
          </w:tcPr>
          <w:p w:rsidR="004B51A3" w:rsidRPr="004B51A3" w:rsidRDefault="004B51A3" w:rsidP="004B51A3">
            <w:pPr>
              <w:pStyle w:val="TableRowLEFT"/>
              <w:rPr>
                <w:rFonts w:ascii="Humnst777 BT" w:hAnsi="Humnst777 BT"/>
                <w:sz w:val="16"/>
                <w:szCs w:val="16"/>
              </w:rPr>
            </w:pPr>
          </w:p>
        </w:tc>
      </w:tr>
      <w:tr w:rsidR="00971B55"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JBT19-102417-1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10/24/2017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318</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15.0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JBT19-110117-1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11/1/2017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95.9</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14.8</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JBT19-110717-3</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11/7/2017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3</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63.8</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16.0</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p>
        </w:tc>
      </w:tr>
      <w:tr w:rsidR="00971B55"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JBT19-111417-1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11/14/2017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35.7</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18.5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partially frozen--only liquid sampled</w:t>
            </w:r>
          </w:p>
        </w:tc>
      </w:tr>
      <w:tr w:rsidR="00971B55" w:rsidRPr="004B51A3" w:rsidTr="00580430">
        <w:trPr>
          <w:trHeight w:hRule="exact" w:val="259"/>
          <w:tblHeader/>
        </w:trPr>
        <w:tc>
          <w:tcPr>
            <w:tcW w:w="17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JBT19-112017-1</w:t>
            </w:r>
          </w:p>
        </w:tc>
        <w:tc>
          <w:tcPr>
            <w:tcW w:w="72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JBT19</w:t>
            </w:r>
          </w:p>
        </w:tc>
        <w:tc>
          <w:tcPr>
            <w:tcW w:w="99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11/20/2017</w:t>
            </w:r>
          </w:p>
        </w:tc>
        <w:tc>
          <w:tcPr>
            <w:tcW w:w="63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1</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27.5</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sidRPr="004B51A3">
              <w:rPr>
                <w:rFonts w:ascii="Humnst777 BT" w:hAnsi="Humnst777 BT"/>
                <w:sz w:val="16"/>
                <w:szCs w:val="16"/>
              </w:rPr>
              <w:t>11.4</w:t>
            </w:r>
          </w:p>
        </w:tc>
        <w:tc>
          <w:tcPr>
            <w:tcW w:w="600" w:type="dxa"/>
            <w:tcBorders>
              <w:top w:val="nil"/>
              <w:left w:val="nil"/>
              <w:bottom w:val="nil"/>
              <w:right w:val="nil"/>
            </w:tcBorders>
            <w:shd w:val="clear" w:color="auto" w:fill="auto"/>
            <w:noWrap/>
            <w:vAlign w:val="bottom"/>
            <w:hideMark/>
          </w:tcPr>
          <w:p w:rsidR="00971B55" w:rsidRPr="004B51A3" w:rsidRDefault="00971B55" w:rsidP="00971B55">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hideMark/>
          </w:tcPr>
          <w:p w:rsidR="00971B55" w:rsidRPr="004B51A3" w:rsidRDefault="00971B55" w:rsidP="00971B55">
            <w:pPr>
              <w:pStyle w:val="TableRowLEFT"/>
              <w:rPr>
                <w:rFonts w:ascii="Humnst777 BT" w:hAnsi="Humnst777 BT"/>
                <w:sz w:val="16"/>
                <w:szCs w:val="16"/>
              </w:rPr>
            </w:pPr>
            <w:r w:rsidRPr="004B51A3">
              <w:rPr>
                <w:rFonts w:ascii="Humnst777 BT" w:hAnsi="Humnst777 BT"/>
                <w:sz w:val="16"/>
                <w:szCs w:val="16"/>
              </w:rPr>
              <w:t>Carboy frozen--processed in office</w:t>
            </w:r>
          </w:p>
        </w:tc>
      </w:tr>
      <w:tr w:rsidR="00136BB4" w:rsidRPr="004B51A3" w:rsidTr="00580430">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JBT19-112917-GR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11/29/2017</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50.6</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12.7</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Pr>
                <w:rFonts w:ascii="Humnst777 BT" w:hAnsi="Humnst777 BT"/>
                <w:sz w:val="16"/>
                <w:szCs w:val="16"/>
              </w:rPr>
              <w:t>NS</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p>
        </w:tc>
      </w:tr>
      <w:tr w:rsidR="00136BB4" w:rsidRPr="004B51A3" w:rsidTr="00580430">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JBT19-120417-GR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12/4/2017</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54.9</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10.5</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0.39</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 xml:space="preserve">TN sample acidified 24 </w:t>
            </w:r>
            <w:proofErr w:type="spellStart"/>
            <w:r w:rsidRPr="00136BB4">
              <w:rPr>
                <w:rFonts w:ascii="Humnst777 BT" w:hAnsi="Humnst777 BT"/>
                <w:sz w:val="16"/>
                <w:szCs w:val="16"/>
              </w:rPr>
              <w:t>hrs</w:t>
            </w:r>
            <w:proofErr w:type="spellEnd"/>
            <w:r w:rsidRPr="00136BB4">
              <w:rPr>
                <w:rFonts w:ascii="Humnst777 BT" w:hAnsi="Humnst777 BT"/>
                <w:sz w:val="16"/>
                <w:szCs w:val="16"/>
              </w:rPr>
              <w:t xml:space="preserve"> later, kept cold</w:t>
            </w:r>
          </w:p>
        </w:tc>
      </w:tr>
      <w:tr w:rsidR="00136BB4" w:rsidRPr="004B51A3" w:rsidTr="00580430">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JBT19-121917-GR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12/19/2017</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29.5</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16.5</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0.41</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p>
        </w:tc>
      </w:tr>
      <w:tr w:rsidR="00136BB4" w:rsidRPr="004B51A3" w:rsidTr="00580430">
        <w:trPr>
          <w:trHeight w:hRule="exact" w:val="259"/>
          <w:tblHeader/>
        </w:trPr>
        <w:tc>
          <w:tcPr>
            <w:tcW w:w="17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JBT19-011218-GR</w:t>
            </w:r>
          </w:p>
        </w:tc>
        <w:tc>
          <w:tcPr>
            <w:tcW w:w="72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JBT19</w:t>
            </w:r>
          </w:p>
        </w:tc>
        <w:tc>
          <w:tcPr>
            <w:tcW w:w="99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1/12/2018</w:t>
            </w:r>
          </w:p>
        </w:tc>
        <w:tc>
          <w:tcPr>
            <w:tcW w:w="63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r w:rsidRPr="00136BB4">
              <w:rPr>
                <w:rFonts w:ascii="Humnst777 BT" w:hAnsi="Humnst777 BT"/>
                <w:sz w:val="16"/>
                <w:szCs w:val="16"/>
              </w:rPr>
              <w:t>GR</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2445</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225</w:t>
            </w:r>
          </w:p>
        </w:tc>
        <w:tc>
          <w:tcPr>
            <w:tcW w:w="600" w:type="dxa"/>
            <w:tcBorders>
              <w:top w:val="nil"/>
              <w:left w:val="nil"/>
              <w:bottom w:val="nil"/>
              <w:right w:val="nil"/>
            </w:tcBorders>
            <w:shd w:val="clear" w:color="auto" w:fill="auto"/>
            <w:noWrap/>
            <w:vAlign w:val="bottom"/>
          </w:tcPr>
          <w:p w:rsidR="00136BB4" w:rsidRPr="00136BB4" w:rsidRDefault="00136BB4" w:rsidP="00136BB4">
            <w:pPr>
              <w:pStyle w:val="TableRowLEFT"/>
              <w:jc w:val="right"/>
              <w:rPr>
                <w:rFonts w:ascii="Humnst777 BT" w:hAnsi="Humnst777 BT"/>
                <w:sz w:val="16"/>
                <w:szCs w:val="16"/>
              </w:rPr>
            </w:pPr>
            <w:r w:rsidRPr="00136BB4">
              <w:rPr>
                <w:rFonts w:ascii="Humnst777 BT" w:hAnsi="Humnst777 BT"/>
                <w:sz w:val="16"/>
                <w:szCs w:val="16"/>
              </w:rPr>
              <w:t>1.39</w:t>
            </w:r>
          </w:p>
        </w:tc>
        <w:tc>
          <w:tcPr>
            <w:tcW w:w="3510" w:type="dxa"/>
            <w:tcBorders>
              <w:top w:val="nil"/>
              <w:left w:val="nil"/>
              <w:bottom w:val="nil"/>
              <w:right w:val="nil"/>
            </w:tcBorders>
            <w:shd w:val="clear" w:color="auto" w:fill="auto"/>
            <w:noWrap/>
            <w:vAlign w:val="bottom"/>
          </w:tcPr>
          <w:p w:rsidR="00136BB4" w:rsidRPr="00136BB4" w:rsidRDefault="00136BB4" w:rsidP="00136BB4">
            <w:pPr>
              <w:pStyle w:val="TableRowLEFT"/>
              <w:rPr>
                <w:rFonts w:ascii="Humnst777 BT" w:hAnsi="Humnst777 BT"/>
                <w:sz w:val="16"/>
                <w:szCs w:val="16"/>
              </w:rPr>
            </w:pPr>
          </w:p>
        </w:tc>
      </w:tr>
    </w:tbl>
    <w:p w:rsidR="003D1F46" w:rsidRDefault="003D1F46" w:rsidP="004B51A3"/>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FC518A" w:rsidRPr="003C5E6C" w:rsidRDefault="00FC518A" w:rsidP="00666DA4">
                            <w:pPr>
                              <w:pStyle w:val="FigureCaptionTitle"/>
                              <w:rPr>
                                <w:noProof/>
                              </w:rPr>
                            </w:pPr>
                            <w:r>
                              <w:t xml:space="preserve">Figure </w:t>
                            </w:r>
                            <w:fldSimple w:instr=" SEQ Figure \* ARABIC ">
                              <w:r>
                                <w:rPr>
                                  <w:noProof/>
                                </w:rPr>
                                <w:t>2</w:t>
                              </w:r>
                            </w:fldSimple>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FC518A" w:rsidRPr="003C5E6C" w:rsidRDefault="00FC518A" w:rsidP="00666DA4">
                      <w:pPr>
                        <w:pStyle w:val="FigureCaptionTitle"/>
                        <w:rPr>
                          <w:noProof/>
                        </w:rPr>
                      </w:pPr>
                      <w:r>
                        <w:t xml:space="preserve">Figure </w:t>
                      </w:r>
                      <w:fldSimple w:instr=" SEQ Figure \* ARABIC ">
                        <w:r>
                          <w:rPr>
                            <w:noProof/>
                          </w:rPr>
                          <w:t>2</w:t>
                        </w:r>
                      </w:fldSimple>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5951220" cy="3131820"/>
            <wp:effectExtent l="0" t="0" r="1143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571DA8">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C518A" w:rsidRDefault="00FC518A" w:rsidP="001F0E8D">
      <w:pPr>
        <w:spacing w:after="0" w:line="240" w:lineRule="auto"/>
      </w:pPr>
      <w:r>
        <w:separator/>
      </w:r>
    </w:p>
    <w:p w:rsidR="00FC518A" w:rsidRDefault="00FC518A"/>
    <w:p w:rsidR="00FC518A" w:rsidRDefault="00FC518A"/>
  </w:endnote>
  <w:endnote w:type="continuationSeparator" w:id="0">
    <w:p w:rsidR="00FC518A" w:rsidRDefault="00FC518A" w:rsidP="001F0E8D">
      <w:pPr>
        <w:spacing w:after="0" w:line="240" w:lineRule="auto"/>
      </w:pPr>
      <w:r>
        <w:continuationSeparator/>
      </w:r>
    </w:p>
    <w:p w:rsidR="00FC518A" w:rsidRDefault="00FC518A"/>
    <w:p w:rsidR="00FC518A" w:rsidRDefault="00FC51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509F541A-C8A7-470D-A5D2-5B7178374BC0}"/>
  </w:font>
  <w:font w:name="ElegaGarmnd BT">
    <w:panose1 w:val="02020602060506020403"/>
    <w:charset w:val="00"/>
    <w:family w:val="roman"/>
    <w:pitch w:val="variable"/>
    <w:sig w:usb0="00000087"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2" w:fontKey="{86B1D9A8-C8FA-48BC-9B1E-A1C76C135884}"/>
    <w:embedBold r:id="rId3" w:fontKey="{57E90BCF-BEBB-4959-8B59-51229A9BB9C0}"/>
    <w:embedItalic r:id="rId4" w:fontKey="{61BBF4B1-2230-44BE-AAE8-15CF8E00AE57}"/>
    <w:embedBoldItalic r:id="rId5" w:fontKey="{51883FAC-AEF9-4904-B021-E0A50EE9469A}"/>
  </w:font>
  <w:font w:name="Humnst777 BT">
    <w:panose1 w:val="020B0603030504020204"/>
    <w:charset w:val="00"/>
    <w:family w:val="swiss"/>
    <w:pitch w:val="variable"/>
    <w:sig w:usb0="00000087"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embedRegular r:id="rId6" w:fontKey="{6EEFB4C0-25CB-4834-97D0-FBF251EF883A}"/>
  </w:font>
  <w:font w:name="Segoe UI">
    <w:panose1 w:val="020B0502040204020203"/>
    <w:charset w:val="00"/>
    <w:family w:val="swiss"/>
    <w:pitch w:val="variable"/>
    <w:sig w:usb0="E10022FF" w:usb1="C000E47F" w:usb2="00000029" w:usb3="00000000" w:csb0="000001DF" w:csb1="00000000"/>
    <w:embedRegular r:id="rId7" w:fontKey="{E8711BA8-4F29-4639-A2F6-4E16E3FA231D}"/>
  </w:font>
  <w:font w:name="Humnst777 Lt BT">
    <w:altName w:val="Lucida Sans Unicode"/>
    <w:panose1 w:val="020B0402030504020204"/>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518A" w:rsidRPr="000A7DE1" w:rsidRDefault="00FC518A"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518A" w:rsidRDefault="00FC518A"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FC518A" w:rsidRDefault="00FC518A" w:rsidP="00594DF0">
    <w:pPr>
      <w:pStyle w:val="Footer"/>
      <w:ind w:left="4320"/>
    </w:pPr>
    <w:r>
      <w:t>January 2018 Monitoring Summary / February 10, 2018</w:t>
    </w:r>
  </w:p>
  <w:p w:rsidR="00FC518A" w:rsidRPr="00F13F2C" w:rsidRDefault="00FC518A"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DB6682">
      <w:rPr>
        <w:rStyle w:val="PageNumber"/>
        <w:rFonts w:ascii="Humnst777 BT" w:hAnsi="Humnst777 BT"/>
        <w:noProof/>
        <w:sz w:val="20"/>
        <w:szCs w:val="20"/>
      </w:rPr>
      <w:t>16</w:t>
    </w:r>
    <w:r w:rsidRPr="00F13F2C">
      <w:rPr>
        <w:rStyle w:val="PageNumber"/>
        <w:rFonts w:ascii="Humnst777 BT" w:hAnsi="Humnst777 BT"/>
        <w:sz w:val="20"/>
        <w:szCs w:val="20"/>
      </w:rPr>
      <w:fldChar w:fldCharType="end"/>
    </w:r>
  </w:p>
  <w:p w:rsidR="00FC518A" w:rsidRDefault="00FC518A" w:rsidP="00594DF0">
    <w:pPr>
      <w:pStyle w:val="FooterPAGENUMBER0"/>
      <w:ind w:left="4320"/>
    </w:pPr>
    <w:r>
      <w:rPr>
        <w:rStyle w:val="FooterChar"/>
      </w:rPr>
      <w:t xml:space="preserve">©2018 Stone Environmental. </w:t>
    </w:r>
    <w:r w:rsidRPr="007C23C6">
      <w:rPr>
        <w:rStyle w:val="FooterChar"/>
      </w:rPr>
      <w:t>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C518A" w:rsidRDefault="00FC518A" w:rsidP="001F0E8D">
      <w:pPr>
        <w:spacing w:after="0" w:line="240" w:lineRule="auto"/>
      </w:pPr>
      <w:r>
        <w:separator/>
      </w:r>
    </w:p>
    <w:p w:rsidR="00FC518A" w:rsidRDefault="00FC518A"/>
    <w:p w:rsidR="00FC518A" w:rsidRDefault="00FC518A"/>
  </w:footnote>
  <w:footnote w:type="continuationSeparator" w:id="0">
    <w:p w:rsidR="00FC518A" w:rsidRDefault="00FC518A" w:rsidP="001F0E8D">
      <w:pPr>
        <w:spacing w:after="0" w:line="240" w:lineRule="auto"/>
      </w:pPr>
      <w:r>
        <w:continuationSeparator/>
      </w:r>
    </w:p>
    <w:p w:rsidR="00FC518A" w:rsidRDefault="00FC518A"/>
    <w:p w:rsidR="00FC518A" w:rsidRDefault="00FC518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518A" w:rsidRDefault="00FC518A">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518A" w:rsidRDefault="00FC518A">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554B9"/>
    <w:rsid w:val="0006288C"/>
    <w:rsid w:val="0008248D"/>
    <w:rsid w:val="00085D55"/>
    <w:rsid w:val="000A16D5"/>
    <w:rsid w:val="000A7DE1"/>
    <w:rsid w:val="000B0539"/>
    <w:rsid w:val="000B1F27"/>
    <w:rsid w:val="000B3C2F"/>
    <w:rsid w:val="000B5155"/>
    <w:rsid w:val="000C1A80"/>
    <w:rsid w:val="000C64FC"/>
    <w:rsid w:val="000D738C"/>
    <w:rsid w:val="000E05DB"/>
    <w:rsid w:val="000E2F8A"/>
    <w:rsid w:val="000F22A5"/>
    <w:rsid w:val="000F73D3"/>
    <w:rsid w:val="00104946"/>
    <w:rsid w:val="0010640F"/>
    <w:rsid w:val="00117223"/>
    <w:rsid w:val="00121F7D"/>
    <w:rsid w:val="00124446"/>
    <w:rsid w:val="001253E8"/>
    <w:rsid w:val="00125F07"/>
    <w:rsid w:val="00136BB4"/>
    <w:rsid w:val="00140290"/>
    <w:rsid w:val="001465C8"/>
    <w:rsid w:val="0015453B"/>
    <w:rsid w:val="001740E3"/>
    <w:rsid w:val="00184DFF"/>
    <w:rsid w:val="00184F24"/>
    <w:rsid w:val="001A4483"/>
    <w:rsid w:val="001A7615"/>
    <w:rsid w:val="001B49D6"/>
    <w:rsid w:val="001B5D4C"/>
    <w:rsid w:val="001B5F4F"/>
    <w:rsid w:val="001C2FB2"/>
    <w:rsid w:val="001C42E0"/>
    <w:rsid w:val="001C630A"/>
    <w:rsid w:val="001F0E8D"/>
    <w:rsid w:val="001F19CC"/>
    <w:rsid w:val="001F59BA"/>
    <w:rsid w:val="00200852"/>
    <w:rsid w:val="00210A28"/>
    <w:rsid w:val="00212E5B"/>
    <w:rsid w:val="00216571"/>
    <w:rsid w:val="00216600"/>
    <w:rsid w:val="00226EC4"/>
    <w:rsid w:val="00231F18"/>
    <w:rsid w:val="00233A12"/>
    <w:rsid w:val="00240920"/>
    <w:rsid w:val="00245064"/>
    <w:rsid w:val="00252EF7"/>
    <w:rsid w:val="00254BA0"/>
    <w:rsid w:val="00266D35"/>
    <w:rsid w:val="002736EC"/>
    <w:rsid w:val="00280193"/>
    <w:rsid w:val="00286245"/>
    <w:rsid w:val="00290BBF"/>
    <w:rsid w:val="002A46AB"/>
    <w:rsid w:val="002B021A"/>
    <w:rsid w:val="002C5B8B"/>
    <w:rsid w:val="002D5A48"/>
    <w:rsid w:val="002D5D63"/>
    <w:rsid w:val="002E2776"/>
    <w:rsid w:val="002E7AC7"/>
    <w:rsid w:val="002F3BD4"/>
    <w:rsid w:val="002F6A8A"/>
    <w:rsid w:val="00300353"/>
    <w:rsid w:val="00301732"/>
    <w:rsid w:val="003050AE"/>
    <w:rsid w:val="003050B7"/>
    <w:rsid w:val="00342414"/>
    <w:rsid w:val="00342C5A"/>
    <w:rsid w:val="0035502C"/>
    <w:rsid w:val="0036036B"/>
    <w:rsid w:val="00360EF2"/>
    <w:rsid w:val="00365B44"/>
    <w:rsid w:val="003854FD"/>
    <w:rsid w:val="0039597A"/>
    <w:rsid w:val="003B1A50"/>
    <w:rsid w:val="003B7EFF"/>
    <w:rsid w:val="003C2457"/>
    <w:rsid w:val="003C2E5E"/>
    <w:rsid w:val="003C48FB"/>
    <w:rsid w:val="003C54C2"/>
    <w:rsid w:val="003D1F46"/>
    <w:rsid w:val="003E0B43"/>
    <w:rsid w:val="003E1BD5"/>
    <w:rsid w:val="003F00C0"/>
    <w:rsid w:val="003F64A7"/>
    <w:rsid w:val="00405305"/>
    <w:rsid w:val="004109F4"/>
    <w:rsid w:val="00412D51"/>
    <w:rsid w:val="00416150"/>
    <w:rsid w:val="00422D71"/>
    <w:rsid w:val="00430919"/>
    <w:rsid w:val="004327FB"/>
    <w:rsid w:val="0043764D"/>
    <w:rsid w:val="00440DA4"/>
    <w:rsid w:val="00444BA1"/>
    <w:rsid w:val="0044702C"/>
    <w:rsid w:val="00450240"/>
    <w:rsid w:val="00450692"/>
    <w:rsid w:val="00454F3F"/>
    <w:rsid w:val="00460D06"/>
    <w:rsid w:val="0046213B"/>
    <w:rsid w:val="00472F80"/>
    <w:rsid w:val="004735C9"/>
    <w:rsid w:val="00486B63"/>
    <w:rsid w:val="004925FC"/>
    <w:rsid w:val="00494358"/>
    <w:rsid w:val="004961A6"/>
    <w:rsid w:val="004A0825"/>
    <w:rsid w:val="004A16AB"/>
    <w:rsid w:val="004A50FC"/>
    <w:rsid w:val="004A5B48"/>
    <w:rsid w:val="004B0335"/>
    <w:rsid w:val="004B51A3"/>
    <w:rsid w:val="004C0FBB"/>
    <w:rsid w:val="004C3DA0"/>
    <w:rsid w:val="004D1293"/>
    <w:rsid w:val="004D12E2"/>
    <w:rsid w:val="004D231B"/>
    <w:rsid w:val="004F6C34"/>
    <w:rsid w:val="00500CC5"/>
    <w:rsid w:val="00501F9E"/>
    <w:rsid w:val="00503C2A"/>
    <w:rsid w:val="005061FE"/>
    <w:rsid w:val="005217D1"/>
    <w:rsid w:val="00527311"/>
    <w:rsid w:val="00527985"/>
    <w:rsid w:val="00537E25"/>
    <w:rsid w:val="00542448"/>
    <w:rsid w:val="005607F3"/>
    <w:rsid w:val="005632C1"/>
    <w:rsid w:val="0056481C"/>
    <w:rsid w:val="00571DA8"/>
    <w:rsid w:val="00573A5A"/>
    <w:rsid w:val="00577563"/>
    <w:rsid w:val="00577766"/>
    <w:rsid w:val="00580430"/>
    <w:rsid w:val="00590FDD"/>
    <w:rsid w:val="0059391A"/>
    <w:rsid w:val="00593FD1"/>
    <w:rsid w:val="00594DF0"/>
    <w:rsid w:val="005A2E46"/>
    <w:rsid w:val="005B796B"/>
    <w:rsid w:val="005C71F8"/>
    <w:rsid w:val="005F14A8"/>
    <w:rsid w:val="005F6FD7"/>
    <w:rsid w:val="006011D2"/>
    <w:rsid w:val="0061038A"/>
    <w:rsid w:val="00616644"/>
    <w:rsid w:val="00626E78"/>
    <w:rsid w:val="00642323"/>
    <w:rsid w:val="006630EE"/>
    <w:rsid w:val="00665A59"/>
    <w:rsid w:val="00666DA4"/>
    <w:rsid w:val="006704BC"/>
    <w:rsid w:val="0067151C"/>
    <w:rsid w:val="00672FBA"/>
    <w:rsid w:val="00675319"/>
    <w:rsid w:val="006822D1"/>
    <w:rsid w:val="006848FB"/>
    <w:rsid w:val="00685F45"/>
    <w:rsid w:val="00691D5A"/>
    <w:rsid w:val="006977B3"/>
    <w:rsid w:val="006A17E0"/>
    <w:rsid w:val="006A1FFF"/>
    <w:rsid w:val="006B2A2B"/>
    <w:rsid w:val="006C7F16"/>
    <w:rsid w:val="006D5F3B"/>
    <w:rsid w:val="006E41E7"/>
    <w:rsid w:val="00703753"/>
    <w:rsid w:val="007041CD"/>
    <w:rsid w:val="00706517"/>
    <w:rsid w:val="00712654"/>
    <w:rsid w:val="00712D74"/>
    <w:rsid w:val="007159D7"/>
    <w:rsid w:val="007346C7"/>
    <w:rsid w:val="00741D04"/>
    <w:rsid w:val="00746FB4"/>
    <w:rsid w:val="007539BD"/>
    <w:rsid w:val="007541EF"/>
    <w:rsid w:val="0075679D"/>
    <w:rsid w:val="007714F3"/>
    <w:rsid w:val="00777F74"/>
    <w:rsid w:val="007801EE"/>
    <w:rsid w:val="00792FA7"/>
    <w:rsid w:val="00794E1B"/>
    <w:rsid w:val="007960A3"/>
    <w:rsid w:val="007A3705"/>
    <w:rsid w:val="007A5824"/>
    <w:rsid w:val="007C0F02"/>
    <w:rsid w:val="007C23C6"/>
    <w:rsid w:val="007D717D"/>
    <w:rsid w:val="007E2B8D"/>
    <w:rsid w:val="007E2DE8"/>
    <w:rsid w:val="007E4E17"/>
    <w:rsid w:val="007E7A68"/>
    <w:rsid w:val="007F3E71"/>
    <w:rsid w:val="008011C4"/>
    <w:rsid w:val="00801285"/>
    <w:rsid w:val="008039EE"/>
    <w:rsid w:val="0080420F"/>
    <w:rsid w:val="008071A8"/>
    <w:rsid w:val="0084011E"/>
    <w:rsid w:val="008405CF"/>
    <w:rsid w:val="00847041"/>
    <w:rsid w:val="008640AC"/>
    <w:rsid w:val="0087561F"/>
    <w:rsid w:val="00875733"/>
    <w:rsid w:val="00875E55"/>
    <w:rsid w:val="00885AAB"/>
    <w:rsid w:val="008A0735"/>
    <w:rsid w:val="008A22D0"/>
    <w:rsid w:val="008A3DD3"/>
    <w:rsid w:val="008B4B7D"/>
    <w:rsid w:val="008C2BD1"/>
    <w:rsid w:val="008C6986"/>
    <w:rsid w:val="008D3953"/>
    <w:rsid w:val="008D3DBE"/>
    <w:rsid w:val="008E20ED"/>
    <w:rsid w:val="008E3985"/>
    <w:rsid w:val="008E6939"/>
    <w:rsid w:val="008F3AAA"/>
    <w:rsid w:val="0092603F"/>
    <w:rsid w:val="00931BFA"/>
    <w:rsid w:val="00932FF0"/>
    <w:rsid w:val="009338A4"/>
    <w:rsid w:val="00935078"/>
    <w:rsid w:val="00935F9B"/>
    <w:rsid w:val="009445E7"/>
    <w:rsid w:val="009476BE"/>
    <w:rsid w:val="00951D65"/>
    <w:rsid w:val="00954A99"/>
    <w:rsid w:val="0095691A"/>
    <w:rsid w:val="0096493C"/>
    <w:rsid w:val="00965808"/>
    <w:rsid w:val="00967027"/>
    <w:rsid w:val="00970C34"/>
    <w:rsid w:val="00971B55"/>
    <w:rsid w:val="009758E2"/>
    <w:rsid w:val="00976EA9"/>
    <w:rsid w:val="00980DFC"/>
    <w:rsid w:val="00983E4D"/>
    <w:rsid w:val="00992583"/>
    <w:rsid w:val="009938B7"/>
    <w:rsid w:val="00996B10"/>
    <w:rsid w:val="009A19F9"/>
    <w:rsid w:val="009A66C4"/>
    <w:rsid w:val="009A6FED"/>
    <w:rsid w:val="009B0828"/>
    <w:rsid w:val="009B73B6"/>
    <w:rsid w:val="009F1726"/>
    <w:rsid w:val="009F60F1"/>
    <w:rsid w:val="009F6441"/>
    <w:rsid w:val="00A0724C"/>
    <w:rsid w:val="00A177DB"/>
    <w:rsid w:val="00A20CD7"/>
    <w:rsid w:val="00A30B79"/>
    <w:rsid w:val="00A37FC7"/>
    <w:rsid w:val="00A43973"/>
    <w:rsid w:val="00A572A2"/>
    <w:rsid w:val="00A6246F"/>
    <w:rsid w:val="00A64488"/>
    <w:rsid w:val="00A71FF8"/>
    <w:rsid w:val="00A724D4"/>
    <w:rsid w:val="00A7703D"/>
    <w:rsid w:val="00A90435"/>
    <w:rsid w:val="00A95BCF"/>
    <w:rsid w:val="00AA49F7"/>
    <w:rsid w:val="00AA59CE"/>
    <w:rsid w:val="00AC4F78"/>
    <w:rsid w:val="00AC514E"/>
    <w:rsid w:val="00AD0487"/>
    <w:rsid w:val="00AD2918"/>
    <w:rsid w:val="00AE2777"/>
    <w:rsid w:val="00AE7584"/>
    <w:rsid w:val="00AF09A4"/>
    <w:rsid w:val="00AF4E8D"/>
    <w:rsid w:val="00B01263"/>
    <w:rsid w:val="00B205D0"/>
    <w:rsid w:val="00B22CD2"/>
    <w:rsid w:val="00B30E81"/>
    <w:rsid w:val="00B31C2E"/>
    <w:rsid w:val="00B32C7C"/>
    <w:rsid w:val="00B56E23"/>
    <w:rsid w:val="00B6540F"/>
    <w:rsid w:val="00B70422"/>
    <w:rsid w:val="00B7269C"/>
    <w:rsid w:val="00B82AC6"/>
    <w:rsid w:val="00B9253C"/>
    <w:rsid w:val="00B932C7"/>
    <w:rsid w:val="00B9488A"/>
    <w:rsid w:val="00BA75BC"/>
    <w:rsid w:val="00BC1CED"/>
    <w:rsid w:val="00BC7ECA"/>
    <w:rsid w:val="00BD617D"/>
    <w:rsid w:val="00BD71B9"/>
    <w:rsid w:val="00BE144C"/>
    <w:rsid w:val="00BE4DF3"/>
    <w:rsid w:val="00BF06D7"/>
    <w:rsid w:val="00BF20CF"/>
    <w:rsid w:val="00C03A7B"/>
    <w:rsid w:val="00C043CF"/>
    <w:rsid w:val="00C06269"/>
    <w:rsid w:val="00C067A2"/>
    <w:rsid w:val="00C17B8F"/>
    <w:rsid w:val="00C20D23"/>
    <w:rsid w:val="00C237C3"/>
    <w:rsid w:val="00C3504B"/>
    <w:rsid w:val="00C47F5E"/>
    <w:rsid w:val="00C516CD"/>
    <w:rsid w:val="00C53EAE"/>
    <w:rsid w:val="00C66D67"/>
    <w:rsid w:val="00CA2F2B"/>
    <w:rsid w:val="00CB2CEE"/>
    <w:rsid w:val="00CB576D"/>
    <w:rsid w:val="00CB7458"/>
    <w:rsid w:val="00CC23EA"/>
    <w:rsid w:val="00CD3D6C"/>
    <w:rsid w:val="00CD670A"/>
    <w:rsid w:val="00CD68CD"/>
    <w:rsid w:val="00CD71C6"/>
    <w:rsid w:val="00CD7C0C"/>
    <w:rsid w:val="00CF5E34"/>
    <w:rsid w:val="00CF61F5"/>
    <w:rsid w:val="00CF623C"/>
    <w:rsid w:val="00D00660"/>
    <w:rsid w:val="00D06E3E"/>
    <w:rsid w:val="00D115CB"/>
    <w:rsid w:val="00D23925"/>
    <w:rsid w:val="00D260D4"/>
    <w:rsid w:val="00D3493C"/>
    <w:rsid w:val="00D40282"/>
    <w:rsid w:val="00D42161"/>
    <w:rsid w:val="00D51024"/>
    <w:rsid w:val="00D621AA"/>
    <w:rsid w:val="00D6694B"/>
    <w:rsid w:val="00D70563"/>
    <w:rsid w:val="00D71614"/>
    <w:rsid w:val="00D75E25"/>
    <w:rsid w:val="00D76618"/>
    <w:rsid w:val="00D77601"/>
    <w:rsid w:val="00D87D45"/>
    <w:rsid w:val="00DA0F0D"/>
    <w:rsid w:val="00DA2BA0"/>
    <w:rsid w:val="00DA2E91"/>
    <w:rsid w:val="00DA77AE"/>
    <w:rsid w:val="00DB6682"/>
    <w:rsid w:val="00DB70E9"/>
    <w:rsid w:val="00DC2451"/>
    <w:rsid w:val="00DC30D0"/>
    <w:rsid w:val="00DF2D4F"/>
    <w:rsid w:val="00DF4DA5"/>
    <w:rsid w:val="00E06093"/>
    <w:rsid w:val="00E25997"/>
    <w:rsid w:val="00E26412"/>
    <w:rsid w:val="00E32361"/>
    <w:rsid w:val="00E34FF1"/>
    <w:rsid w:val="00E41F99"/>
    <w:rsid w:val="00E426BD"/>
    <w:rsid w:val="00E42B38"/>
    <w:rsid w:val="00E50E0E"/>
    <w:rsid w:val="00E50E62"/>
    <w:rsid w:val="00E71798"/>
    <w:rsid w:val="00E71B6D"/>
    <w:rsid w:val="00E83131"/>
    <w:rsid w:val="00E850E0"/>
    <w:rsid w:val="00E877FB"/>
    <w:rsid w:val="00E9782D"/>
    <w:rsid w:val="00EA3E3A"/>
    <w:rsid w:val="00EA431D"/>
    <w:rsid w:val="00EA7FF5"/>
    <w:rsid w:val="00EB0E8E"/>
    <w:rsid w:val="00EB4F6D"/>
    <w:rsid w:val="00EC5E9D"/>
    <w:rsid w:val="00ED382D"/>
    <w:rsid w:val="00EE2839"/>
    <w:rsid w:val="00EE4067"/>
    <w:rsid w:val="00EE6483"/>
    <w:rsid w:val="00EF48E9"/>
    <w:rsid w:val="00EF7DF4"/>
    <w:rsid w:val="00F052EC"/>
    <w:rsid w:val="00F10B8B"/>
    <w:rsid w:val="00F134D6"/>
    <w:rsid w:val="00F13F2C"/>
    <w:rsid w:val="00F14171"/>
    <w:rsid w:val="00F16823"/>
    <w:rsid w:val="00F23AA4"/>
    <w:rsid w:val="00F42F46"/>
    <w:rsid w:val="00F45E95"/>
    <w:rsid w:val="00F4734E"/>
    <w:rsid w:val="00F473D1"/>
    <w:rsid w:val="00F73E7A"/>
    <w:rsid w:val="00F90B59"/>
    <w:rsid w:val="00FA0253"/>
    <w:rsid w:val="00FA2338"/>
    <w:rsid w:val="00FC0632"/>
    <w:rsid w:val="00FC518A"/>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6F188637"/>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msonormal0">
    <w:name w:val="msonormal"/>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0">
    <w:name w:val="xl70"/>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1">
    <w:name w:val="xl71"/>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2">
    <w:name w:val="xl72"/>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3">
    <w:name w:val="xl73"/>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5">
    <w:name w:val="xl75"/>
    <w:basedOn w:val="Normal"/>
    <w:rsid w:val="004B51A3"/>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76">
    <w:name w:val="xl76"/>
    <w:basedOn w:val="Normal"/>
    <w:rsid w:val="004B51A3"/>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7">
    <w:name w:val="xl77"/>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8">
    <w:name w:val="xl78"/>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79">
    <w:name w:val="xl79"/>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0">
    <w:name w:val="xl80"/>
    <w:basedOn w:val="Normal"/>
    <w:rsid w:val="004B51A3"/>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81">
    <w:name w:val="xl81"/>
    <w:basedOn w:val="Normal"/>
    <w:rsid w:val="004B51A3"/>
    <w:pPr>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51678">
      <w:bodyDiv w:val="1"/>
      <w:marLeft w:val="0"/>
      <w:marRight w:val="0"/>
      <w:marTop w:val="0"/>
      <w:marBottom w:val="0"/>
      <w:divBdr>
        <w:top w:val="none" w:sz="0" w:space="0" w:color="auto"/>
        <w:left w:val="none" w:sz="0" w:space="0" w:color="auto"/>
        <w:bottom w:val="none" w:sz="0" w:space="0" w:color="auto"/>
        <w:right w:val="none" w:sz="0" w:space="0" w:color="auto"/>
      </w:divBdr>
    </w:div>
    <w:div w:id="260340290">
      <w:bodyDiv w:val="1"/>
      <w:marLeft w:val="0"/>
      <w:marRight w:val="0"/>
      <w:marTop w:val="0"/>
      <w:marBottom w:val="0"/>
      <w:divBdr>
        <w:top w:val="none" w:sz="0" w:space="0" w:color="auto"/>
        <w:left w:val="none" w:sz="0" w:space="0" w:color="auto"/>
        <w:bottom w:val="none" w:sz="0" w:space="0" w:color="auto"/>
        <w:right w:val="none" w:sz="0" w:space="0" w:color="auto"/>
      </w:divBdr>
    </w:div>
    <w:div w:id="283929463">
      <w:bodyDiv w:val="1"/>
      <w:marLeft w:val="0"/>
      <w:marRight w:val="0"/>
      <w:marTop w:val="0"/>
      <w:marBottom w:val="0"/>
      <w:divBdr>
        <w:top w:val="none" w:sz="0" w:space="0" w:color="auto"/>
        <w:left w:val="none" w:sz="0" w:space="0" w:color="auto"/>
        <w:bottom w:val="none" w:sz="0" w:space="0" w:color="auto"/>
        <w:right w:val="none" w:sz="0" w:space="0" w:color="auto"/>
      </w:divBdr>
    </w:div>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483855173">
      <w:bodyDiv w:val="1"/>
      <w:marLeft w:val="0"/>
      <w:marRight w:val="0"/>
      <w:marTop w:val="0"/>
      <w:marBottom w:val="0"/>
      <w:divBdr>
        <w:top w:val="none" w:sz="0" w:space="0" w:color="auto"/>
        <w:left w:val="none" w:sz="0" w:space="0" w:color="auto"/>
        <w:bottom w:val="none" w:sz="0" w:space="0" w:color="auto"/>
        <w:right w:val="none" w:sz="0" w:space="0" w:color="auto"/>
      </w:divBdr>
    </w:div>
    <w:div w:id="501168937">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932661882">
      <w:bodyDiv w:val="1"/>
      <w:marLeft w:val="0"/>
      <w:marRight w:val="0"/>
      <w:marTop w:val="0"/>
      <w:marBottom w:val="0"/>
      <w:divBdr>
        <w:top w:val="none" w:sz="0" w:space="0" w:color="auto"/>
        <w:left w:val="none" w:sz="0" w:space="0" w:color="auto"/>
        <w:bottom w:val="none" w:sz="0" w:space="0" w:color="auto"/>
        <w:right w:val="none" w:sz="0" w:space="0" w:color="auto"/>
      </w:divBdr>
    </w:div>
    <w:div w:id="968825624">
      <w:bodyDiv w:val="1"/>
      <w:marLeft w:val="0"/>
      <w:marRight w:val="0"/>
      <w:marTop w:val="0"/>
      <w:marBottom w:val="0"/>
      <w:divBdr>
        <w:top w:val="none" w:sz="0" w:space="0" w:color="auto"/>
        <w:left w:val="none" w:sz="0" w:space="0" w:color="auto"/>
        <w:bottom w:val="none" w:sz="0" w:space="0" w:color="auto"/>
        <w:right w:val="none" w:sz="0" w:space="0" w:color="auto"/>
      </w:divBdr>
    </w:div>
    <w:div w:id="1229610308">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0385166">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1788351797">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 w:id="21470405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4"/>
          <c:order val="0"/>
          <c:tx>
            <c:strRef>
              <c:f>JBT01_1!$G$1</c:f>
              <c:strCache>
                <c:ptCount val="1"/>
                <c:pt idx="0">
                  <c:v>L/min</c:v>
                </c:pt>
              </c:strCache>
            </c:strRef>
          </c:tx>
          <c:spPr>
            <a:ln w="15875" cap="rnd">
              <a:solidFill>
                <a:srgbClr val="00B050"/>
              </a:solidFill>
              <a:round/>
            </a:ln>
            <a:effectLst/>
          </c:spPr>
          <c:marker>
            <c:symbol val="none"/>
          </c:marker>
          <c:cat>
            <c:numRef>
              <c:f>JBT01_1!$A$2:$A$30211</c:f>
              <c:numCache>
                <c:formatCode>m/d/yyyy\ h:mm</c:formatCode>
                <c:ptCount val="30210"/>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pt idx="17376">
                  <c:v>42998.625</c:v>
                </c:pt>
                <c:pt idx="17377">
                  <c:v>42998.635416666664</c:v>
                </c:pt>
                <c:pt idx="17378">
                  <c:v>42998.645833333336</c:v>
                </c:pt>
                <c:pt idx="17379">
                  <c:v>42998.65625</c:v>
                </c:pt>
                <c:pt idx="17380">
                  <c:v>42998.666666666664</c:v>
                </c:pt>
                <c:pt idx="17381">
                  <c:v>42998.677083333336</c:v>
                </c:pt>
                <c:pt idx="17382">
                  <c:v>42998.6875</c:v>
                </c:pt>
                <c:pt idx="17383">
                  <c:v>42998.697916666664</c:v>
                </c:pt>
                <c:pt idx="17384">
                  <c:v>42998.708333333336</c:v>
                </c:pt>
                <c:pt idx="17385">
                  <c:v>42998.71875</c:v>
                </c:pt>
                <c:pt idx="17386">
                  <c:v>42998.729166666664</c:v>
                </c:pt>
                <c:pt idx="17387">
                  <c:v>42998.739583333336</c:v>
                </c:pt>
                <c:pt idx="17388">
                  <c:v>42998.75</c:v>
                </c:pt>
                <c:pt idx="17389">
                  <c:v>42998.760416666664</c:v>
                </c:pt>
                <c:pt idx="17390">
                  <c:v>42998.770833333336</c:v>
                </c:pt>
                <c:pt idx="17391">
                  <c:v>42998.78125</c:v>
                </c:pt>
                <c:pt idx="17392">
                  <c:v>42998.791666666664</c:v>
                </c:pt>
                <c:pt idx="17393">
                  <c:v>42998.802083333336</c:v>
                </c:pt>
                <c:pt idx="17394">
                  <c:v>42998.8125</c:v>
                </c:pt>
                <c:pt idx="17395">
                  <c:v>42998.822916666664</c:v>
                </c:pt>
                <c:pt idx="17396">
                  <c:v>42998.833333333336</c:v>
                </c:pt>
                <c:pt idx="17397">
                  <c:v>42998.84375</c:v>
                </c:pt>
                <c:pt idx="17398">
                  <c:v>42998.854166666664</c:v>
                </c:pt>
                <c:pt idx="17399">
                  <c:v>42998.864583333336</c:v>
                </c:pt>
                <c:pt idx="17400">
                  <c:v>42998.875</c:v>
                </c:pt>
                <c:pt idx="17401">
                  <c:v>42998.885416666664</c:v>
                </c:pt>
                <c:pt idx="17402">
                  <c:v>42998.895833333336</c:v>
                </c:pt>
                <c:pt idx="17403">
                  <c:v>42998.90625</c:v>
                </c:pt>
                <c:pt idx="17404">
                  <c:v>42998.916666666664</c:v>
                </c:pt>
                <c:pt idx="17405">
                  <c:v>42998.927083333336</c:v>
                </c:pt>
                <c:pt idx="17406">
                  <c:v>42998.9375</c:v>
                </c:pt>
                <c:pt idx="17407">
                  <c:v>42998.947916666664</c:v>
                </c:pt>
                <c:pt idx="17408">
                  <c:v>42998.958333333336</c:v>
                </c:pt>
                <c:pt idx="17409">
                  <c:v>42998.96875</c:v>
                </c:pt>
                <c:pt idx="17410">
                  <c:v>42998.979166666664</c:v>
                </c:pt>
                <c:pt idx="17411">
                  <c:v>42998.989583333336</c:v>
                </c:pt>
                <c:pt idx="17412">
                  <c:v>42999</c:v>
                </c:pt>
                <c:pt idx="17413">
                  <c:v>42999.010416666664</c:v>
                </c:pt>
                <c:pt idx="17414">
                  <c:v>42999.020833333336</c:v>
                </c:pt>
                <c:pt idx="17415">
                  <c:v>42999.03125</c:v>
                </c:pt>
                <c:pt idx="17416">
                  <c:v>42999.041666666664</c:v>
                </c:pt>
                <c:pt idx="17417">
                  <c:v>42999.052083333336</c:v>
                </c:pt>
                <c:pt idx="17418">
                  <c:v>42999.0625</c:v>
                </c:pt>
                <c:pt idx="17419">
                  <c:v>42999.072916666664</c:v>
                </c:pt>
                <c:pt idx="17420">
                  <c:v>42999.083333333336</c:v>
                </c:pt>
                <c:pt idx="17421">
                  <c:v>42999.09375</c:v>
                </c:pt>
                <c:pt idx="17422">
                  <c:v>42999.104166666664</c:v>
                </c:pt>
                <c:pt idx="17423">
                  <c:v>42999.114583333336</c:v>
                </c:pt>
                <c:pt idx="17424">
                  <c:v>42999.125</c:v>
                </c:pt>
                <c:pt idx="17425">
                  <c:v>42999.135416666664</c:v>
                </c:pt>
                <c:pt idx="17426">
                  <c:v>42999.145833333336</c:v>
                </c:pt>
                <c:pt idx="17427">
                  <c:v>42999.15625</c:v>
                </c:pt>
                <c:pt idx="17428">
                  <c:v>42999.166666666664</c:v>
                </c:pt>
                <c:pt idx="17429">
                  <c:v>42999.177083333336</c:v>
                </c:pt>
                <c:pt idx="17430">
                  <c:v>42999.1875</c:v>
                </c:pt>
                <c:pt idx="17431">
                  <c:v>42999.197916666664</c:v>
                </c:pt>
                <c:pt idx="17432">
                  <c:v>42999.208333333336</c:v>
                </c:pt>
                <c:pt idx="17433">
                  <c:v>42999.21875</c:v>
                </c:pt>
                <c:pt idx="17434">
                  <c:v>42999.229166666664</c:v>
                </c:pt>
                <c:pt idx="17435">
                  <c:v>42999.239583333336</c:v>
                </c:pt>
                <c:pt idx="17436">
                  <c:v>42999.25</c:v>
                </c:pt>
                <c:pt idx="17437">
                  <c:v>42999.260416666664</c:v>
                </c:pt>
                <c:pt idx="17438">
                  <c:v>42999.270833333336</c:v>
                </c:pt>
                <c:pt idx="17439">
                  <c:v>42999.28125</c:v>
                </c:pt>
                <c:pt idx="17440">
                  <c:v>42999.291666666664</c:v>
                </c:pt>
                <c:pt idx="17441">
                  <c:v>42999.302083333336</c:v>
                </c:pt>
                <c:pt idx="17442">
                  <c:v>42999.3125</c:v>
                </c:pt>
                <c:pt idx="17443">
                  <c:v>42999.322916666664</c:v>
                </c:pt>
                <c:pt idx="17444">
                  <c:v>42999.333333333336</c:v>
                </c:pt>
                <c:pt idx="17445">
                  <c:v>42999.34375</c:v>
                </c:pt>
                <c:pt idx="17446">
                  <c:v>42999.354166666664</c:v>
                </c:pt>
                <c:pt idx="17447">
                  <c:v>42999.364583333336</c:v>
                </c:pt>
                <c:pt idx="17448">
                  <c:v>42999.375</c:v>
                </c:pt>
                <c:pt idx="17449">
                  <c:v>42999.385416666664</c:v>
                </c:pt>
                <c:pt idx="17450">
                  <c:v>42999.395833333336</c:v>
                </c:pt>
                <c:pt idx="17451">
                  <c:v>42999.40625</c:v>
                </c:pt>
                <c:pt idx="17452">
                  <c:v>42999.416666666664</c:v>
                </c:pt>
                <c:pt idx="17453">
                  <c:v>42999.427083333336</c:v>
                </c:pt>
                <c:pt idx="17454">
                  <c:v>42999.4375</c:v>
                </c:pt>
                <c:pt idx="17455">
                  <c:v>42999.447916666664</c:v>
                </c:pt>
                <c:pt idx="17456">
                  <c:v>42999.458333333336</c:v>
                </c:pt>
                <c:pt idx="17457">
                  <c:v>42999.46875</c:v>
                </c:pt>
                <c:pt idx="17458">
                  <c:v>42999.479166666664</c:v>
                </c:pt>
                <c:pt idx="17459">
                  <c:v>42999.489583333336</c:v>
                </c:pt>
                <c:pt idx="17460">
                  <c:v>42999.5</c:v>
                </c:pt>
                <c:pt idx="17461">
                  <c:v>42999.510416666664</c:v>
                </c:pt>
                <c:pt idx="17462">
                  <c:v>42999.520833333336</c:v>
                </c:pt>
                <c:pt idx="17463">
                  <c:v>42999.53125</c:v>
                </c:pt>
                <c:pt idx="17464">
                  <c:v>42999.541666666664</c:v>
                </c:pt>
                <c:pt idx="17465">
                  <c:v>42999.552083333336</c:v>
                </c:pt>
                <c:pt idx="17466">
                  <c:v>42999.5625</c:v>
                </c:pt>
                <c:pt idx="17467">
                  <c:v>42999.572916666664</c:v>
                </c:pt>
                <c:pt idx="17468">
                  <c:v>42999.583333333336</c:v>
                </c:pt>
                <c:pt idx="17469">
                  <c:v>42999.59375</c:v>
                </c:pt>
                <c:pt idx="17470">
                  <c:v>42999.604166666664</c:v>
                </c:pt>
                <c:pt idx="17471">
                  <c:v>42999.614583333336</c:v>
                </c:pt>
                <c:pt idx="17472">
                  <c:v>42999.625</c:v>
                </c:pt>
                <c:pt idx="17473">
                  <c:v>42999.635416666664</c:v>
                </c:pt>
                <c:pt idx="17474">
                  <c:v>42999.645833333336</c:v>
                </c:pt>
                <c:pt idx="17475">
                  <c:v>42999.65625</c:v>
                </c:pt>
                <c:pt idx="17476">
                  <c:v>42999.666666666664</c:v>
                </c:pt>
                <c:pt idx="17477">
                  <c:v>42999.677083333336</c:v>
                </c:pt>
                <c:pt idx="17478">
                  <c:v>42999.6875</c:v>
                </c:pt>
                <c:pt idx="17479">
                  <c:v>42999.697916666664</c:v>
                </c:pt>
                <c:pt idx="17480">
                  <c:v>42999.708333333336</c:v>
                </c:pt>
                <c:pt idx="17481">
                  <c:v>42999.71875</c:v>
                </c:pt>
                <c:pt idx="17482">
                  <c:v>42999.729166666664</c:v>
                </c:pt>
                <c:pt idx="17483">
                  <c:v>42999.739583333336</c:v>
                </c:pt>
                <c:pt idx="17484">
                  <c:v>42999.75</c:v>
                </c:pt>
                <c:pt idx="17485">
                  <c:v>42999.760416666664</c:v>
                </c:pt>
                <c:pt idx="17486">
                  <c:v>42999.770833333336</c:v>
                </c:pt>
                <c:pt idx="17487">
                  <c:v>42999.78125</c:v>
                </c:pt>
                <c:pt idx="17488">
                  <c:v>42999.791666666664</c:v>
                </c:pt>
                <c:pt idx="17489">
                  <c:v>42999.802083333336</c:v>
                </c:pt>
                <c:pt idx="17490">
                  <c:v>42999.8125</c:v>
                </c:pt>
                <c:pt idx="17491">
                  <c:v>42999.822916666664</c:v>
                </c:pt>
                <c:pt idx="17492">
                  <c:v>42999.833333333336</c:v>
                </c:pt>
                <c:pt idx="17493">
                  <c:v>42999.84375</c:v>
                </c:pt>
                <c:pt idx="17494">
                  <c:v>42999.854166666664</c:v>
                </c:pt>
                <c:pt idx="17495">
                  <c:v>42999.864583333336</c:v>
                </c:pt>
                <c:pt idx="17496">
                  <c:v>42999.875</c:v>
                </c:pt>
                <c:pt idx="17497">
                  <c:v>42999.885416666664</c:v>
                </c:pt>
                <c:pt idx="17498">
                  <c:v>42999.895833333336</c:v>
                </c:pt>
                <c:pt idx="17499">
                  <c:v>42999.90625</c:v>
                </c:pt>
                <c:pt idx="17500">
                  <c:v>42999.916666666664</c:v>
                </c:pt>
                <c:pt idx="17501">
                  <c:v>42999.927083333336</c:v>
                </c:pt>
                <c:pt idx="17502">
                  <c:v>42999.9375</c:v>
                </c:pt>
                <c:pt idx="17503">
                  <c:v>42999.947916666664</c:v>
                </c:pt>
                <c:pt idx="17504">
                  <c:v>42999.958333333336</c:v>
                </c:pt>
                <c:pt idx="17505">
                  <c:v>42999.96875</c:v>
                </c:pt>
                <c:pt idx="17506">
                  <c:v>42999.979166666664</c:v>
                </c:pt>
                <c:pt idx="17507">
                  <c:v>42999.989583333336</c:v>
                </c:pt>
                <c:pt idx="17508">
                  <c:v>43000</c:v>
                </c:pt>
                <c:pt idx="17509">
                  <c:v>43000.010416666664</c:v>
                </c:pt>
                <c:pt idx="17510">
                  <c:v>43000.020833333336</c:v>
                </c:pt>
                <c:pt idx="17511">
                  <c:v>43000.03125</c:v>
                </c:pt>
                <c:pt idx="17512">
                  <c:v>43000.041666666664</c:v>
                </c:pt>
                <c:pt idx="17513">
                  <c:v>43000.052083333336</c:v>
                </c:pt>
                <c:pt idx="17514">
                  <c:v>43000.0625</c:v>
                </c:pt>
                <c:pt idx="17515">
                  <c:v>43000.072916666664</c:v>
                </c:pt>
                <c:pt idx="17516">
                  <c:v>43000.083333333336</c:v>
                </c:pt>
                <c:pt idx="17517">
                  <c:v>43000.09375</c:v>
                </c:pt>
                <c:pt idx="17518">
                  <c:v>43000.104166666664</c:v>
                </c:pt>
                <c:pt idx="17519">
                  <c:v>43000.114583333336</c:v>
                </c:pt>
                <c:pt idx="17520">
                  <c:v>43000.125</c:v>
                </c:pt>
                <c:pt idx="17521">
                  <c:v>43000.135416666664</c:v>
                </c:pt>
                <c:pt idx="17522">
                  <c:v>43000.145833333336</c:v>
                </c:pt>
                <c:pt idx="17523">
                  <c:v>43000.15625</c:v>
                </c:pt>
                <c:pt idx="17524">
                  <c:v>43000.166666666664</c:v>
                </c:pt>
                <c:pt idx="17525">
                  <c:v>43000.177083333336</c:v>
                </c:pt>
                <c:pt idx="17526">
                  <c:v>43000.1875</c:v>
                </c:pt>
                <c:pt idx="17527">
                  <c:v>43000.197916666664</c:v>
                </c:pt>
                <c:pt idx="17528">
                  <c:v>43000.208333333336</c:v>
                </c:pt>
                <c:pt idx="17529">
                  <c:v>43000.21875</c:v>
                </c:pt>
                <c:pt idx="17530">
                  <c:v>43000.229166666664</c:v>
                </c:pt>
                <c:pt idx="17531">
                  <c:v>43000.239583333336</c:v>
                </c:pt>
                <c:pt idx="17532">
                  <c:v>43000.25</c:v>
                </c:pt>
                <c:pt idx="17533">
                  <c:v>43000.260416666664</c:v>
                </c:pt>
                <c:pt idx="17534">
                  <c:v>43000.270833333336</c:v>
                </c:pt>
                <c:pt idx="17535">
                  <c:v>43000.28125</c:v>
                </c:pt>
                <c:pt idx="17536">
                  <c:v>43000.291666666664</c:v>
                </c:pt>
                <c:pt idx="17537">
                  <c:v>43000.302083333336</c:v>
                </c:pt>
                <c:pt idx="17538">
                  <c:v>43000.3125</c:v>
                </c:pt>
                <c:pt idx="17539">
                  <c:v>43000.322916666664</c:v>
                </c:pt>
                <c:pt idx="17540">
                  <c:v>43000.333333333336</c:v>
                </c:pt>
                <c:pt idx="17541">
                  <c:v>43000.34375</c:v>
                </c:pt>
                <c:pt idx="17542">
                  <c:v>43000.354166666664</c:v>
                </c:pt>
                <c:pt idx="17543">
                  <c:v>43000.364583333336</c:v>
                </c:pt>
                <c:pt idx="17544">
                  <c:v>43000.375</c:v>
                </c:pt>
                <c:pt idx="17545">
                  <c:v>43000.385416666664</c:v>
                </c:pt>
                <c:pt idx="17546">
                  <c:v>43000.395833333336</c:v>
                </c:pt>
                <c:pt idx="17547">
                  <c:v>43000.40625</c:v>
                </c:pt>
                <c:pt idx="17548">
                  <c:v>43000.416666666664</c:v>
                </c:pt>
                <c:pt idx="17549">
                  <c:v>43000.427083333336</c:v>
                </c:pt>
                <c:pt idx="17550">
                  <c:v>43000.4375</c:v>
                </c:pt>
                <c:pt idx="17551">
                  <c:v>43000.447916666664</c:v>
                </c:pt>
                <c:pt idx="17552">
                  <c:v>43000.458333333336</c:v>
                </c:pt>
                <c:pt idx="17553">
                  <c:v>43000.46875</c:v>
                </c:pt>
                <c:pt idx="17554">
                  <c:v>43000.479166666664</c:v>
                </c:pt>
                <c:pt idx="17555">
                  <c:v>43000.489583333336</c:v>
                </c:pt>
                <c:pt idx="17556">
                  <c:v>43000.5</c:v>
                </c:pt>
                <c:pt idx="17557">
                  <c:v>43000.510416666664</c:v>
                </c:pt>
                <c:pt idx="17558">
                  <c:v>43000.520833333336</c:v>
                </c:pt>
                <c:pt idx="17559">
                  <c:v>43000.53125</c:v>
                </c:pt>
                <c:pt idx="17560">
                  <c:v>43000.541666666664</c:v>
                </c:pt>
                <c:pt idx="17561">
                  <c:v>43000.552083333336</c:v>
                </c:pt>
                <c:pt idx="17562">
                  <c:v>43000.5625</c:v>
                </c:pt>
                <c:pt idx="17563">
                  <c:v>43000.572916666664</c:v>
                </c:pt>
                <c:pt idx="17564">
                  <c:v>43000.583333333336</c:v>
                </c:pt>
                <c:pt idx="17565">
                  <c:v>43000.59375</c:v>
                </c:pt>
                <c:pt idx="17566">
                  <c:v>43000.604166666664</c:v>
                </c:pt>
                <c:pt idx="17567">
                  <c:v>43000.614583333336</c:v>
                </c:pt>
                <c:pt idx="17568">
                  <c:v>43000.625</c:v>
                </c:pt>
                <c:pt idx="17569">
                  <c:v>43000.635416666664</c:v>
                </c:pt>
                <c:pt idx="17570">
                  <c:v>43000.645833333336</c:v>
                </c:pt>
                <c:pt idx="17571">
                  <c:v>43000.65625</c:v>
                </c:pt>
                <c:pt idx="17572">
                  <c:v>43000.666666666664</c:v>
                </c:pt>
                <c:pt idx="17573">
                  <c:v>43000.677083333336</c:v>
                </c:pt>
                <c:pt idx="17574">
                  <c:v>43000.6875</c:v>
                </c:pt>
                <c:pt idx="17575">
                  <c:v>43000.697916666664</c:v>
                </c:pt>
                <c:pt idx="17576">
                  <c:v>43000.708333333336</c:v>
                </c:pt>
                <c:pt idx="17577">
                  <c:v>43000.71875</c:v>
                </c:pt>
                <c:pt idx="17578">
                  <c:v>43000.729166666664</c:v>
                </c:pt>
                <c:pt idx="17579">
                  <c:v>43000.739583333336</c:v>
                </c:pt>
                <c:pt idx="17580">
                  <c:v>43000.75</c:v>
                </c:pt>
                <c:pt idx="17581">
                  <c:v>43000.760416666664</c:v>
                </c:pt>
                <c:pt idx="17582">
                  <c:v>43000.770833333336</c:v>
                </c:pt>
                <c:pt idx="17583">
                  <c:v>43000.78125</c:v>
                </c:pt>
                <c:pt idx="17584">
                  <c:v>43000.791666666664</c:v>
                </c:pt>
                <c:pt idx="17585">
                  <c:v>43000.802083333336</c:v>
                </c:pt>
                <c:pt idx="17586">
                  <c:v>43000.8125</c:v>
                </c:pt>
                <c:pt idx="17587">
                  <c:v>43000.822916666664</c:v>
                </c:pt>
                <c:pt idx="17588">
                  <c:v>43000.833333333336</c:v>
                </c:pt>
                <c:pt idx="17589">
                  <c:v>43000.84375</c:v>
                </c:pt>
                <c:pt idx="17590">
                  <c:v>43000.854166666664</c:v>
                </c:pt>
                <c:pt idx="17591">
                  <c:v>43000.864583333336</c:v>
                </c:pt>
                <c:pt idx="17592">
                  <c:v>43000.875</c:v>
                </c:pt>
                <c:pt idx="17593">
                  <c:v>43000.885416666664</c:v>
                </c:pt>
                <c:pt idx="17594">
                  <c:v>43000.895833333336</c:v>
                </c:pt>
                <c:pt idx="17595">
                  <c:v>43000.90625</c:v>
                </c:pt>
                <c:pt idx="17596">
                  <c:v>43000.916666666664</c:v>
                </c:pt>
                <c:pt idx="17597">
                  <c:v>43000.927083333336</c:v>
                </c:pt>
                <c:pt idx="17598">
                  <c:v>43000.9375</c:v>
                </c:pt>
                <c:pt idx="17599">
                  <c:v>43000.947916666664</c:v>
                </c:pt>
                <c:pt idx="17600">
                  <c:v>43000.958333333336</c:v>
                </c:pt>
                <c:pt idx="17601">
                  <c:v>43000.96875</c:v>
                </c:pt>
                <c:pt idx="17602">
                  <c:v>43000.979166666664</c:v>
                </c:pt>
                <c:pt idx="17603">
                  <c:v>43000.989583333336</c:v>
                </c:pt>
                <c:pt idx="17604">
                  <c:v>43001</c:v>
                </c:pt>
                <c:pt idx="17605">
                  <c:v>43001.010416666664</c:v>
                </c:pt>
                <c:pt idx="17606">
                  <c:v>43001.020833333336</c:v>
                </c:pt>
                <c:pt idx="17607">
                  <c:v>43001.03125</c:v>
                </c:pt>
                <c:pt idx="17608">
                  <c:v>43001.041666666664</c:v>
                </c:pt>
                <c:pt idx="17609">
                  <c:v>43001.052083333336</c:v>
                </c:pt>
                <c:pt idx="17610">
                  <c:v>43001.0625</c:v>
                </c:pt>
                <c:pt idx="17611">
                  <c:v>43001.072916666664</c:v>
                </c:pt>
                <c:pt idx="17612">
                  <c:v>43001.083333333336</c:v>
                </c:pt>
                <c:pt idx="17613">
                  <c:v>43001.09375</c:v>
                </c:pt>
                <c:pt idx="17614">
                  <c:v>43001.104166666664</c:v>
                </c:pt>
                <c:pt idx="17615">
                  <c:v>43001.114583333336</c:v>
                </c:pt>
                <c:pt idx="17616">
                  <c:v>43001.125</c:v>
                </c:pt>
                <c:pt idx="17617">
                  <c:v>43001.135416666664</c:v>
                </c:pt>
                <c:pt idx="17618">
                  <c:v>43001.145833333336</c:v>
                </c:pt>
                <c:pt idx="17619">
                  <c:v>43001.15625</c:v>
                </c:pt>
                <c:pt idx="17620">
                  <c:v>43001.166666666664</c:v>
                </c:pt>
                <c:pt idx="17621">
                  <c:v>43001.177083333336</c:v>
                </c:pt>
                <c:pt idx="17622">
                  <c:v>43001.1875</c:v>
                </c:pt>
                <c:pt idx="17623">
                  <c:v>43001.197916666664</c:v>
                </c:pt>
                <c:pt idx="17624">
                  <c:v>43001.208333333336</c:v>
                </c:pt>
                <c:pt idx="17625">
                  <c:v>43001.21875</c:v>
                </c:pt>
                <c:pt idx="17626">
                  <c:v>43001.229166666664</c:v>
                </c:pt>
                <c:pt idx="17627">
                  <c:v>43001.239583333336</c:v>
                </c:pt>
                <c:pt idx="17628">
                  <c:v>43001.25</c:v>
                </c:pt>
                <c:pt idx="17629">
                  <c:v>43001.260416666664</c:v>
                </c:pt>
                <c:pt idx="17630">
                  <c:v>43001.270833333336</c:v>
                </c:pt>
                <c:pt idx="17631">
                  <c:v>43001.28125</c:v>
                </c:pt>
                <c:pt idx="17632">
                  <c:v>43001.291666666664</c:v>
                </c:pt>
                <c:pt idx="17633">
                  <c:v>43001.302083333336</c:v>
                </c:pt>
                <c:pt idx="17634">
                  <c:v>43001.3125</c:v>
                </c:pt>
                <c:pt idx="17635">
                  <c:v>43001.322916666664</c:v>
                </c:pt>
                <c:pt idx="17636">
                  <c:v>43001.333333333336</c:v>
                </c:pt>
                <c:pt idx="17637">
                  <c:v>43001.34375</c:v>
                </c:pt>
                <c:pt idx="17638">
                  <c:v>43001.354166666664</c:v>
                </c:pt>
                <c:pt idx="17639">
                  <c:v>43001.364583333336</c:v>
                </c:pt>
                <c:pt idx="17640">
                  <c:v>43001.375</c:v>
                </c:pt>
                <c:pt idx="17641">
                  <c:v>43001.385416666664</c:v>
                </c:pt>
                <c:pt idx="17642">
                  <c:v>43001.395833333336</c:v>
                </c:pt>
                <c:pt idx="17643">
                  <c:v>43001.40625</c:v>
                </c:pt>
                <c:pt idx="17644">
                  <c:v>43001.416666666664</c:v>
                </c:pt>
                <c:pt idx="17645">
                  <c:v>43001.427083333336</c:v>
                </c:pt>
                <c:pt idx="17646">
                  <c:v>43001.4375</c:v>
                </c:pt>
                <c:pt idx="17647">
                  <c:v>43001.447916666664</c:v>
                </c:pt>
                <c:pt idx="17648">
                  <c:v>43001.458333333336</c:v>
                </c:pt>
                <c:pt idx="17649">
                  <c:v>43001.46875</c:v>
                </c:pt>
                <c:pt idx="17650">
                  <c:v>43001.479166666664</c:v>
                </c:pt>
                <c:pt idx="17651">
                  <c:v>43001.489583333336</c:v>
                </c:pt>
                <c:pt idx="17652">
                  <c:v>43001.5</c:v>
                </c:pt>
                <c:pt idx="17653">
                  <c:v>43001.510416666664</c:v>
                </c:pt>
                <c:pt idx="17654">
                  <c:v>43001.520833333336</c:v>
                </c:pt>
                <c:pt idx="17655">
                  <c:v>43001.53125</c:v>
                </c:pt>
                <c:pt idx="17656">
                  <c:v>43001.541666666664</c:v>
                </c:pt>
                <c:pt idx="17657">
                  <c:v>43001.552083333336</c:v>
                </c:pt>
                <c:pt idx="17658">
                  <c:v>43001.5625</c:v>
                </c:pt>
                <c:pt idx="17659">
                  <c:v>43001.572916666664</c:v>
                </c:pt>
                <c:pt idx="17660">
                  <c:v>43001.583333333336</c:v>
                </c:pt>
                <c:pt idx="17661">
                  <c:v>43001.59375</c:v>
                </c:pt>
                <c:pt idx="17662">
                  <c:v>43001.604166666664</c:v>
                </c:pt>
                <c:pt idx="17663">
                  <c:v>43001.614583333336</c:v>
                </c:pt>
                <c:pt idx="17664">
                  <c:v>43001.625</c:v>
                </c:pt>
                <c:pt idx="17665">
                  <c:v>43001.635416666664</c:v>
                </c:pt>
                <c:pt idx="17666">
                  <c:v>43001.645833333336</c:v>
                </c:pt>
                <c:pt idx="17667">
                  <c:v>43001.65625</c:v>
                </c:pt>
                <c:pt idx="17668">
                  <c:v>43001.666666666664</c:v>
                </c:pt>
                <c:pt idx="17669">
                  <c:v>43001.677083333336</c:v>
                </c:pt>
                <c:pt idx="17670">
                  <c:v>43001.6875</c:v>
                </c:pt>
                <c:pt idx="17671">
                  <c:v>43001.697916666664</c:v>
                </c:pt>
                <c:pt idx="17672">
                  <c:v>43001.708333333336</c:v>
                </c:pt>
                <c:pt idx="17673">
                  <c:v>43001.71875</c:v>
                </c:pt>
                <c:pt idx="17674">
                  <c:v>43001.729166666664</c:v>
                </c:pt>
                <c:pt idx="17675">
                  <c:v>43001.739583333336</c:v>
                </c:pt>
                <c:pt idx="17676">
                  <c:v>43001.75</c:v>
                </c:pt>
                <c:pt idx="17677">
                  <c:v>43001.760416666664</c:v>
                </c:pt>
                <c:pt idx="17678">
                  <c:v>43001.770833333336</c:v>
                </c:pt>
                <c:pt idx="17679">
                  <c:v>43001.78125</c:v>
                </c:pt>
                <c:pt idx="17680">
                  <c:v>43001.791666666664</c:v>
                </c:pt>
                <c:pt idx="17681">
                  <c:v>43001.802083333336</c:v>
                </c:pt>
                <c:pt idx="17682">
                  <c:v>43001.8125</c:v>
                </c:pt>
                <c:pt idx="17683">
                  <c:v>43001.822916666664</c:v>
                </c:pt>
                <c:pt idx="17684">
                  <c:v>43001.833333333336</c:v>
                </c:pt>
                <c:pt idx="17685">
                  <c:v>43001.84375</c:v>
                </c:pt>
                <c:pt idx="17686">
                  <c:v>43001.854166666664</c:v>
                </c:pt>
                <c:pt idx="17687">
                  <c:v>43001.864583333336</c:v>
                </c:pt>
                <c:pt idx="17688">
                  <c:v>43001.875</c:v>
                </c:pt>
                <c:pt idx="17689">
                  <c:v>43001.885416666664</c:v>
                </c:pt>
                <c:pt idx="17690">
                  <c:v>43001.895833333336</c:v>
                </c:pt>
                <c:pt idx="17691">
                  <c:v>43001.90625</c:v>
                </c:pt>
                <c:pt idx="17692">
                  <c:v>43001.916666666664</c:v>
                </c:pt>
                <c:pt idx="17693">
                  <c:v>43001.927083333336</c:v>
                </c:pt>
                <c:pt idx="17694">
                  <c:v>43001.9375</c:v>
                </c:pt>
                <c:pt idx="17695">
                  <c:v>43001.947916666664</c:v>
                </c:pt>
                <c:pt idx="17696">
                  <c:v>43001.958333333336</c:v>
                </c:pt>
                <c:pt idx="17697">
                  <c:v>43001.96875</c:v>
                </c:pt>
                <c:pt idx="17698">
                  <c:v>43001.979166666664</c:v>
                </c:pt>
                <c:pt idx="17699">
                  <c:v>43001.989583333336</c:v>
                </c:pt>
                <c:pt idx="17700">
                  <c:v>43002</c:v>
                </c:pt>
                <c:pt idx="17701">
                  <c:v>43002.010416666664</c:v>
                </c:pt>
                <c:pt idx="17702">
                  <c:v>43002.020833333336</c:v>
                </c:pt>
                <c:pt idx="17703">
                  <c:v>43002.03125</c:v>
                </c:pt>
                <c:pt idx="17704">
                  <c:v>43002.041666666664</c:v>
                </c:pt>
                <c:pt idx="17705">
                  <c:v>43002.052083333336</c:v>
                </c:pt>
                <c:pt idx="17706">
                  <c:v>43002.0625</c:v>
                </c:pt>
                <c:pt idx="17707">
                  <c:v>43002.072916666664</c:v>
                </c:pt>
                <c:pt idx="17708">
                  <c:v>43002.083333333336</c:v>
                </c:pt>
                <c:pt idx="17709">
                  <c:v>43002.09375</c:v>
                </c:pt>
                <c:pt idx="17710">
                  <c:v>43002.104166666664</c:v>
                </c:pt>
                <c:pt idx="17711">
                  <c:v>43002.114583333336</c:v>
                </c:pt>
                <c:pt idx="17712">
                  <c:v>43002.125</c:v>
                </c:pt>
                <c:pt idx="17713">
                  <c:v>43002.135416666664</c:v>
                </c:pt>
                <c:pt idx="17714">
                  <c:v>43002.145833333336</c:v>
                </c:pt>
                <c:pt idx="17715">
                  <c:v>43002.15625</c:v>
                </c:pt>
                <c:pt idx="17716">
                  <c:v>43002.166666666664</c:v>
                </c:pt>
                <c:pt idx="17717">
                  <c:v>43002.177083333336</c:v>
                </c:pt>
                <c:pt idx="17718">
                  <c:v>43002.1875</c:v>
                </c:pt>
                <c:pt idx="17719">
                  <c:v>43002.197916666664</c:v>
                </c:pt>
                <c:pt idx="17720">
                  <c:v>43002.208333333336</c:v>
                </c:pt>
                <c:pt idx="17721">
                  <c:v>43002.21875</c:v>
                </c:pt>
                <c:pt idx="17722">
                  <c:v>43002.229166666664</c:v>
                </c:pt>
                <c:pt idx="17723">
                  <c:v>43002.239583333336</c:v>
                </c:pt>
                <c:pt idx="17724">
                  <c:v>43002.25</c:v>
                </c:pt>
                <c:pt idx="17725">
                  <c:v>43002.260416666664</c:v>
                </c:pt>
                <c:pt idx="17726">
                  <c:v>43002.270833333336</c:v>
                </c:pt>
                <c:pt idx="17727">
                  <c:v>43002.28125</c:v>
                </c:pt>
                <c:pt idx="17728">
                  <c:v>43002.291666666664</c:v>
                </c:pt>
                <c:pt idx="17729">
                  <c:v>43002.302083333336</c:v>
                </c:pt>
                <c:pt idx="17730">
                  <c:v>43002.3125</c:v>
                </c:pt>
                <c:pt idx="17731">
                  <c:v>43002.322916666664</c:v>
                </c:pt>
                <c:pt idx="17732">
                  <c:v>43002.333333333336</c:v>
                </c:pt>
                <c:pt idx="17733">
                  <c:v>43002.34375</c:v>
                </c:pt>
                <c:pt idx="17734">
                  <c:v>43002.354166666664</c:v>
                </c:pt>
                <c:pt idx="17735">
                  <c:v>43002.364583333336</c:v>
                </c:pt>
                <c:pt idx="17736">
                  <c:v>43002.375</c:v>
                </c:pt>
                <c:pt idx="17737">
                  <c:v>43002.385416666664</c:v>
                </c:pt>
                <c:pt idx="17738">
                  <c:v>43002.395833333336</c:v>
                </c:pt>
                <c:pt idx="17739">
                  <c:v>43002.40625</c:v>
                </c:pt>
                <c:pt idx="17740">
                  <c:v>43002.416666666664</c:v>
                </c:pt>
                <c:pt idx="17741">
                  <c:v>43002.427083333336</c:v>
                </c:pt>
                <c:pt idx="17742">
                  <c:v>43002.4375</c:v>
                </c:pt>
                <c:pt idx="17743">
                  <c:v>43002.447916666664</c:v>
                </c:pt>
                <c:pt idx="17744">
                  <c:v>43002.458333333336</c:v>
                </c:pt>
                <c:pt idx="17745">
                  <c:v>43002.46875</c:v>
                </c:pt>
                <c:pt idx="17746">
                  <c:v>43002.479166666664</c:v>
                </c:pt>
                <c:pt idx="17747">
                  <c:v>43002.489583333336</c:v>
                </c:pt>
                <c:pt idx="17748">
                  <c:v>43002.5</c:v>
                </c:pt>
                <c:pt idx="17749">
                  <c:v>43002.510416666664</c:v>
                </c:pt>
                <c:pt idx="17750">
                  <c:v>43002.520833333336</c:v>
                </c:pt>
                <c:pt idx="17751">
                  <c:v>43002.53125</c:v>
                </c:pt>
                <c:pt idx="17752">
                  <c:v>43002.541666666664</c:v>
                </c:pt>
                <c:pt idx="17753">
                  <c:v>43002.552083333336</c:v>
                </c:pt>
                <c:pt idx="17754">
                  <c:v>43002.5625</c:v>
                </c:pt>
                <c:pt idx="17755">
                  <c:v>43002.572916666664</c:v>
                </c:pt>
                <c:pt idx="17756">
                  <c:v>43002.583333333336</c:v>
                </c:pt>
                <c:pt idx="17757">
                  <c:v>43002.59375</c:v>
                </c:pt>
                <c:pt idx="17758">
                  <c:v>43002.604166666664</c:v>
                </c:pt>
                <c:pt idx="17759">
                  <c:v>43002.614583333336</c:v>
                </c:pt>
                <c:pt idx="17760">
                  <c:v>43002.625</c:v>
                </c:pt>
                <c:pt idx="17761">
                  <c:v>43002.635416666664</c:v>
                </c:pt>
                <c:pt idx="17762">
                  <c:v>43002.645833333336</c:v>
                </c:pt>
                <c:pt idx="17763">
                  <c:v>43002.65625</c:v>
                </c:pt>
                <c:pt idx="17764">
                  <c:v>43002.666666666664</c:v>
                </c:pt>
                <c:pt idx="17765">
                  <c:v>43002.677083333336</c:v>
                </c:pt>
                <c:pt idx="17766">
                  <c:v>43002.6875</c:v>
                </c:pt>
                <c:pt idx="17767">
                  <c:v>43002.697916666664</c:v>
                </c:pt>
                <c:pt idx="17768">
                  <c:v>43002.708333333336</c:v>
                </c:pt>
                <c:pt idx="17769">
                  <c:v>43002.71875</c:v>
                </c:pt>
                <c:pt idx="17770">
                  <c:v>43002.729166666664</c:v>
                </c:pt>
                <c:pt idx="17771">
                  <c:v>43002.739583333336</c:v>
                </c:pt>
                <c:pt idx="17772">
                  <c:v>43002.75</c:v>
                </c:pt>
                <c:pt idx="17773">
                  <c:v>43002.760416666664</c:v>
                </c:pt>
                <c:pt idx="17774">
                  <c:v>43002.770833333336</c:v>
                </c:pt>
                <c:pt idx="17775">
                  <c:v>43002.78125</c:v>
                </c:pt>
                <c:pt idx="17776">
                  <c:v>43002.791666666664</c:v>
                </c:pt>
                <c:pt idx="17777">
                  <c:v>43002.802083333336</c:v>
                </c:pt>
                <c:pt idx="17778">
                  <c:v>43002.8125</c:v>
                </c:pt>
                <c:pt idx="17779">
                  <c:v>43002.822916666664</c:v>
                </c:pt>
                <c:pt idx="17780">
                  <c:v>43002.833333333336</c:v>
                </c:pt>
                <c:pt idx="17781">
                  <c:v>43002.84375</c:v>
                </c:pt>
                <c:pt idx="17782">
                  <c:v>43002.854166666664</c:v>
                </c:pt>
                <c:pt idx="17783">
                  <c:v>43002.864583333336</c:v>
                </c:pt>
                <c:pt idx="17784">
                  <c:v>43002.875</c:v>
                </c:pt>
                <c:pt idx="17785">
                  <c:v>43002.885416666664</c:v>
                </c:pt>
                <c:pt idx="17786">
                  <c:v>43002.895833333336</c:v>
                </c:pt>
                <c:pt idx="17787">
                  <c:v>43002.90625</c:v>
                </c:pt>
                <c:pt idx="17788">
                  <c:v>43002.916666666664</c:v>
                </c:pt>
                <c:pt idx="17789">
                  <c:v>43002.927083333336</c:v>
                </c:pt>
                <c:pt idx="17790">
                  <c:v>43002.9375</c:v>
                </c:pt>
                <c:pt idx="17791">
                  <c:v>43002.947916666664</c:v>
                </c:pt>
                <c:pt idx="17792">
                  <c:v>43002.958333333336</c:v>
                </c:pt>
                <c:pt idx="17793">
                  <c:v>43002.96875</c:v>
                </c:pt>
                <c:pt idx="17794">
                  <c:v>43002.979166666664</c:v>
                </c:pt>
                <c:pt idx="17795">
                  <c:v>43002.989583333336</c:v>
                </c:pt>
                <c:pt idx="17796">
                  <c:v>43003</c:v>
                </c:pt>
                <c:pt idx="17797">
                  <c:v>43003.010416666664</c:v>
                </c:pt>
                <c:pt idx="17798">
                  <c:v>43003.020833333336</c:v>
                </c:pt>
                <c:pt idx="17799">
                  <c:v>43003.03125</c:v>
                </c:pt>
                <c:pt idx="17800">
                  <c:v>43003.041666666664</c:v>
                </c:pt>
                <c:pt idx="17801">
                  <c:v>43003.052083333336</c:v>
                </c:pt>
                <c:pt idx="17802">
                  <c:v>43003.0625</c:v>
                </c:pt>
                <c:pt idx="17803">
                  <c:v>43003.072916666664</c:v>
                </c:pt>
                <c:pt idx="17804">
                  <c:v>43003.083333333336</c:v>
                </c:pt>
                <c:pt idx="17805">
                  <c:v>43003.09375</c:v>
                </c:pt>
                <c:pt idx="17806">
                  <c:v>43003.104166666664</c:v>
                </c:pt>
                <c:pt idx="17807">
                  <c:v>43003.114583333336</c:v>
                </c:pt>
                <c:pt idx="17808">
                  <c:v>43003.125</c:v>
                </c:pt>
                <c:pt idx="17809">
                  <c:v>43003.135416666664</c:v>
                </c:pt>
                <c:pt idx="17810">
                  <c:v>43003.145833333336</c:v>
                </c:pt>
                <c:pt idx="17811">
                  <c:v>43003.15625</c:v>
                </c:pt>
                <c:pt idx="17812">
                  <c:v>43003.166666666664</c:v>
                </c:pt>
                <c:pt idx="17813">
                  <c:v>43003.177083333336</c:v>
                </c:pt>
                <c:pt idx="17814">
                  <c:v>43003.1875</c:v>
                </c:pt>
                <c:pt idx="17815">
                  <c:v>43003.197916666664</c:v>
                </c:pt>
                <c:pt idx="17816">
                  <c:v>43003.208333333336</c:v>
                </c:pt>
                <c:pt idx="17817">
                  <c:v>43003.21875</c:v>
                </c:pt>
                <c:pt idx="17818">
                  <c:v>43003.229166666664</c:v>
                </c:pt>
                <c:pt idx="17819">
                  <c:v>43003.239583333336</c:v>
                </c:pt>
                <c:pt idx="17820">
                  <c:v>43003.25</c:v>
                </c:pt>
                <c:pt idx="17821">
                  <c:v>43003.260416666664</c:v>
                </c:pt>
                <c:pt idx="17822">
                  <c:v>43003.270833333336</c:v>
                </c:pt>
                <c:pt idx="17823">
                  <c:v>43003.28125</c:v>
                </c:pt>
                <c:pt idx="17824">
                  <c:v>43003.291666666664</c:v>
                </c:pt>
                <c:pt idx="17825">
                  <c:v>43003.302083333336</c:v>
                </c:pt>
                <c:pt idx="17826">
                  <c:v>43003.3125</c:v>
                </c:pt>
                <c:pt idx="17827">
                  <c:v>43003.322916666664</c:v>
                </c:pt>
                <c:pt idx="17828">
                  <c:v>43003.333333333336</c:v>
                </c:pt>
                <c:pt idx="17829">
                  <c:v>43003.34375</c:v>
                </c:pt>
                <c:pt idx="17830">
                  <c:v>43003.354166666664</c:v>
                </c:pt>
                <c:pt idx="17831">
                  <c:v>43003.364583333336</c:v>
                </c:pt>
                <c:pt idx="17832">
                  <c:v>43003.375</c:v>
                </c:pt>
                <c:pt idx="17833">
                  <c:v>43003.385416666664</c:v>
                </c:pt>
                <c:pt idx="17834">
                  <c:v>43003.395833333336</c:v>
                </c:pt>
                <c:pt idx="17835">
                  <c:v>43003.40625</c:v>
                </c:pt>
                <c:pt idx="17836">
                  <c:v>43003.416666666664</c:v>
                </c:pt>
                <c:pt idx="17837">
                  <c:v>43003.427083333336</c:v>
                </c:pt>
                <c:pt idx="17838">
                  <c:v>43003.4375</c:v>
                </c:pt>
                <c:pt idx="17839">
                  <c:v>43003.447916666664</c:v>
                </c:pt>
                <c:pt idx="17840">
                  <c:v>43003.458333333336</c:v>
                </c:pt>
                <c:pt idx="17841">
                  <c:v>43003.46875</c:v>
                </c:pt>
                <c:pt idx="17842">
                  <c:v>43003.479166666664</c:v>
                </c:pt>
                <c:pt idx="17843">
                  <c:v>43003.489583333336</c:v>
                </c:pt>
                <c:pt idx="17844">
                  <c:v>43003.5</c:v>
                </c:pt>
                <c:pt idx="17845">
                  <c:v>43003.510416666664</c:v>
                </c:pt>
                <c:pt idx="17846">
                  <c:v>43003.520833333336</c:v>
                </c:pt>
                <c:pt idx="17847">
                  <c:v>43003.53125</c:v>
                </c:pt>
                <c:pt idx="17848">
                  <c:v>43003.541666666664</c:v>
                </c:pt>
                <c:pt idx="17849">
                  <c:v>43003.552083333336</c:v>
                </c:pt>
                <c:pt idx="17850">
                  <c:v>43003.5625</c:v>
                </c:pt>
                <c:pt idx="17851">
                  <c:v>43003.572916666664</c:v>
                </c:pt>
                <c:pt idx="17852">
                  <c:v>43003.583333333336</c:v>
                </c:pt>
                <c:pt idx="17853">
                  <c:v>43003.59375</c:v>
                </c:pt>
                <c:pt idx="17854">
                  <c:v>43003.604166666664</c:v>
                </c:pt>
                <c:pt idx="17855">
                  <c:v>43003.614583333336</c:v>
                </c:pt>
                <c:pt idx="17856">
                  <c:v>43003.625</c:v>
                </c:pt>
                <c:pt idx="17857">
                  <c:v>43003.635416666664</c:v>
                </c:pt>
                <c:pt idx="17858">
                  <c:v>43003.645833333336</c:v>
                </c:pt>
                <c:pt idx="17859">
                  <c:v>43003.65625</c:v>
                </c:pt>
                <c:pt idx="17860">
                  <c:v>43003.666666666664</c:v>
                </c:pt>
                <c:pt idx="17861">
                  <c:v>43003.677083333336</c:v>
                </c:pt>
                <c:pt idx="17862">
                  <c:v>43003.6875</c:v>
                </c:pt>
                <c:pt idx="17863">
                  <c:v>43003.697916666664</c:v>
                </c:pt>
                <c:pt idx="17864">
                  <c:v>43003.708333333336</c:v>
                </c:pt>
                <c:pt idx="17865">
                  <c:v>43003.71875</c:v>
                </c:pt>
                <c:pt idx="17866">
                  <c:v>43003.729166666664</c:v>
                </c:pt>
                <c:pt idx="17867">
                  <c:v>43003.739583333336</c:v>
                </c:pt>
                <c:pt idx="17868">
                  <c:v>43003.75</c:v>
                </c:pt>
                <c:pt idx="17869">
                  <c:v>43003.760416666664</c:v>
                </c:pt>
                <c:pt idx="17870">
                  <c:v>43003.770833333336</c:v>
                </c:pt>
                <c:pt idx="17871">
                  <c:v>43003.78125</c:v>
                </c:pt>
                <c:pt idx="17872">
                  <c:v>43003.791666666664</c:v>
                </c:pt>
                <c:pt idx="17873">
                  <c:v>43003.802083333336</c:v>
                </c:pt>
                <c:pt idx="17874">
                  <c:v>43003.8125</c:v>
                </c:pt>
                <c:pt idx="17875">
                  <c:v>43003.822916666664</c:v>
                </c:pt>
                <c:pt idx="17876">
                  <c:v>43003.833333333336</c:v>
                </c:pt>
                <c:pt idx="17877">
                  <c:v>43003.84375</c:v>
                </c:pt>
                <c:pt idx="17878">
                  <c:v>43003.854166666664</c:v>
                </c:pt>
                <c:pt idx="17879">
                  <c:v>43003.864583333336</c:v>
                </c:pt>
                <c:pt idx="17880">
                  <c:v>43003.875</c:v>
                </c:pt>
                <c:pt idx="17881">
                  <c:v>43003.885416666664</c:v>
                </c:pt>
                <c:pt idx="17882">
                  <c:v>43003.895833333336</c:v>
                </c:pt>
                <c:pt idx="17883">
                  <c:v>43003.90625</c:v>
                </c:pt>
                <c:pt idx="17884">
                  <c:v>43003.916666666664</c:v>
                </c:pt>
                <c:pt idx="17885">
                  <c:v>43003.927083333336</c:v>
                </c:pt>
                <c:pt idx="17886">
                  <c:v>43003.9375</c:v>
                </c:pt>
                <c:pt idx="17887">
                  <c:v>43003.947916666664</c:v>
                </c:pt>
                <c:pt idx="17888">
                  <c:v>43003.958333333336</c:v>
                </c:pt>
                <c:pt idx="17889">
                  <c:v>43003.96875</c:v>
                </c:pt>
                <c:pt idx="17890">
                  <c:v>43003.979166666664</c:v>
                </c:pt>
                <c:pt idx="17891">
                  <c:v>43003.989583333336</c:v>
                </c:pt>
                <c:pt idx="17892">
                  <c:v>43004</c:v>
                </c:pt>
                <c:pt idx="17893">
                  <c:v>43004.010416666664</c:v>
                </c:pt>
                <c:pt idx="17894">
                  <c:v>43004.020833333336</c:v>
                </c:pt>
                <c:pt idx="17895">
                  <c:v>43004.03125</c:v>
                </c:pt>
                <c:pt idx="17896">
                  <c:v>43004.041666666664</c:v>
                </c:pt>
                <c:pt idx="17897">
                  <c:v>43004.052083333336</c:v>
                </c:pt>
                <c:pt idx="17898">
                  <c:v>43004.0625</c:v>
                </c:pt>
                <c:pt idx="17899">
                  <c:v>43004.072916666664</c:v>
                </c:pt>
                <c:pt idx="17900">
                  <c:v>43004.083333333336</c:v>
                </c:pt>
                <c:pt idx="17901">
                  <c:v>43004.09375</c:v>
                </c:pt>
                <c:pt idx="17902">
                  <c:v>43004.104166666664</c:v>
                </c:pt>
                <c:pt idx="17903">
                  <c:v>43004.114583333336</c:v>
                </c:pt>
                <c:pt idx="17904">
                  <c:v>43004.125</c:v>
                </c:pt>
                <c:pt idx="17905">
                  <c:v>43004.135416666664</c:v>
                </c:pt>
                <c:pt idx="17906">
                  <c:v>43004.145833333336</c:v>
                </c:pt>
                <c:pt idx="17907">
                  <c:v>43004.15625</c:v>
                </c:pt>
                <c:pt idx="17908">
                  <c:v>43004.166666666664</c:v>
                </c:pt>
                <c:pt idx="17909">
                  <c:v>43004.177083333336</c:v>
                </c:pt>
                <c:pt idx="17910">
                  <c:v>43004.1875</c:v>
                </c:pt>
                <c:pt idx="17911">
                  <c:v>43004.197916666664</c:v>
                </c:pt>
                <c:pt idx="17912">
                  <c:v>43004.208333333336</c:v>
                </c:pt>
                <c:pt idx="17913">
                  <c:v>43004.21875</c:v>
                </c:pt>
                <c:pt idx="17914">
                  <c:v>43004.229166666664</c:v>
                </c:pt>
                <c:pt idx="17915">
                  <c:v>43004.239583333336</c:v>
                </c:pt>
                <c:pt idx="17916">
                  <c:v>43004.25</c:v>
                </c:pt>
                <c:pt idx="17917">
                  <c:v>43004.260416666664</c:v>
                </c:pt>
                <c:pt idx="17918">
                  <c:v>43004.270833333336</c:v>
                </c:pt>
                <c:pt idx="17919">
                  <c:v>43004.28125</c:v>
                </c:pt>
                <c:pt idx="17920">
                  <c:v>43004.291666666664</c:v>
                </c:pt>
                <c:pt idx="17921">
                  <c:v>43004.302083333336</c:v>
                </c:pt>
                <c:pt idx="17922">
                  <c:v>43004.3125</c:v>
                </c:pt>
                <c:pt idx="17923">
                  <c:v>43004.322916666664</c:v>
                </c:pt>
                <c:pt idx="17924">
                  <c:v>43004.333333333336</c:v>
                </c:pt>
                <c:pt idx="17925">
                  <c:v>43004.34375</c:v>
                </c:pt>
                <c:pt idx="17926">
                  <c:v>43004.354166666664</c:v>
                </c:pt>
                <c:pt idx="17927">
                  <c:v>43004.364583333336</c:v>
                </c:pt>
                <c:pt idx="17928">
                  <c:v>43004.375</c:v>
                </c:pt>
                <c:pt idx="17929">
                  <c:v>43004.385416666664</c:v>
                </c:pt>
                <c:pt idx="17930">
                  <c:v>43004.395833333336</c:v>
                </c:pt>
                <c:pt idx="17931">
                  <c:v>43004.40625</c:v>
                </c:pt>
                <c:pt idx="17932">
                  <c:v>43004.416666666664</c:v>
                </c:pt>
                <c:pt idx="17933">
                  <c:v>43004.427083333336</c:v>
                </c:pt>
                <c:pt idx="17934">
                  <c:v>43004.4375</c:v>
                </c:pt>
                <c:pt idx="17935">
                  <c:v>43004.447916666664</c:v>
                </c:pt>
                <c:pt idx="17936">
                  <c:v>43004.458333333336</c:v>
                </c:pt>
                <c:pt idx="17937">
                  <c:v>43004.46875</c:v>
                </c:pt>
                <c:pt idx="17938">
                  <c:v>43004.479166666664</c:v>
                </c:pt>
                <c:pt idx="17939">
                  <c:v>43004.489583333336</c:v>
                </c:pt>
                <c:pt idx="17940">
                  <c:v>43004.5</c:v>
                </c:pt>
                <c:pt idx="17941">
                  <c:v>43004.510416666664</c:v>
                </c:pt>
                <c:pt idx="17942">
                  <c:v>43004.520833333336</c:v>
                </c:pt>
                <c:pt idx="17943">
                  <c:v>43004.53125</c:v>
                </c:pt>
                <c:pt idx="17944">
                  <c:v>43004.541666666664</c:v>
                </c:pt>
                <c:pt idx="17945">
                  <c:v>43004.552083333336</c:v>
                </c:pt>
                <c:pt idx="17946">
                  <c:v>43004.5625</c:v>
                </c:pt>
                <c:pt idx="17947">
                  <c:v>43004.572916666664</c:v>
                </c:pt>
                <c:pt idx="17948">
                  <c:v>43004.583333333336</c:v>
                </c:pt>
                <c:pt idx="17949">
                  <c:v>43004.59375</c:v>
                </c:pt>
                <c:pt idx="17950">
                  <c:v>43004.604166666664</c:v>
                </c:pt>
                <c:pt idx="17951">
                  <c:v>43004.614583333336</c:v>
                </c:pt>
                <c:pt idx="17952">
                  <c:v>43004.625</c:v>
                </c:pt>
                <c:pt idx="17953">
                  <c:v>43004.635416666664</c:v>
                </c:pt>
                <c:pt idx="17954">
                  <c:v>43004.645833333336</c:v>
                </c:pt>
                <c:pt idx="17955">
                  <c:v>43004.65625</c:v>
                </c:pt>
                <c:pt idx="17956">
                  <c:v>43004.666666666664</c:v>
                </c:pt>
                <c:pt idx="17957">
                  <c:v>43004.677083333336</c:v>
                </c:pt>
                <c:pt idx="17958">
                  <c:v>43004.6875</c:v>
                </c:pt>
                <c:pt idx="17959">
                  <c:v>43004.697916666664</c:v>
                </c:pt>
                <c:pt idx="17960">
                  <c:v>43004.708333333336</c:v>
                </c:pt>
                <c:pt idx="17961">
                  <c:v>43004.71875</c:v>
                </c:pt>
                <c:pt idx="17962">
                  <c:v>43004.729166666664</c:v>
                </c:pt>
                <c:pt idx="17963">
                  <c:v>43004.739583333336</c:v>
                </c:pt>
                <c:pt idx="17964">
                  <c:v>43004.75</c:v>
                </c:pt>
                <c:pt idx="17965">
                  <c:v>43004.760416666664</c:v>
                </c:pt>
                <c:pt idx="17966">
                  <c:v>43004.770833333336</c:v>
                </c:pt>
                <c:pt idx="17967">
                  <c:v>43004.78125</c:v>
                </c:pt>
                <c:pt idx="17968">
                  <c:v>43004.791666666664</c:v>
                </c:pt>
                <c:pt idx="17969">
                  <c:v>43004.802083333336</c:v>
                </c:pt>
                <c:pt idx="17970">
                  <c:v>43004.8125</c:v>
                </c:pt>
                <c:pt idx="17971">
                  <c:v>43004.822916666664</c:v>
                </c:pt>
                <c:pt idx="17972">
                  <c:v>43004.833333333336</c:v>
                </c:pt>
                <c:pt idx="17973">
                  <c:v>43004.84375</c:v>
                </c:pt>
                <c:pt idx="17974">
                  <c:v>43004.854166666664</c:v>
                </c:pt>
                <c:pt idx="17975">
                  <c:v>43004.864583333336</c:v>
                </c:pt>
                <c:pt idx="17976">
                  <c:v>43004.875</c:v>
                </c:pt>
                <c:pt idx="17977">
                  <c:v>43004.885416666664</c:v>
                </c:pt>
                <c:pt idx="17978">
                  <c:v>43004.895833333336</c:v>
                </c:pt>
                <c:pt idx="17979">
                  <c:v>43004.90625</c:v>
                </c:pt>
                <c:pt idx="17980">
                  <c:v>43004.916666666664</c:v>
                </c:pt>
                <c:pt idx="17981">
                  <c:v>43004.927083333336</c:v>
                </c:pt>
                <c:pt idx="17982">
                  <c:v>43004.9375</c:v>
                </c:pt>
                <c:pt idx="17983">
                  <c:v>43004.947916666664</c:v>
                </c:pt>
                <c:pt idx="17984">
                  <c:v>43004.958333333336</c:v>
                </c:pt>
                <c:pt idx="17985">
                  <c:v>43004.96875</c:v>
                </c:pt>
                <c:pt idx="17986">
                  <c:v>43004.979166666664</c:v>
                </c:pt>
                <c:pt idx="17987">
                  <c:v>43004.989583333336</c:v>
                </c:pt>
                <c:pt idx="17988">
                  <c:v>43005</c:v>
                </c:pt>
                <c:pt idx="17989">
                  <c:v>43005.010416666664</c:v>
                </c:pt>
                <c:pt idx="17990">
                  <c:v>43005.020833333336</c:v>
                </c:pt>
                <c:pt idx="17991">
                  <c:v>43005.03125</c:v>
                </c:pt>
                <c:pt idx="17992">
                  <c:v>43005.041666666664</c:v>
                </c:pt>
                <c:pt idx="17993">
                  <c:v>43005.052083333336</c:v>
                </c:pt>
                <c:pt idx="17994">
                  <c:v>43005.0625</c:v>
                </c:pt>
                <c:pt idx="17995">
                  <c:v>43005.072916666664</c:v>
                </c:pt>
                <c:pt idx="17996">
                  <c:v>43005.083333333336</c:v>
                </c:pt>
                <c:pt idx="17997">
                  <c:v>43005.09375</c:v>
                </c:pt>
                <c:pt idx="17998">
                  <c:v>43005.104166666664</c:v>
                </c:pt>
                <c:pt idx="17999">
                  <c:v>43005.114583333336</c:v>
                </c:pt>
                <c:pt idx="18000">
                  <c:v>43005.125</c:v>
                </c:pt>
                <c:pt idx="18001">
                  <c:v>43005.135416666664</c:v>
                </c:pt>
                <c:pt idx="18002">
                  <c:v>43005.145833333336</c:v>
                </c:pt>
                <c:pt idx="18003">
                  <c:v>43005.15625</c:v>
                </c:pt>
                <c:pt idx="18004">
                  <c:v>43005.166666666664</c:v>
                </c:pt>
                <c:pt idx="18005">
                  <c:v>43005.177083333336</c:v>
                </c:pt>
                <c:pt idx="18006">
                  <c:v>43005.1875</c:v>
                </c:pt>
                <c:pt idx="18007">
                  <c:v>43005.197916666664</c:v>
                </c:pt>
                <c:pt idx="18008">
                  <c:v>43005.208333333336</c:v>
                </c:pt>
                <c:pt idx="18009">
                  <c:v>43005.21875</c:v>
                </c:pt>
                <c:pt idx="18010">
                  <c:v>43005.229166666664</c:v>
                </c:pt>
                <c:pt idx="18011">
                  <c:v>43005.239583333336</c:v>
                </c:pt>
                <c:pt idx="18012">
                  <c:v>43005.25</c:v>
                </c:pt>
                <c:pt idx="18013">
                  <c:v>43005.260416666664</c:v>
                </c:pt>
                <c:pt idx="18014">
                  <c:v>43005.270833333336</c:v>
                </c:pt>
                <c:pt idx="18015">
                  <c:v>43005.28125</c:v>
                </c:pt>
                <c:pt idx="18016">
                  <c:v>43005.291666666664</c:v>
                </c:pt>
                <c:pt idx="18017">
                  <c:v>43005.302083333336</c:v>
                </c:pt>
                <c:pt idx="18018">
                  <c:v>43005.3125</c:v>
                </c:pt>
                <c:pt idx="18019">
                  <c:v>43005.322916666664</c:v>
                </c:pt>
                <c:pt idx="18020">
                  <c:v>43005.333333333336</c:v>
                </c:pt>
                <c:pt idx="18021">
                  <c:v>43005.34375</c:v>
                </c:pt>
                <c:pt idx="18022">
                  <c:v>43005.354166666664</c:v>
                </c:pt>
                <c:pt idx="18023">
                  <c:v>43005.364583333336</c:v>
                </c:pt>
                <c:pt idx="18024">
                  <c:v>43005.375</c:v>
                </c:pt>
                <c:pt idx="18025">
                  <c:v>43005.385416666664</c:v>
                </c:pt>
                <c:pt idx="18026">
                  <c:v>43005.395833333336</c:v>
                </c:pt>
                <c:pt idx="18027">
                  <c:v>43005.40625</c:v>
                </c:pt>
                <c:pt idx="18028">
                  <c:v>43005.416666666664</c:v>
                </c:pt>
                <c:pt idx="18029">
                  <c:v>43005.427083333336</c:v>
                </c:pt>
                <c:pt idx="18030">
                  <c:v>43005.4375</c:v>
                </c:pt>
                <c:pt idx="18031">
                  <c:v>43005.447916666664</c:v>
                </c:pt>
                <c:pt idx="18032">
                  <c:v>43005.458333333336</c:v>
                </c:pt>
                <c:pt idx="18033">
                  <c:v>43005.46875</c:v>
                </c:pt>
                <c:pt idx="18034">
                  <c:v>43005.479166666664</c:v>
                </c:pt>
                <c:pt idx="18035">
                  <c:v>43005.489583333336</c:v>
                </c:pt>
                <c:pt idx="18036">
                  <c:v>43005.5</c:v>
                </c:pt>
                <c:pt idx="18037">
                  <c:v>43005.510416666664</c:v>
                </c:pt>
                <c:pt idx="18038">
                  <c:v>43005.520833333336</c:v>
                </c:pt>
                <c:pt idx="18039">
                  <c:v>43005.53125</c:v>
                </c:pt>
                <c:pt idx="18040">
                  <c:v>43005.541666666664</c:v>
                </c:pt>
                <c:pt idx="18041">
                  <c:v>43005.552083333336</c:v>
                </c:pt>
                <c:pt idx="18042">
                  <c:v>43005.5625</c:v>
                </c:pt>
                <c:pt idx="18043">
                  <c:v>43005.572916666664</c:v>
                </c:pt>
                <c:pt idx="18044">
                  <c:v>43005.583333333336</c:v>
                </c:pt>
                <c:pt idx="18045">
                  <c:v>43005.59375</c:v>
                </c:pt>
                <c:pt idx="18046">
                  <c:v>43005.604166666664</c:v>
                </c:pt>
                <c:pt idx="18047">
                  <c:v>43005.614583333336</c:v>
                </c:pt>
                <c:pt idx="18048">
                  <c:v>43005.625</c:v>
                </c:pt>
                <c:pt idx="18049">
                  <c:v>43005.635416666664</c:v>
                </c:pt>
                <c:pt idx="18050">
                  <c:v>43005.645833333336</c:v>
                </c:pt>
                <c:pt idx="18051">
                  <c:v>43005.65625</c:v>
                </c:pt>
                <c:pt idx="18052">
                  <c:v>43005.666666666664</c:v>
                </c:pt>
                <c:pt idx="18053">
                  <c:v>43005.677083333336</c:v>
                </c:pt>
                <c:pt idx="18054">
                  <c:v>43005.6875</c:v>
                </c:pt>
                <c:pt idx="18055">
                  <c:v>43005.697916666664</c:v>
                </c:pt>
                <c:pt idx="18056">
                  <c:v>43005.708333333336</c:v>
                </c:pt>
                <c:pt idx="18057">
                  <c:v>43005.71875</c:v>
                </c:pt>
                <c:pt idx="18058">
                  <c:v>43005.729166666664</c:v>
                </c:pt>
                <c:pt idx="18059">
                  <c:v>43005.739583333336</c:v>
                </c:pt>
                <c:pt idx="18060">
                  <c:v>43005.75</c:v>
                </c:pt>
                <c:pt idx="18061">
                  <c:v>43005.760416666664</c:v>
                </c:pt>
                <c:pt idx="18062">
                  <c:v>43005.770833333336</c:v>
                </c:pt>
                <c:pt idx="18063">
                  <c:v>43005.78125</c:v>
                </c:pt>
                <c:pt idx="18064">
                  <c:v>43005.791666666664</c:v>
                </c:pt>
                <c:pt idx="18065">
                  <c:v>43005.802083333336</c:v>
                </c:pt>
                <c:pt idx="18066">
                  <c:v>43005.8125</c:v>
                </c:pt>
                <c:pt idx="18067">
                  <c:v>43005.822916666664</c:v>
                </c:pt>
                <c:pt idx="18068">
                  <c:v>43005.833333333336</c:v>
                </c:pt>
                <c:pt idx="18069">
                  <c:v>43005.84375</c:v>
                </c:pt>
                <c:pt idx="18070">
                  <c:v>43005.854166666664</c:v>
                </c:pt>
                <c:pt idx="18071">
                  <c:v>43005.864583333336</c:v>
                </c:pt>
                <c:pt idx="18072">
                  <c:v>43005.875</c:v>
                </c:pt>
                <c:pt idx="18073">
                  <c:v>43005.885416666664</c:v>
                </c:pt>
                <c:pt idx="18074">
                  <c:v>43005.895833333336</c:v>
                </c:pt>
                <c:pt idx="18075">
                  <c:v>43005.90625</c:v>
                </c:pt>
                <c:pt idx="18076">
                  <c:v>43005.916666666664</c:v>
                </c:pt>
                <c:pt idx="18077">
                  <c:v>43005.927083333336</c:v>
                </c:pt>
                <c:pt idx="18078">
                  <c:v>43005.9375</c:v>
                </c:pt>
                <c:pt idx="18079">
                  <c:v>43005.947916666664</c:v>
                </c:pt>
                <c:pt idx="18080">
                  <c:v>43005.958333333336</c:v>
                </c:pt>
                <c:pt idx="18081">
                  <c:v>43005.96875</c:v>
                </c:pt>
                <c:pt idx="18082">
                  <c:v>43005.979166666664</c:v>
                </c:pt>
                <c:pt idx="18083">
                  <c:v>43005.989583333336</c:v>
                </c:pt>
                <c:pt idx="18084">
                  <c:v>43006</c:v>
                </c:pt>
                <c:pt idx="18085">
                  <c:v>43006.010416666664</c:v>
                </c:pt>
                <c:pt idx="18086">
                  <c:v>43006.020833333336</c:v>
                </c:pt>
                <c:pt idx="18087">
                  <c:v>43006.03125</c:v>
                </c:pt>
                <c:pt idx="18088">
                  <c:v>43006.041666666664</c:v>
                </c:pt>
                <c:pt idx="18089">
                  <c:v>43006.052083333336</c:v>
                </c:pt>
                <c:pt idx="18090">
                  <c:v>43006.0625</c:v>
                </c:pt>
                <c:pt idx="18091">
                  <c:v>43006.072916666664</c:v>
                </c:pt>
                <c:pt idx="18092">
                  <c:v>43006.083333333336</c:v>
                </c:pt>
                <c:pt idx="18093">
                  <c:v>43006.09375</c:v>
                </c:pt>
                <c:pt idx="18094">
                  <c:v>43006.104166666664</c:v>
                </c:pt>
                <c:pt idx="18095">
                  <c:v>43006.114583333336</c:v>
                </c:pt>
                <c:pt idx="18096">
                  <c:v>43006.125</c:v>
                </c:pt>
                <c:pt idx="18097">
                  <c:v>43006.135416666664</c:v>
                </c:pt>
                <c:pt idx="18098">
                  <c:v>43006.145833333336</c:v>
                </c:pt>
                <c:pt idx="18099">
                  <c:v>43006.15625</c:v>
                </c:pt>
                <c:pt idx="18100">
                  <c:v>43006.166666666664</c:v>
                </c:pt>
                <c:pt idx="18101">
                  <c:v>43006.177083333336</c:v>
                </c:pt>
                <c:pt idx="18102">
                  <c:v>43006.1875</c:v>
                </c:pt>
                <c:pt idx="18103">
                  <c:v>43006.197916666664</c:v>
                </c:pt>
                <c:pt idx="18104">
                  <c:v>43006.208333333336</c:v>
                </c:pt>
                <c:pt idx="18105">
                  <c:v>43006.21875</c:v>
                </c:pt>
                <c:pt idx="18106">
                  <c:v>43006.229166666664</c:v>
                </c:pt>
                <c:pt idx="18107">
                  <c:v>43006.239583333336</c:v>
                </c:pt>
                <c:pt idx="18108">
                  <c:v>43006.25</c:v>
                </c:pt>
                <c:pt idx="18109">
                  <c:v>43006.260416666664</c:v>
                </c:pt>
                <c:pt idx="18110">
                  <c:v>43006.270833333336</c:v>
                </c:pt>
                <c:pt idx="18111">
                  <c:v>43006.28125</c:v>
                </c:pt>
                <c:pt idx="18112">
                  <c:v>43006.291666666664</c:v>
                </c:pt>
                <c:pt idx="18113">
                  <c:v>43006.302083333336</c:v>
                </c:pt>
                <c:pt idx="18114">
                  <c:v>43006.3125</c:v>
                </c:pt>
                <c:pt idx="18115">
                  <c:v>43006.322916666664</c:v>
                </c:pt>
                <c:pt idx="18116">
                  <c:v>43006.333333333336</c:v>
                </c:pt>
                <c:pt idx="18117">
                  <c:v>43006.34375</c:v>
                </c:pt>
                <c:pt idx="18118">
                  <c:v>43006.354166666664</c:v>
                </c:pt>
                <c:pt idx="18119">
                  <c:v>43006.364583333336</c:v>
                </c:pt>
                <c:pt idx="18120">
                  <c:v>43006.375</c:v>
                </c:pt>
                <c:pt idx="18121">
                  <c:v>43006.385416666664</c:v>
                </c:pt>
                <c:pt idx="18122">
                  <c:v>43006.395833333336</c:v>
                </c:pt>
                <c:pt idx="18123">
                  <c:v>43006.40625</c:v>
                </c:pt>
                <c:pt idx="18124">
                  <c:v>43006.416666666664</c:v>
                </c:pt>
                <c:pt idx="18125">
                  <c:v>43006.427083333336</c:v>
                </c:pt>
                <c:pt idx="18126">
                  <c:v>43006.4375</c:v>
                </c:pt>
                <c:pt idx="18127">
                  <c:v>43006.447916666664</c:v>
                </c:pt>
                <c:pt idx="18128">
                  <c:v>43006.458333333336</c:v>
                </c:pt>
                <c:pt idx="18129">
                  <c:v>43006.46875</c:v>
                </c:pt>
                <c:pt idx="18130">
                  <c:v>43006.479166666664</c:v>
                </c:pt>
                <c:pt idx="18131">
                  <c:v>43006.489583333336</c:v>
                </c:pt>
                <c:pt idx="18132">
                  <c:v>43006.5</c:v>
                </c:pt>
                <c:pt idx="18133">
                  <c:v>43006.510416666664</c:v>
                </c:pt>
                <c:pt idx="18134">
                  <c:v>43006.520833333336</c:v>
                </c:pt>
                <c:pt idx="18135">
                  <c:v>43006.53125</c:v>
                </c:pt>
                <c:pt idx="18136">
                  <c:v>43006.541666666664</c:v>
                </c:pt>
                <c:pt idx="18137">
                  <c:v>43006.552083333336</c:v>
                </c:pt>
                <c:pt idx="18138">
                  <c:v>43006.5625</c:v>
                </c:pt>
                <c:pt idx="18139">
                  <c:v>43006.572916666664</c:v>
                </c:pt>
                <c:pt idx="18140">
                  <c:v>43006.583333333336</c:v>
                </c:pt>
                <c:pt idx="18141">
                  <c:v>43006.59375</c:v>
                </c:pt>
                <c:pt idx="18142">
                  <c:v>43006.604166666664</c:v>
                </c:pt>
                <c:pt idx="18143">
                  <c:v>43006.614583333336</c:v>
                </c:pt>
                <c:pt idx="18144">
                  <c:v>43006.625</c:v>
                </c:pt>
                <c:pt idx="18145">
                  <c:v>43006.635416666664</c:v>
                </c:pt>
                <c:pt idx="18146">
                  <c:v>43006.645833333336</c:v>
                </c:pt>
                <c:pt idx="18147">
                  <c:v>43006.65625</c:v>
                </c:pt>
                <c:pt idx="18148">
                  <c:v>43006.666666666664</c:v>
                </c:pt>
                <c:pt idx="18149">
                  <c:v>43006.677083333336</c:v>
                </c:pt>
                <c:pt idx="18150">
                  <c:v>43006.6875</c:v>
                </c:pt>
                <c:pt idx="18151">
                  <c:v>43006.697916666664</c:v>
                </c:pt>
                <c:pt idx="18152">
                  <c:v>43006.708333333336</c:v>
                </c:pt>
                <c:pt idx="18153">
                  <c:v>43006.71875</c:v>
                </c:pt>
                <c:pt idx="18154">
                  <c:v>43006.729166666664</c:v>
                </c:pt>
                <c:pt idx="18155">
                  <c:v>43006.739583333336</c:v>
                </c:pt>
                <c:pt idx="18156">
                  <c:v>43006.75</c:v>
                </c:pt>
                <c:pt idx="18157">
                  <c:v>43006.760416666664</c:v>
                </c:pt>
                <c:pt idx="18158">
                  <c:v>43006.770833333336</c:v>
                </c:pt>
                <c:pt idx="18159">
                  <c:v>43006.78125</c:v>
                </c:pt>
                <c:pt idx="18160">
                  <c:v>43006.791666666664</c:v>
                </c:pt>
                <c:pt idx="18161">
                  <c:v>43006.802083333336</c:v>
                </c:pt>
                <c:pt idx="18162">
                  <c:v>43006.8125</c:v>
                </c:pt>
                <c:pt idx="18163">
                  <c:v>43006.822916666664</c:v>
                </c:pt>
                <c:pt idx="18164">
                  <c:v>43006.833333333336</c:v>
                </c:pt>
                <c:pt idx="18165">
                  <c:v>43006.84375</c:v>
                </c:pt>
                <c:pt idx="18166">
                  <c:v>43006.854166666664</c:v>
                </c:pt>
                <c:pt idx="18167">
                  <c:v>43006.864583333336</c:v>
                </c:pt>
                <c:pt idx="18168">
                  <c:v>43006.875</c:v>
                </c:pt>
                <c:pt idx="18169">
                  <c:v>43006.885416666664</c:v>
                </c:pt>
                <c:pt idx="18170">
                  <c:v>43006.895833333336</c:v>
                </c:pt>
                <c:pt idx="18171">
                  <c:v>43006.90625</c:v>
                </c:pt>
                <c:pt idx="18172">
                  <c:v>43006.916666666664</c:v>
                </c:pt>
                <c:pt idx="18173">
                  <c:v>43006.927083333336</c:v>
                </c:pt>
                <c:pt idx="18174">
                  <c:v>43006.9375</c:v>
                </c:pt>
                <c:pt idx="18175">
                  <c:v>43006.947916666664</c:v>
                </c:pt>
                <c:pt idx="18176">
                  <c:v>43006.958333333336</c:v>
                </c:pt>
                <c:pt idx="18177">
                  <c:v>43006.96875</c:v>
                </c:pt>
                <c:pt idx="18178">
                  <c:v>43006.979166666664</c:v>
                </c:pt>
                <c:pt idx="18179">
                  <c:v>43006.989583333336</c:v>
                </c:pt>
                <c:pt idx="18180">
                  <c:v>43007</c:v>
                </c:pt>
                <c:pt idx="18181">
                  <c:v>43007.010416666664</c:v>
                </c:pt>
                <c:pt idx="18182">
                  <c:v>43007.020833333336</c:v>
                </c:pt>
                <c:pt idx="18183">
                  <c:v>43007.03125</c:v>
                </c:pt>
                <c:pt idx="18184">
                  <c:v>43007.041666666664</c:v>
                </c:pt>
                <c:pt idx="18185">
                  <c:v>43007.052083333336</c:v>
                </c:pt>
                <c:pt idx="18186">
                  <c:v>43007.0625</c:v>
                </c:pt>
                <c:pt idx="18187">
                  <c:v>43007.072916666664</c:v>
                </c:pt>
                <c:pt idx="18188">
                  <c:v>43007.083333333336</c:v>
                </c:pt>
                <c:pt idx="18189">
                  <c:v>43007.09375</c:v>
                </c:pt>
                <c:pt idx="18190">
                  <c:v>43007.104166666664</c:v>
                </c:pt>
                <c:pt idx="18191">
                  <c:v>43007.114583333336</c:v>
                </c:pt>
                <c:pt idx="18192">
                  <c:v>43007.125</c:v>
                </c:pt>
                <c:pt idx="18193">
                  <c:v>43007.135416666664</c:v>
                </c:pt>
                <c:pt idx="18194">
                  <c:v>43007.145833333336</c:v>
                </c:pt>
                <c:pt idx="18195">
                  <c:v>43007.15625</c:v>
                </c:pt>
                <c:pt idx="18196">
                  <c:v>43007.166666666664</c:v>
                </c:pt>
                <c:pt idx="18197">
                  <c:v>43007.177083333336</c:v>
                </c:pt>
                <c:pt idx="18198">
                  <c:v>43007.1875</c:v>
                </c:pt>
                <c:pt idx="18199">
                  <c:v>43007.197916666664</c:v>
                </c:pt>
                <c:pt idx="18200">
                  <c:v>43007.208333333336</c:v>
                </c:pt>
                <c:pt idx="18201">
                  <c:v>43007.21875</c:v>
                </c:pt>
                <c:pt idx="18202">
                  <c:v>43007.229166666664</c:v>
                </c:pt>
                <c:pt idx="18203">
                  <c:v>43007.239583333336</c:v>
                </c:pt>
                <c:pt idx="18204">
                  <c:v>43007.25</c:v>
                </c:pt>
                <c:pt idx="18205">
                  <c:v>43007.260416666664</c:v>
                </c:pt>
                <c:pt idx="18206">
                  <c:v>43007.270833333336</c:v>
                </c:pt>
                <c:pt idx="18207">
                  <c:v>43007.28125</c:v>
                </c:pt>
                <c:pt idx="18208">
                  <c:v>43007.291666666664</c:v>
                </c:pt>
                <c:pt idx="18209">
                  <c:v>43007.302083333336</c:v>
                </c:pt>
                <c:pt idx="18210">
                  <c:v>43007.3125</c:v>
                </c:pt>
                <c:pt idx="18211">
                  <c:v>43007.322916666664</c:v>
                </c:pt>
                <c:pt idx="18212">
                  <c:v>43007.333333333336</c:v>
                </c:pt>
                <c:pt idx="18213">
                  <c:v>43007.34375</c:v>
                </c:pt>
                <c:pt idx="18214">
                  <c:v>43007.354166666664</c:v>
                </c:pt>
                <c:pt idx="18215">
                  <c:v>43007.364583333336</c:v>
                </c:pt>
                <c:pt idx="18216">
                  <c:v>43007.375</c:v>
                </c:pt>
                <c:pt idx="18217">
                  <c:v>43007.385416666664</c:v>
                </c:pt>
                <c:pt idx="18218">
                  <c:v>43007.395833333336</c:v>
                </c:pt>
                <c:pt idx="18219">
                  <c:v>43007.40625</c:v>
                </c:pt>
                <c:pt idx="18220">
                  <c:v>43007.416666666664</c:v>
                </c:pt>
                <c:pt idx="18221">
                  <c:v>43007.427083333336</c:v>
                </c:pt>
                <c:pt idx="18222">
                  <c:v>43007.4375</c:v>
                </c:pt>
                <c:pt idx="18223">
                  <c:v>43007.447916666664</c:v>
                </c:pt>
                <c:pt idx="18224">
                  <c:v>43007.458333333336</c:v>
                </c:pt>
                <c:pt idx="18225">
                  <c:v>43007.46875</c:v>
                </c:pt>
                <c:pt idx="18226">
                  <c:v>43007.479166666664</c:v>
                </c:pt>
                <c:pt idx="18227">
                  <c:v>43007.489583333336</c:v>
                </c:pt>
                <c:pt idx="18228">
                  <c:v>43007.5</c:v>
                </c:pt>
                <c:pt idx="18229">
                  <c:v>43007.510416666664</c:v>
                </c:pt>
                <c:pt idx="18230">
                  <c:v>43007.520833333336</c:v>
                </c:pt>
                <c:pt idx="18231">
                  <c:v>43007.53125</c:v>
                </c:pt>
                <c:pt idx="18232">
                  <c:v>43007.541666666664</c:v>
                </c:pt>
                <c:pt idx="18233">
                  <c:v>43007.552083333336</c:v>
                </c:pt>
                <c:pt idx="18234">
                  <c:v>43007.5625</c:v>
                </c:pt>
                <c:pt idx="18235">
                  <c:v>43007.572916666664</c:v>
                </c:pt>
                <c:pt idx="18236">
                  <c:v>43007.583333333336</c:v>
                </c:pt>
                <c:pt idx="18237">
                  <c:v>43007.59375</c:v>
                </c:pt>
                <c:pt idx="18238">
                  <c:v>43007.604166666664</c:v>
                </c:pt>
                <c:pt idx="18239">
                  <c:v>43007.614583333336</c:v>
                </c:pt>
                <c:pt idx="18240">
                  <c:v>43007.625</c:v>
                </c:pt>
                <c:pt idx="18241">
                  <c:v>43007.635416666664</c:v>
                </c:pt>
                <c:pt idx="18242">
                  <c:v>43007.645833333336</c:v>
                </c:pt>
                <c:pt idx="18243">
                  <c:v>43007.65625</c:v>
                </c:pt>
                <c:pt idx="18244">
                  <c:v>43007.666666666664</c:v>
                </c:pt>
                <c:pt idx="18245">
                  <c:v>43007.677083333336</c:v>
                </c:pt>
                <c:pt idx="18246">
                  <c:v>43007.6875</c:v>
                </c:pt>
                <c:pt idx="18247">
                  <c:v>43007.697916666664</c:v>
                </c:pt>
                <c:pt idx="18248">
                  <c:v>43007.708333333336</c:v>
                </c:pt>
                <c:pt idx="18249">
                  <c:v>43007.71875</c:v>
                </c:pt>
                <c:pt idx="18250">
                  <c:v>43007.729166666664</c:v>
                </c:pt>
                <c:pt idx="18251">
                  <c:v>43007.739583333336</c:v>
                </c:pt>
                <c:pt idx="18252">
                  <c:v>43007.75</c:v>
                </c:pt>
                <c:pt idx="18253">
                  <c:v>43007.760416666664</c:v>
                </c:pt>
                <c:pt idx="18254">
                  <c:v>43007.770833333336</c:v>
                </c:pt>
                <c:pt idx="18255">
                  <c:v>43007.78125</c:v>
                </c:pt>
                <c:pt idx="18256">
                  <c:v>43007.791666666664</c:v>
                </c:pt>
                <c:pt idx="18257">
                  <c:v>43007.802083333336</c:v>
                </c:pt>
                <c:pt idx="18258">
                  <c:v>43007.8125</c:v>
                </c:pt>
                <c:pt idx="18259">
                  <c:v>43007.822916666664</c:v>
                </c:pt>
                <c:pt idx="18260">
                  <c:v>43007.833333333336</c:v>
                </c:pt>
                <c:pt idx="18261">
                  <c:v>43007.84375</c:v>
                </c:pt>
                <c:pt idx="18262">
                  <c:v>43007.854166666664</c:v>
                </c:pt>
                <c:pt idx="18263">
                  <c:v>43007.864583333336</c:v>
                </c:pt>
                <c:pt idx="18264">
                  <c:v>43007.875</c:v>
                </c:pt>
                <c:pt idx="18265">
                  <c:v>43007.885416666664</c:v>
                </c:pt>
                <c:pt idx="18266">
                  <c:v>43007.895833333336</c:v>
                </c:pt>
                <c:pt idx="18267">
                  <c:v>43007.90625</c:v>
                </c:pt>
                <c:pt idx="18268">
                  <c:v>43007.916666666664</c:v>
                </c:pt>
                <c:pt idx="18269">
                  <c:v>43007.927083333336</c:v>
                </c:pt>
                <c:pt idx="18270">
                  <c:v>43007.9375</c:v>
                </c:pt>
                <c:pt idx="18271">
                  <c:v>43007.947916666664</c:v>
                </c:pt>
                <c:pt idx="18272">
                  <c:v>43007.958333333336</c:v>
                </c:pt>
                <c:pt idx="18273">
                  <c:v>43007.96875</c:v>
                </c:pt>
                <c:pt idx="18274">
                  <c:v>43007.979166666664</c:v>
                </c:pt>
                <c:pt idx="18275">
                  <c:v>43007.989583333336</c:v>
                </c:pt>
                <c:pt idx="18276">
                  <c:v>43008</c:v>
                </c:pt>
                <c:pt idx="18277">
                  <c:v>43008.010416666664</c:v>
                </c:pt>
                <c:pt idx="18278">
                  <c:v>43008.020833333336</c:v>
                </c:pt>
                <c:pt idx="18279">
                  <c:v>43008.03125</c:v>
                </c:pt>
                <c:pt idx="18280">
                  <c:v>43008.041666666664</c:v>
                </c:pt>
                <c:pt idx="18281">
                  <c:v>43008.052083333336</c:v>
                </c:pt>
                <c:pt idx="18282">
                  <c:v>43008.0625</c:v>
                </c:pt>
                <c:pt idx="18283">
                  <c:v>43008.072916666664</c:v>
                </c:pt>
                <c:pt idx="18284">
                  <c:v>43008.083333333336</c:v>
                </c:pt>
                <c:pt idx="18285">
                  <c:v>43008.09375</c:v>
                </c:pt>
                <c:pt idx="18286">
                  <c:v>43008.104166666664</c:v>
                </c:pt>
                <c:pt idx="18287">
                  <c:v>43008.114583333336</c:v>
                </c:pt>
                <c:pt idx="18288">
                  <c:v>43008.125</c:v>
                </c:pt>
                <c:pt idx="18289">
                  <c:v>43008.135416666664</c:v>
                </c:pt>
                <c:pt idx="18290">
                  <c:v>43008.145833333336</c:v>
                </c:pt>
                <c:pt idx="18291">
                  <c:v>43008.15625</c:v>
                </c:pt>
                <c:pt idx="18292">
                  <c:v>43008.166666666664</c:v>
                </c:pt>
                <c:pt idx="18293">
                  <c:v>43008.177083333336</c:v>
                </c:pt>
                <c:pt idx="18294">
                  <c:v>43008.1875</c:v>
                </c:pt>
                <c:pt idx="18295">
                  <c:v>43008.197916666664</c:v>
                </c:pt>
                <c:pt idx="18296">
                  <c:v>43008.208333333336</c:v>
                </c:pt>
                <c:pt idx="18297">
                  <c:v>43008.21875</c:v>
                </c:pt>
                <c:pt idx="18298">
                  <c:v>43008.229166666664</c:v>
                </c:pt>
                <c:pt idx="18299">
                  <c:v>43008.239583333336</c:v>
                </c:pt>
                <c:pt idx="18300">
                  <c:v>43008.25</c:v>
                </c:pt>
                <c:pt idx="18301">
                  <c:v>43008.260416666664</c:v>
                </c:pt>
                <c:pt idx="18302">
                  <c:v>43008.270833333336</c:v>
                </c:pt>
                <c:pt idx="18303">
                  <c:v>43008.28125</c:v>
                </c:pt>
                <c:pt idx="18304">
                  <c:v>43008.291666666664</c:v>
                </c:pt>
                <c:pt idx="18305">
                  <c:v>43008.302083333336</c:v>
                </c:pt>
                <c:pt idx="18306">
                  <c:v>43008.3125</c:v>
                </c:pt>
                <c:pt idx="18307">
                  <c:v>43008.322916666664</c:v>
                </c:pt>
                <c:pt idx="18308">
                  <c:v>43008.333333333336</c:v>
                </c:pt>
                <c:pt idx="18309">
                  <c:v>43008.34375</c:v>
                </c:pt>
                <c:pt idx="18310">
                  <c:v>43008.354166666664</c:v>
                </c:pt>
                <c:pt idx="18311">
                  <c:v>43008.364583333336</c:v>
                </c:pt>
                <c:pt idx="18312">
                  <c:v>43008.375</c:v>
                </c:pt>
                <c:pt idx="18313">
                  <c:v>43008.385416666664</c:v>
                </c:pt>
                <c:pt idx="18314">
                  <c:v>43008.395833333336</c:v>
                </c:pt>
                <c:pt idx="18315">
                  <c:v>43008.40625</c:v>
                </c:pt>
                <c:pt idx="18316">
                  <c:v>43008.416666666664</c:v>
                </c:pt>
                <c:pt idx="18317">
                  <c:v>43008.427083333336</c:v>
                </c:pt>
                <c:pt idx="18318">
                  <c:v>43008.4375</c:v>
                </c:pt>
                <c:pt idx="18319">
                  <c:v>43008.447916666664</c:v>
                </c:pt>
                <c:pt idx="18320">
                  <c:v>43008.458333333336</c:v>
                </c:pt>
                <c:pt idx="18321">
                  <c:v>43008.46875</c:v>
                </c:pt>
                <c:pt idx="18322">
                  <c:v>43008.479166666664</c:v>
                </c:pt>
                <c:pt idx="18323">
                  <c:v>43008.489583333336</c:v>
                </c:pt>
                <c:pt idx="18324">
                  <c:v>43008.5</c:v>
                </c:pt>
                <c:pt idx="18325">
                  <c:v>43008.510416666664</c:v>
                </c:pt>
                <c:pt idx="18326">
                  <c:v>43008.520833333336</c:v>
                </c:pt>
                <c:pt idx="18327">
                  <c:v>43008.53125</c:v>
                </c:pt>
                <c:pt idx="18328">
                  <c:v>43008.541666666664</c:v>
                </c:pt>
                <c:pt idx="18329">
                  <c:v>43008.552083333336</c:v>
                </c:pt>
                <c:pt idx="18330">
                  <c:v>43008.5625</c:v>
                </c:pt>
                <c:pt idx="18331">
                  <c:v>43008.572916666664</c:v>
                </c:pt>
                <c:pt idx="18332">
                  <c:v>43008.583333333336</c:v>
                </c:pt>
                <c:pt idx="18333">
                  <c:v>43008.59375</c:v>
                </c:pt>
                <c:pt idx="18334">
                  <c:v>43008.604166666664</c:v>
                </c:pt>
                <c:pt idx="18335">
                  <c:v>43008.614583333336</c:v>
                </c:pt>
                <c:pt idx="18336">
                  <c:v>43008.625</c:v>
                </c:pt>
                <c:pt idx="18337">
                  <c:v>43008.635416666664</c:v>
                </c:pt>
                <c:pt idx="18338">
                  <c:v>43008.645833333336</c:v>
                </c:pt>
                <c:pt idx="18339">
                  <c:v>43008.65625</c:v>
                </c:pt>
                <c:pt idx="18340">
                  <c:v>43008.666666666664</c:v>
                </c:pt>
                <c:pt idx="18341">
                  <c:v>43008.677083333336</c:v>
                </c:pt>
                <c:pt idx="18342">
                  <c:v>43008.6875</c:v>
                </c:pt>
                <c:pt idx="18343">
                  <c:v>43008.697916666664</c:v>
                </c:pt>
                <c:pt idx="18344">
                  <c:v>43008.708333333336</c:v>
                </c:pt>
                <c:pt idx="18345">
                  <c:v>43008.71875</c:v>
                </c:pt>
                <c:pt idx="18346">
                  <c:v>43008.729166666664</c:v>
                </c:pt>
                <c:pt idx="18347">
                  <c:v>43008.739583333336</c:v>
                </c:pt>
                <c:pt idx="18348">
                  <c:v>43008.75</c:v>
                </c:pt>
                <c:pt idx="18349">
                  <c:v>43008.760416666664</c:v>
                </c:pt>
                <c:pt idx="18350">
                  <c:v>43008.770833333336</c:v>
                </c:pt>
                <c:pt idx="18351">
                  <c:v>43008.78125</c:v>
                </c:pt>
                <c:pt idx="18352">
                  <c:v>43008.791666666664</c:v>
                </c:pt>
                <c:pt idx="18353">
                  <c:v>43008.802083333336</c:v>
                </c:pt>
                <c:pt idx="18354">
                  <c:v>43008.8125</c:v>
                </c:pt>
                <c:pt idx="18355">
                  <c:v>43008.822916666664</c:v>
                </c:pt>
                <c:pt idx="18356">
                  <c:v>43008.833333333336</c:v>
                </c:pt>
                <c:pt idx="18357">
                  <c:v>43008.84375</c:v>
                </c:pt>
                <c:pt idx="18358">
                  <c:v>43008.854166666664</c:v>
                </c:pt>
                <c:pt idx="18359">
                  <c:v>43008.864583333336</c:v>
                </c:pt>
                <c:pt idx="18360">
                  <c:v>43008.875</c:v>
                </c:pt>
                <c:pt idx="18361">
                  <c:v>43008.885416666664</c:v>
                </c:pt>
                <c:pt idx="18362">
                  <c:v>43008.895833333336</c:v>
                </c:pt>
                <c:pt idx="18363">
                  <c:v>43008.90625</c:v>
                </c:pt>
                <c:pt idx="18364">
                  <c:v>43008.916666666664</c:v>
                </c:pt>
                <c:pt idx="18365">
                  <c:v>43008.927083333336</c:v>
                </c:pt>
                <c:pt idx="18366">
                  <c:v>43008.9375</c:v>
                </c:pt>
                <c:pt idx="18367">
                  <c:v>43008.947916666664</c:v>
                </c:pt>
                <c:pt idx="18368">
                  <c:v>43008.958333333336</c:v>
                </c:pt>
                <c:pt idx="18369">
                  <c:v>43008.96875</c:v>
                </c:pt>
                <c:pt idx="18370">
                  <c:v>43008.979166666664</c:v>
                </c:pt>
                <c:pt idx="18371">
                  <c:v>43008.989583333336</c:v>
                </c:pt>
                <c:pt idx="18372">
                  <c:v>43009</c:v>
                </c:pt>
                <c:pt idx="18373">
                  <c:v>43009.010416666664</c:v>
                </c:pt>
                <c:pt idx="18374">
                  <c:v>43009.020833333336</c:v>
                </c:pt>
                <c:pt idx="18375">
                  <c:v>43009.03125</c:v>
                </c:pt>
                <c:pt idx="18376">
                  <c:v>43009.041666666664</c:v>
                </c:pt>
                <c:pt idx="18377">
                  <c:v>43009.052083333336</c:v>
                </c:pt>
                <c:pt idx="18378">
                  <c:v>43009.0625</c:v>
                </c:pt>
                <c:pt idx="18379">
                  <c:v>43009.072916666664</c:v>
                </c:pt>
                <c:pt idx="18380">
                  <c:v>43009.083333333336</c:v>
                </c:pt>
                <c:pt idx="18381">
                  <c:v>43009.09375</c:v>
                </c:pt>
                <c:pt idx="18382">
                  <c:v>43009.104166666664</c:v>
                </c:pt>
                <c:pt idx="18383">
                  <c:v>43009.114583333336</c:v>
                </c:pt>
                <c:pt idx="18384">
                  <c:v>43009.125</c:v>
                </c:pt>
                <c:pt idx="18385">
                  <c:v>43009.135416666664</c:v>
                </c:pt>
                <c:pt idx="18386">
                  <c:v>43009.145833333336</c:v>
                </c:pt>
                <c:pt idx="18387">
                  <c:v>43009.15625</c:v>
                </c:pt>
                <c:pt idx="18388">
                  <c:v>43009.166666666664</c:v>
                </c:pt>
                <c:pt idx="18389">
                  <c:v>43009.177083333336</c:v>
                </c:pt>
                <c:pt idx="18390">
                  <c:v>43009.1875</c:v>
                </c:pt>
                <c:pt idx="18391">
                  <c:v>43009.197916666664</c:v>
                </c:pt>
                <c:pt idx="18392">
                  <c:v>43009.208333333336</c:v>
                </c:pt>
                <c:pt idx="18393">
                  <c:v>43009.21875</c:v>
                </c:pt>
                <c:pt idx="18394">
                  <c:v>43009.229166666664</c:v>
                </c:pt>
                <c:pt idx="18395">
                  <c:v>43009.239583333336</c:v>
                </c:pt>
                <c:pt idx="18396">
                  <c:v>43009.25</c:v>
                </c:pt>
                <c:pt idx="18397">
                  <c:v>43009.260416666664</c:v>
                </c:pt>
                <c:pt idx="18398">
                  <c:v>43009.270833333336</c:v>
                </c:pt>
                <c:pt idx="18399">
                  <c:v>43009.28125</c:v>
                </c:pt>
                <c:pt idx="18400">
                  <c:v>43009.291666666664</c:v>
                </c:pt>
                <c:pt idx="18401">
                  <c:v>43009.302083333336</c:v>
                </c:pt>
                <c:pt idx="18402">
                  <c:v>43009.3125</c:v>
                </c:pt>
                <c:pt idx="18403">
                  <c:v>43009.322916666664</c:v>
                </c:pt>
                <c:pt idx="18404">
                  <c:v>43009.333333333336</c:v>
                </c:pt>
                <c:pt idx="18405">
                  <c:v>43009.34375</c:v>
                </c:pt>
                <c:pt idx="18406">
                  <c:v>43009.354166666664</c:v>
                </c:pt>
                <c:pt idx="18407">
                  <c:v>43009.364583333336</c:v>
                </c:pt>
                <c:pt idx="18408">
                  <c:v>43009.375</c:v>
                </c:pt>
                <c:pt idx="18409">
                  <c:v>43009.385416666664</c:v>
                </c:pt>
                <c:pt idx="18410">
                  <c:v>43009.395833333336</c:v>
                </c:pt>
                <c:pt idx="18411">
                  <c:v>43009.40625</c:v>
                </c:pt>
                <c:pt idx="18412">
                  <c:v>43009.416666666664</c:v>
                </c:pt>
                <c:pt idx="18413">
                  <c:v>43009.427083333336</c:v>
                </c:pt>
                <c:pt idx="18414">
                  <c:v>43009.4375</c:v>
                </c:pt>
                <c:pt idx="18415">
                  <c:v>43009.447916666664</c:v>
                </c:pt>
                <c:pt idx="18416">
                  <c:v>43009.458333333336</c:v>
                </c:pt>
                <c:pt idx="18417">
                  <c:v>43009.46875</c:v>
                </c:pt>
                <c:pt idx="18418">
                  <c:v>43009.479166666664</c:v>
                </c:pt>
                <c:pt idx="18419">
                  <c:v>43009.489583333336</c:v>
                </c:pt>
                <c:pt idx="18420">
                  <c:v>43009.5</c:v>
                </c:pt>
                <c:pt idx="18421">
                  <c:v>43009.510416666664</c:v>
                </c:pt>
                <c:pt idx="18422">
                  <c:v>43009.520833333336</c:v>
                </c:pt>
                <c:pt idx="18423">
                  <c:v>43009.53125</c:v>
                </c:pt>
                <c:pt idx="18424">
                  <c:v>43009.541666666664</c:v>
                </c:pt>
                <c:pt idx="18425">
                  <c:v>43009.552083333336</c:v>
                </c:pt>
                <c:pt idx="18426">
                  <c:v>43009.5625</c:v>
                </c:pt>
                <c:pt idx="18427">
                  <c:v>43009.572916666664</c:v>
                </c:pt>
                <c:pt idx="18428">
                  <c:v>43009.583333333336</c:v>
                </c:pt>
                <c:pt idx="18429">
                  <c:v>43009.59375</c:v>
                </c:pt>
                <c:pt idx="18430">
                  <c:v>43009.604166666664</c:v>
                </c:pt>
                <c:pt idx="18431">
                  <c:v>43009.614583333336</c:v>
                </c:pt>
                <c:pt idx="18432">
                  <c:v>43009.625</c:v>
                </c:pt>
                <c:pt idx="18433">
                  <c:v>43009.635416666664</c:v>
                </c:pt>
                <c:pt idx="18434">
                  <c:v>43009.645833333336</c:v>
                </c:pt>
                <c:pt idx="18435">
                  <c:v>43009.65625</c:v>
                </c:pt>
                <c:pt idx="18436">
                  <c:v>43009.666666666664</c:v>
                </c:pt>
                <c:pt idx="18437">
                  <c:v>43009.677083333336</c:v>
                </c:pt>
                <c:pt idx="18438">
                  <c:v>43009.6875</c:v>
                </c:pt>
                <c:pt idx="18439">
                  <c:v>43009.697916666664</c:v>
                </c:pt>
                <c:pt idx="18440">
                  <c:v>43009.708333333336</c:v>
                </c:pt>
                <c:pt idx="18441">
                  <c:v>43009.71875</c:v>
                </c:pt>
                <c:pt idx="18442">
                  <c:v>43009.729166666664</c:v>
                </c:pt>
                <c:pt idx="18443">
                  <c:v>43009.739583333336</c:v>
                </c:pt>
                <c:pt idx="18444">
                  <c:v>43009.75</c:v>
                </c:pt>
                <c:pt idx="18445">
                  <c:v>43009.760416666664</c:v>
                </c:pt>
                <c:pt idx="18446">
                  <c:v>43009.770833333336</c:v>
                </c:pt>
                <c:pt idx="18447">
                  <c:v>43009.78125</c:v>
                </c:pt>
                <c:pt idx="18448">
                  <c:v>43009.791666666664</c:v>
                </c:pt>
                <c:pt idx="18449">
                  <c:v>43009.802083333336</c:v>
                </c:pt>
                <c:pt idx="18450">
                  <c:v>43009.8125</c:v>
                </c:pt>
                <c:pt idx="18451">
                  <c:v>43009.822916666664</c:v>
                </c:pt>
                <c:pt idx="18452">
                  <c:v>43009.833333333336</c:v>
                </c:pt>
                <c:pt idx="18453">
                  <c:v>43009.84375</c:v>
                </c:pt>
                <c:pt idx="18454">
                  <c:v>43009.854166666664</c:v>
                </c:pt>
                <c:pt idx="18455">
                  <c:v>43009.864583333336</c:v>
                </c:pt>
                <c:pt idx="18456">
                  <c:v>43009.875</c:v>
                </c:pt>
                <c:pt idx="18457">
                  <c:v>43009.885416666664</c:v>
                </c:pt>
                <c:pt idx="18458">
                  <c:v>43009.895833333336</c:v>
                </c:pt>
                <c:pt idx="18459">
                  <c:v>43009.90625</c:v>
                </c:pt>
                <c:pt idx="18460">
                  <c:v>43009.916666666664</c:v>
                </c:pt>
                <c:pt idx="18461">
                  <c:v>43009.927083333336</c:v>
                </c:pt>
                <c:pt idx="18462">
                  <c:v>43009.9375</c:v>
                </c:pt>
                <c:pt idx="18463">
                  <c:v>43009.947916666664</c:v>
                </c:pt>
                <c:pt idx="18464">
                  <c:v>43009.958333333336</c:v>
                </c:pt>
                <c:pt idx="18465">
                  <c:v>43009.96875</c:v>
                </c:pt>
                <c:pt idx="18466">
                  <c:v>43009.979166666664</c:v>
                </c:pt>
                <c:pt idx="18467">
                  <c:v>43009.989583333336</c:v>
                </c:pt>
                <c:pt idx="18468">
                  <c:v>43010</c:v>
                </c:pt>
                <c:pt idx="18469">
                  <c:v>43010.010416666664</c:v>
                </c:pt>
                <c:pt idx="18470">
                  <c:v>43010.020833333336</c:v>
                </c:pt>
                <c:pt idx="18471">
                  <c:v>43010.03125</c:v>
                </c:pt>
                <c:pt idx="18472">
                  <c:v>43010.041666666664</c:v>
                </c:pt>
                <c:pt idx="18473">
                  <c:v>43010.052083333336</c:v>
                </c:pt>
                <c:pt idx="18474">
                  <c:v>43010.0625</c:v>
                </c:pt>
                <c:pt idx="18475">
                  <c:v>43010.072916666664</c:v>
                </c:pt>
                <c:pt idx="18476">
                  <c:v>43010.083333333336</c:v>
                </c:pt>
                <c:pt idx="18477">
                  <c:v>43010.09375</c:v>
                </c:pt>
                <c:pt idx="18478">
                  <c:v>43010.104166666664</c:v>
                </c:pt>
                <c:pt idx="18479">
                  <c:v>43010.114583333336</c:v>
                </c:pt>
                <c:pt idx="18480">
                  <c:v>43010.125</c:v>
                </c:pt>
                <c:pt idx="18481">
                  <c:v>43010.135416666664</c:v>
                </c:pt>
                <c:pt idx="18482">
                  <c:v>43010.145833333336</c:v>
                </c:pt>
                <c:pt idx="18483">
                  <c:v>43010.15625</c:v>
                </c:pt>
                <c:pt idx="18484">
                  <c:v>43010.166666666664</c:v>
                </c:pt>
                <c:pt idx="18485">
                  <c:v>43010.177083333336</c:v>
                </c:pt>
                <c:pt idx="18486">
                  <c:v>43010.1875</c:v>
                </c:pt>
                <c:pt idx="18487">
                  <c:v>43010.197916666664</c:v>
                </c:pt>
                <c:pt idx="18488">
                  <c:v>43010.208333333336</c:v>
                </c:pt>
                <c:pt idx="18489">
                  <c:v>43010.21875</c:v>
                </c:pt>
                <c:pt idx="18490">
                  <c:v>43010.229166666664</c:v>
                </c:pt>
                <c:pt idx="18491">
                  <c:v>43010.239583333336</c:v>
                </c:pt>
                <c:pt idx="18492">
                  <c:v>43010.25</c:v>
                </c:pt>
                <c:pt idx="18493">
                  <c:v>43010.260416666664</c:v>
                </c:pt>
                <c:pt idx="18494">
                  <c:v>43010.270833333336</c:v>
                </c:pt>
                <c:pt idx="18495">
                  <c:v>43010.28125</c:v>
                </c:pt>
                <c:pt idx="18496">
                  <c:v>43010.291666666664</c:v>
                </c:pt>
                <c:pt idx="18497">
                  <c:v>43010.302083333336</c:v>
                </c:pt>
                <c:pt idx="18498">
                  <c:v>43010.3125</c:v>
                </c:pt>
                <c:pt idx="18499">
                  <c:v>43010.322916666664</c:v>
                </c:pt>
                <c:pt idx="18500">
                  <c:v>43010.333333333336</c:v>
                </c:pt>
                <c:pt idx="18501">
                  <c:v>43010.34375</c:v>
                </c:pt>
                <c:pt idx="18502">
                  <c:v>43010.354166666664</c:v>
                </c:pt>
                <c:pt idx="18503">
                  <c:v>43010.364583333336</c:v>
                </c:pt>
                <c:pt idx="18504">
                  <c:v>43010.375</c:v>
                </c:pt>
                <c:pt idx="18505">
                  <c:v>43010.385416666664</c:v>
                </c:pt>
                <c:pt idx="18506">
                  <c:v>43010.395833333336</c:v>
                </c:pt>
                <c:pt idx="18507">
                  <c:v>43010.40625</c:v>
                </c:pt>
                <c:pt idx="18508">
                  <c:v>43010.416666666664</c:v>
                </c:pt>
                <c:pt idx="18509">
                  <c:v>43010.427083333336</c:v>
                </c:pt>
                <c:pt idx="18510">
                  <c:v>43010.4375</c:v>
                </c:pt>
                <c:pt idx="18511">
                  <c:v>43010.447916666664</c:v>
                </c:pt>
                <c:pt idx="18512">
                  <c:v>43010.458333333336</c:v>
                </c:pt>
                <c:pt idx="18513">
                  <c:v>43010.46875</c:v>
                </c:pt>
                <c:pt idx="18514">
                  <c:v>43010.479166666664</c:v>
                </c:pt>
                <c:pt idx="18515">
                  <c:v>43010.489583333336</c:v>
                </c:pt>
                <c:pt idx="18516">
                  <c:v>43010.5</c:v>
                </c:pt>
                <c:pt idx="18517">
                  <c:v>43010.510416666664</c:v>
                </c:pt>
                <c:pt idx="18518">
                  <c:v>43010.520833333336</c:v>
                </c:pt>
                <c:pt idx="18519">
                  <c:v>43010.53125</c:v>
                </c:pt>
                <c:pt idx="18520">
                  <c:v>43010.541666666664</c:v>
                </c:pt>
                <c:pt idx="18521">
                  <c:v>43010.552083333336</c:v>
                </c:pt>
                <c:pt idx="18522">
                  <c:v>43010.5625</c:v>
                </c:pt>
                <c:pt idx="18523">
                  <c:v>43010.572916666664</c:v>
                </c:pt>
                <c:pt idx="18524">
                  <c:v>43010.583333333336</c:v>
                </c:pt>
                <c:pt idx="18525">
                  <c:v>43010.59375</c:v>
                </c:pt>
                <c:pt idx="18526">
                  <c:v>43010.604166666664</c:v>
                </c:pt>
                <c:pt idx="18527">
                  <c:v>43010.614583333336</c:v>
                </c:pt>
                <c:pt idx="18528">
                  <c:v>43010.625</c:v>
                </c:pt>
                <c:pt idx="18529">
                  <c:v>43010.635416666664</c:v>
                </c:pt>
                <c:pt idx="18530">
                  <c:v>43010.645833333336</c:v>
                </c:pt>
                <c:pt idx="18531">
                  <c:v>43010.65625</c:v>
                </c:pt>
                <c:pt idx="18532">
                  <c:v>43010.666666666664</c:v>
                </c:pt>
                <c:pt idx="18533">
                  <c:v>43010.677083333336</c:v>
                </c:pt>
                <c:pt idx="18534">
                  <c:v>43010.6875</c:v>
                </c:pt>
                <c:pt idx="18535">
                  <c:v>43010.697916666664</c:v>
                </c:pt>
                <c:pt idx="18536">
                  <c:v>43010.708333333336</c:v>
                </c:pt>
                <c:pt idx="18537">
                  <c:v>43010.71875</c:v>
                </c:pt>
                <c:pt idx="18538">
                  <c:v>43010.729166666664</c:v>
                </c:pt>
                <c:pt idx="18539">
                  <c:v>43010.739583333336</c:v>
                </c:pt>
                <c:pt idx="18540">
                  <c:v>43010.75</c:v>
                </c:pt>
                <c:pt idx="18541">
                  <c:v>43010.760416666664</c:v>
                </c:pt>
                <c:pt idx="18542">
                  <c:v>43010.770833333336</c:v>
                </c:pt>
                <c:pt idx="18543">
                  <c:v>43010.78125</c:v>
                </c:pt>
                <c:pt idx="18544">
                  <c:v>43010.791666666664</c:v>
                </c:pt>
                <c:pt idx="18545">
                  <c:v>43010.802083333336</c:v>
                </c:pt>
                <c:pt idx="18546">
                  <c:v>43010.8125</c:v>
                </c:pt>
                <c:pt idx="18547">
                  <c:v>43010.822916666664</c:v>
                </c:pt>
                <c:pt idx="18548">
                  <c:v>43010.833333333336</c:v>
                </c:pt>
                <c:pt idx="18549">
                  <c:v>43010.84375</c:v>
                </c:pt>
                <c:pt idx="18550">
                  <c:v>43010.854166666664</c:v>
                </c:pt>
                <c:pt idx="18551">
                  <c:v>43010.864583333336</c:v>
                </c:pt>
                <c:pt idx="18552">
                  <c:v>43010.875</c:v>
                </c:pt>
                <c:pt idx="18553">
                  <c:v>43010.885416666664</c:v>
                </c:pt>
                <c:pt idx="18554">
                  <c:v>43010.895833333336</c:v>
                </c:pt>
                <c:pt idx="18555">
                  <c:v>43010.90625</c:v>
                </c:pt>
                <c:pt idx="18556">
                  <c:v>43010.916666666664</c:v>
                </c:pt>
                <c:pt idx="18557">
                  <c:v>43010.927083333336</c:v>
                </c:pt>
                <c:pt idx="18558">
                  <c:v>43010.9375</c:v>
                </c:pt>
                <c:pt idx="18559">
                  <c:v>43010.947916666664</c:v>
                </c:pt>
                <c:pt idx="18560">
                  <c:v>43010.958333333336</c:v>
                </c:pt>
                <c:pt idx="18561">
                  <c:v>43010.96875</c:v>
                </c:pt>
                <c:pt idx="18562">
                  <c:v>43010.979166666664</c:v>
                </c:pt>
                <c:pt idx="18563">
                  <c:v>43010.989583333336</c:v>
                </c:pt>
                <c:pt idx="18564">
                  <c:v>43011</c:v>
                </c:pt>
                <c:pt idx="18565">
                  <c:v>43011.010416666664</c:v>
                </c:pt>
                <c:pt idx="18566">
                  <c:v>43011.020833333336</c:v>
                </c:pt>
                <c:pt idx="18567">
                  <c:v>43011.03125</c:v>
                </c:pt>
                <c:pt idx="18568">
                  <c:v>43011.041666666664</c:v>
                </c:pt>
                <c:pt idx="18569">
                  <c:v>43011.052083333336</c:v>
                </c:pt>
                <c:pt idx="18570">
                  <c:v>43011.0625</c:v>
                </c:pt>
                <c:pt idx="18571">
                  <c:v>43011.072916666664</c:v>
                </c:pt>
                <c:pt idx="18572">
                  <c:v>43011.083333333336</c:v>
                </c:pt>
                <c:pt idx="18573">
                  <c:v>43011.09375</c:v>
                </c:pt>
                <c:pt idx="18574">
                  <c:v>43011.104166666664</c:v>
                </c:pt>
                <c:pt idx="18575">
                  <c:v>43011.114583333336</c:v>
                </c:pt>
                <c:pt idx="18576">
                  <c:v>43011.125</c:v>
                </c:pt>
                <c:pt idx="18577">
                  <c:v>43011.135416666664</c:v>
                </c:pt>
                <c:pt idx="18578">
                  <c:v>43011.145833333336</c:v>
                </c:pt>
                <c:pt idx="18579">
                  <c:v>43011.15625</c:v>
                </c:pt>
                <c:pt idx="18580">
                  <c:v>43011.166666666664</c:v>
                </c:pt>
                <c:pt idx="18581">
                  <c:v>43011.177083333336</c:v>
                </c:pt>
                <c:pt idx="18582">
                  <c:v>43011.1875</c:v>
                </c:pt>
                <c:pt idx="18583">
                  <c:v>43011.197916666664</c:v>
                </c:pt>
                <c:pt idx="18584">
                  <c:v>43011.208333333336</c:v>
                </c:pt>
                <c:pt idx="18585">
                  <c:v>43011.21875</c:v>
                </c:pt>
                <c:pt idx="18586">
                  <c:v>43011.229166666664</c:v>
                </c:pt>
                <c:pt idx="18587">
                  <c:v>43011.239583333336</c:v>
                </c:pt>
                <c:pt idx="18588">
                  <c:v>43011.25</c:v>
                </c:pt>
                <c:pt idx="18589">
                  <c:v>43011.260416666664</c:v>
                </c:pt>
                <c:pt idx="18590">
                  <c:v>43011.270833333336</c:v>
                </c:pt>
                <c:pt idx="18591">
                  <c:v>43011.28125</c:v>
                </c:pt>
                <c:pt idx="18592">
                  <c:v>43011.291666666664</c:v>
                </c:pt>
                <c:pt idx="18593">
                  <c:v>43011.302083333336</c:v>
                </c:pt>
                <c:pt idx="18594">
                  <c:v>43011.3125</c:v>
                </c:pt>
                <c:pt idx="18595">
                  <c:v>43011.322916666664</c:v>
                </c:pt>
                <c:pt idx="18596">
                  <c:v>43011.333333333336</c:v>
                </c:pt>
                <c:pt idx="18597">
                  <c:v>43011.34375</c:v>
                </c:pt>
                <c:pt idx="18598">
                  <c:v>43011.354166666664</c:v>
                </c:pt>
                <c:pt idx="18599">
                  <c:v>43011.364583333336</c:v>
                </c:pt>
                <c:pt idx="18600">
                  <c:v>43011.375</c:v>
                </c:pt>
                <c:pt idx="18601">
                  <c:v>43011.385416666664</c:v>
                </c:pt>
                <c:pt idx="18602">
                  <c:v>43011.395833333336</c:v>
                </c:pt>
                <c:pt idx="18603">
                  <c:v>43011.40625</c:v>
                </c:pt>
                <c:pt idx="18604">
                  <c:v>43011.416666666664</c:v>
                </c:pt>
                <c:pt idx="18605">
                  <c:v>43011.427083333336</c:v>
                </c:pt>
                <c:pt idx="18606">
                  <c:v>43011.4375</c:v>
                </c:pt>
                <c:pt idx="18607">
                  <c:v>43011.447916666664</c:v>
                </c:pt>
                <c:pt idx="18608">
                  <c:v>43011.458333333336</c:v>
                </c:pt>
                <c:pt idx="18609">
                  <c:v>43011.46875</c:v>
                </c:pt>
                <c:pt idx="18610">
                  <c:v>43011.479166666664</c:v>
                </c:pt>
                <c:pt idx="18611">
                  <c:v>43011.489583333336</c:v>
                </c:pt>
                <c:pt idx="18612">
                  <c:v>43011.5</c:v>
                </c:pt>
                <c:pt idx="18613">
                  <c:v>43011.510416666664</c:v>
                </c:pt>
                <c:pt idx="18614">
                  <c:v>43011.520833333336</c:v>
                </c:pt>
                <c:pt idx="18615">
                  <c:v>43011.53125</c:v>
                </c:pt>
                <c:pt idx="18616">
                  <c:v>43011.541666666664</c:v>
                </c:pt>
                <c:pt idx="18617">
                  <c:v>43011.552083333336</c:v>
                </c:pt>
                <c:pt idx="18618">
                  <c:v>43011.5625</c:v>
                </c:pt>
                <c:pt idx="18619">
                  <c:v>43011.572916666664</c:v>
                </c:pt>
                <c:pt idx="18620">
                  <c:v>43011.583333333336</c:v>
                </c:pt>
                <c:pt idx="18621">
                  <c:v>43011.59375</c:v>
                </c:pt>
                <c:pt idx="18622">
                  <c:v>43011.604166666664</c:v>
                </c:pt>
                <c:pt idx="18623">
                  <c:v>43011.614583333336</c:v>
                </c:pt>
                <c:pt idx="18624">
                  <c:v>43011.625</c:v>
                </c:pt>
                <c:pt idx="18625">
                  <c:v>43011.635416666664</c:v>
                </c:pt>
                <c:pt idx="18626">
                  <c:v>43011.645833333336</c:v>
                </c:pt>
                <c:pt idx="18627">
                  <c:v>43011.65625</c:v>
                </c:pt>
                <c:pt idx="18628">
                  <c:v>43011.666666666664</c:v>
                </c:pt>
                <c:pt idx="18629">
                  <c:v>43011.677083333336</c:v>
                </c:pt>
                <c:pt idx="18630">
                  <c:v>43011.6875</c:v>
                </c:pt>
                <c:pt idx="18631">
                  <c:v>43011.697916666664</c:v>
                </c:pt>
                <c:pt idx="18632">
                  <c:v>43011.708333333336</c:v>
                </c:pt>
                <c:pt idx="18633">
                  <c:v>43011.71875</c:v>
                </c:pt>
                <c:pt idx="18634">
                  <c:v>43011.729166666664</c:v>
                </c:pt>
                <c:pt idx="18635">
                  <c:v>43011.739583333336</c:v>
                </c:pt>
                <c:pt idx="18636">
                  <c:v>43011.75</c:v>
                </c:pt>
                <c:pt idx="18637">
                  <c:v>43011.760416666664</c:v>
                </c:pt>
                <c:pt idx="18638">
                  <c:v>43011.770833333336</c:v>
                </c:pt>
                <c:pt idx="18639">
                  <c:v>43011.78125</c:v>
                </c:pt>
                <c:pt idx="18640">
                  <c:v>43011.791666666664</c:v>
                </c:pt>
                <c:pt idx="18641">
                  <c:v>43011.802083333336</c:v>
                </c:pt>
                <c:pt idx="18642">
                  <c:v>43011.8125</c:v>
                </c:pt>
                <c:pt idx="18643">
                  <c:v>43011.822916666664</c:v>
                </c:pt>
                <c:pt idx="18644">
                  <c:v>43011.833333333336</c:v>
                </c:pt>
                <c:pt idx="18645">
                  <c:v>43011.84375</c:v>
                </c:pt>
                <c:pt idx="18646">
                  <c:v>43011.854166666664</c:v>
                </c:pt>
                <c:pt idx="18647">
                  <c:v>43011.864583333336</c:v>
                </c:pt>
                <c:pt idx="18648">
                  <c:v>43011.875</c:v>
                </c:pt>
                <c:pt idx="18649">
                  <c:v>43011.885416666664</c:v>
                </c:pt>
                <c:pt idx="18650">
                  <c:v>43011.895833333336</c:v>
                </c:pt>
                <c:pt idx="18651">
                  <c:v>43011.90625</c:v>
                </c:pt>
                <c:pt idx="18652">
                  <c:v>43011.916666666664</c:v>
                </c:pt>
                <c:pt idx="18653">
                  <c:v>43011.927083333336</c:v>
                </c:pt>
                <c:pt idx="18654">
                  <c:v>43011.9375</c:v>
                </c:pt>
                <c:pt idx="18655">
                  <c:v>43011.947916666664</c:v>
                </c:pt>
                <c:pt idx="18656">
                  <c:v>43011.958333333336</c:v>
                </c:pt>
                <c:pt idx="18657">
                  <c:v>43011.96875</c:v>
                </c:pt>
                <c:pt idx="18658">
                  <c:v>43011.979166666664</c:v>
                </c:pt>
                <c:pt idx="18659">
                  <c:v>43011.989583333336</c:v>
                </c:pt>
                <c:pt idx="18660">
                  <c:v>43012</c:v>
                </c:pt>
                <c:pt idx="18661">
                  <c:v>43012.010416666664</c:v>
                </c:pt>
                <c:pt idx="18662">
                  <c:v>43012.020833333336</c:v>
                </c:pt>
                <c:pt idx="18663">
                  <c:v>43012.03125</c:v>
                </c:pt>
                <c:pt idx="18664">
                  <c:v>43012.041666666664</c:v>
                </c:pt>
                <c:pt idx="18665">
                  <c:v>43012.052083333336</c:v>
                </c:pt>
                <c:pt idx="18666">
                  <c:v>43012.0625</c:v>
                </c:pt>
                <c:pt idx="18667">
                  <c:v>43012.072916666664</c:v>
                </c:pt>
                <c:pt idx="18668">
                  <c:v>43012.083333333336</c:v>
                </c:pt>
                <c:pt idx="18669">
                  <c:v>43012.09375</c:v>
                </c:pt>
                <c:pt idx="18670">
                  <c:v>43012.104166666664</c:v>
                </c:pt>
                <c:pt idx="18671">
                  <c:v>43012.114583333336</c:v>
                </c:pt>
                <c:pt idx="18672">
                  <c:v>43012.125</c:v>
                </c:pt>
                <c:pt idx="18673">
                  <c:v>43012.135416666664</c:v>
                </c:pt>
                <c:pt idx="18674">
                  <c:v>43012.145833333336</c:v>
                </c:pt>
                <c:pt idx="18675">
                  <c:v>43012.15625</c:v>
                </c:pt>
                <c:pt idx="18676">
                  <c:v>43012.166666666664</c:v>
                </c:pt>
                <c:pt idx="18677">
                  <c:v>43012.177083333336</c:v>
                </c:pt>
                <c:pt idx="18678">
                  <c:v>43012.1875</c:v>
                </c:pt>
                <c:pt idx="18679">
                  <c:v>43012.197916666664</c:v>
                </c:pt>
                <c:pt idx="18680">
                  <c:v>43012.208333333336</c:v>
                </c:pt>
                <c:pt idx="18681">
                  <c:v>43012.21875</c:v>
                </c:pt>
                <c:pt idx="18682">
                  <c:v>43012.229166666664</c:v>
                </c:pt>
                <c:pt idx="18683">
                  <c:v>43012.239583333336</c:v>
                </c:pt>
                <c:pt idx="18684">
                  <c:v>43012.25</c:v>
                </c:pt>
                <c:pt idx="18685">
                  <c:v>43012.260416666664</c:v>
                </c:pt>
                <c:pt idx="18686">
                  <c:v>43012.270833333336</c:v>
                </c:pt>
                <c:pt idx="18687">
                  <c:v>43012.28125</c:v>
                </c:pt>
                <c:pt idx="18688">
                  <c:v>43012.291666666664</c:v>
                </c:pt>
                <c:pt idx="18689">
                  <c:v>43012.302083333336</c:v>
                </c:pt>
                <c:pt idx="18690">
                  <c:v>43012.3125</c:v>
                </c:pt>
                <c:pt idx="18691">
                  <c:v>43012.322916666664</c:v>
                </c:pt>
                <c:pt idx="18692">
                  <c:v>43012.333333333336</c:v>
                </c:pt>
                <c:pt idx="18693">
                  <c:v>43012.34375</c:v>
                </c:pt>
                <c:pt idx="18694">
                  <c:v>43012.354166666664</c:v>
                </c:pt>
                <c:pt idx="18695">
                  <c:v>43012.364583333336</c:v>
                </c:pt>
                <c:pt idx="18696">
                  <c:v>43012.375</c:v>
                </c:pt>
                <c:pt idx="18697">
                  <c:v>43012.385416666664</c:v>
                </c:pt>
                <c:pt idx="18698">
                  <c:v>43012.395833333336</c:v>
                </c:pt>
                <c:pt idx="18699">
                  <c:v>43012.40625</c:v>
                </c:pt>
                <c:pt idx="18700">
                  <c:v>43012.416666666664</c:v>
                </c:pt>
                <c:pt idx="18701">
                  <c:v>43012.427083333336</c:v>
                </c:pt>
                <c:pt idx="18702">
                  <c:v>43012.4375</c:v>
                </c:pt>
                <c:pt idx="18703">
                  <c:v>43012.447916666664</c:v>
                </c:pt>
                <c:pt idx="18704">
                  <c:v>43012.458333333336</c:v>
                </c:pt>
                <c:pt idx="18705">
                  <c:v>43012.46875</c:v>
                </c:pt>
                <c:pt idx="18706">
                  <c:v>43012.479166666664</c:v>
                </c:pt>
                <c:pt idx="18707">
                  <c:v>43012.489583333336</c:v>
                </c:pt>
                <c:pt idx="18708">
                  <c:v>43012.5</c:v>
                </c:pt>
                <c:pt idx="18709">
                  <c:v>43012.510416666664</c:v>
                </c:pt>
                <c:pt idx="18710">
                  <c:v>43012.520833333336</c:v>
                </c:pt>
                <c:pt idx="18711">
                  <c:v>43012.53125</c:v>
                </c:pt>
                <c:pt idx="18712">
                  <c:v>43012.541666666664</c:v>
                </c:pt>
                <c:pt idx="18713">
                  <c:v>43012.552083333336</c:v>
                </c:pt>
                <c:pt idx="18714">
                  <c:v>43012.5625</c:v>
                </c:pt>
                <c:pt idx="18715">
                  <c:v>43012.572916666664</c:v>
                </c:pt>
                <c:pt idx="18716">
                  <c:v>43012.583333333336</c:v>
                </c:pt>
                <c:pt idx="18717">
                  <c:v>43012.59375</c:v>
                </c:pt>
                <c:pt idx="18718">
                  <c:v>43012.604166666664</c:v>
                </c:pt>
                <c:pt idx="18719">
                  <c:v>43012.614583333336</c:v>
                </c:pt>
                <c:pt idx="18720">
                  <c:v>43012.625</c:v>
                </c:pt>
                <c:pt idx="18721">
                  <c:v>43012.635416666664</c:v>
                </c:pt>
                <c:pt idx="18722">
                  <c:v>43012.645833333336</c:v>
                </c:pt>
                <c:pt idx="18723">
                  <c:v>43012.65625</c:v>
                </c:pt>
                <c:pt idx="18724">
                  <c:v>43012.666666666664</c:v>
                </c:pt>
                <c:pt idx="18725">
                  <c:v>43012.677083333336</c:v>
                </c:pt>
                <c:pt idx="18726">
                  <c:v>43012.6875</c:v>
                </c:pt>
                <c:pt idx="18727">
                  <c:v>43012.697916666664</c:v>
                </c:pt>
                <c:pt idx="18728">
                  <c:v>43012.708333333336</c:v>
                </c:pt>
                <c:pt idx="18729">
                  <c:v>43012.71875</c:v>
                </c:pt>
                <c:pt idx="18730">
                  <c:v>43012.729166666664</c:v>
                </c:pt>
                <c:pt idx="18731">
                  <c:v>43012.739583333336</c:v>
                </c:pt>
                <c:pt idx="18732">
                  <c:v>43012.75</c:v>
                </c:pt>
                <c:pt idx="18733">
                  <c:v>43012.760416666664</c:v>
                </c:pt>
                <c:pt idx="18734">
                  <c:v>43012.770833333336</c:v>
                </c:pt>
                <c:pt idx="18735">
                  <c:v>43012.78125</c:v>
                </c:pt>
                <c:pt idx="18736">
                  <c:v>43012.791666666664</c:v>
                </c:pt>
                <c:pt idx="18737">
                  <c:v>43012.802083333336</c:v>
                </c:pt>
                <c:pt idx="18738">
                  <c:v>43012.8125</c:v>
                </c:pt>
                <c:pt idx="18739">
                  <c:v>43012.822916666664</c:v>
                </c:pt>
                <c:pt idx="18740">
                  <c:v>43012.833333333336</c:v>
                </c:pt>
                <c:pt idx="18741">
                  <c:v>43012.84375</c:v>
                </c:pt>
                <c:pt idx="18742">
                  <c:v>43012.854166666664</c:v>
                </c:pt>
                <c:pt idx="18743">
                  <c:v>43012.864583333336</c:v>
                </c:pt>
                <c:pt idx="18744">
                  <c:v>43012.875</c:v>
                </c:pt>
                <c:pt idx="18745">
                  <c:v>43012.885416666664</c:v>
                </c:pt>
                <c:pt idx="18746">
                  <c:v>43012.895833333336</c:v>
                </c:pt>
                <c:pt idx="18747">
                  <c:v>43012.90625</c:v>
                </c:pt>
                <c:pt idx="18748">
                  <c:v>43012.916666666664</c:v>
                </c:pt>
                <c:pt idx="18749">
                  <c:v>43012.927083333336</c:v>
                </c:pt>
                <c:pt idx="18750">
                  <c:v>43012.9375</c:v>
                </c:pt>
                <c:pt idx="18751">
                  <c:v>43012.947916666664</c:v>
                </c:pt>
                <c:pt idx="18752">
                  <c:v>43012.958333333336</c:v>
                </c:pt>
                <c:pt idx="18753">
                  <c:v>43012.96875</c:v>
                </c:pt>
                <c:pt idx="18754">
                  <c:v>43012.979166666664</c:v>
                </c:pt>
                <c:pt idx="18755">
                  <c:v>43012.989583333336</c:v>
                </c:pt>
                <c:pt idx="18756">
                  <c:v>43013</c:v>
                </c:pt>
                <c:pt idx="18757">
                  <c:v>43013.010416666664</c:v>
                </c:pt>
                <c:pt idx="18758">
                  <c:v>43013.020833333336</c:v>
                </c:pt>
                <c:pt idx="18759">
                  <c:v>43013.03125</c:v>
                </c:pt>
                <c:pt idx="18760">
                  <c:v>43013.041666666664</c:v>
                </c:pt>
                <c:pt idx="18761">
                  <c:v>43013.052083333336</c:v>
                </c:pt>
                <c:pt idx="18762">
                  <c:v>43013.0625</c:v>
                </c:pt>
                <c:pt idx="18763">
                  <c:v>43013.072916666664</c:v>
                </c:pt>
                <c:pt idx="18764">
                  <c:v>43013.083333333336</c:v>
                </c:pt>
                <c:pt idx="18765">
                  <c:v>43013.09375</c:v>
                </c:pt>
                <c:pt idx="18766">
                  <c:v>43013.104166666664</c:v>
                </c:pt>
                <c:pt idx="18767">
                  <c:v>43013.114583333336</c:v>
                </c:pt>
                <c:pt idx="18768">
                  <c:v>43013.125</c:v>
                </c:pt>
                <c:pt idx="18769">
                  <c:v>43013.135416666664</c:v>
                </c:pt>
                <c:pt idx="18770">
                  <c:v>43013.145833333336</c:v>
                </c:pt>
                <c:pt idx="18771">
                  <c:v>43013.15625</c:v>
                </c:pt>
                <c:pt idx="18772">
                  <c:v>43013.166666666664</c:v>
                </c:pt>
                <c:pt idx="18773">
                  <c:v>43013.177083333336</c:v>
                </c:pt>
                <c:pt idx="18774">
                  <c:v>43013.1875</c:v>
                </c:pt>
                <c:pt idx="18775">
                  <c:v>43013.197916666664</c:v>
                </c:pt>
                <c:pt idx="18776">
                  <c:v>43013.208333333336</c:v>
                </c:pt>
                <c:pt idx="18777">
                  <c:v>43013.21875</c:v>
                </c:pt>
                <c:pt idx="18778">
                  <c:v>43013.229166666664</c:v>
                </c:pt>
                <c:pt idx="18779">
                  <c:v>43013.239583333336</c:v>
                </c:pt>
                <c:pt idx="18780">
                  <c:v>43013.25</c:v>
                </c:pt>
                <c:pt idx="18781">
                  <c:v>43013.260416666664</c:v>
                </c:pt>
                <c:pt idx="18782">
                  <c:v>43013.270833333336</c:v>
                </c:pt>
                <c:pt idx="18783">
                  <c:v>43013.28125</c:v>
                </c:pt>
                <c:pt idx="18784">
                  <c:v>43013.291666666664</c:v>
                </c:pt>
                <c:pt idx="18785">
                  <c:v>43013.302083333336</c:v>
                </c:pt>
                <c:pt idx="18786">
                  <c:v>43013.3125</c:v>
                </c:pt>
                <c:pt idx="18787">
                  <c:v>43013.322916666664</c:v>
                </c:pt>
                <c:pt idx="18788">
                  <c:v>43013.333333333336</c:v>
                </c:pt>
                <c:pt idx="18789">
                  <c:v>43013.34375</c:v>
                </c:pt>
                <c:pt idx="18790">
                  <c:v>43013.354166666664</c:v>
                </c:pt>
                <c:pt idx="18791">
                  <c:v>43013.364583333336</c:v>
                </c:pt>
                <c:pt idx="18792">
                  <c:v>43013.375</c:v>
                </c:pt>
                <c:pt idx="18793">
                  <c:v>43013.385416666664</c:v>
                </c:pt>
                <c:pt idx="18794">
                  <c:v>43013.395833333336</c:v>
                </c:pt>
                <c:pt idx="18795">
                  <c:v>43013.40625</c:v>
                </c:pt>
                <c:pt idx="18796">
                  <c:v>43013.416666666664</c:v>
                </c:pt>
                <c:pt idx="18797">
                  <c:v>43013.427083333336</c:v>
                </c:pt>
                <c:pt idx="18798">
                  <c:v>43013.4375</c:v>
                </c:pt>
                <c:pt idx="18799">
                  <c:v>43013.447916666664</c:v>
                </c:pt>
                <c:pt idx="18800">
                  <c:v>43013.458333333336</c:v>
                </c:pt>
                <c:pt idx="18801">
                  <c:v>43013.46875</c:v>
                </c:pt>
                <c:pt idx="18802">
                  <c:v>43013.479166666664</c:v>
                </c:pt>
                <c:pt idx="18803">
                  <c:v>43013.489583333336</c:v>
                </c:pt>
                <c:pt idx="18804">
                  <c:v>43013.5</c:v>
                </c:pt>
                <c:pt idx="18805">
                  <c:v>43013.510416666664</c:v>
                </c:pt>
                <c:pt idx="18806">
                  <c:v>43013.520833333336</c:v>
                </c:pt>
                <c:pt idx="18807">
                  <c:v>43013.53125</c:v>
                </c:pt>
                <c:pt idx="18808">
                  <c:v>43013.541666666664</c:v>
                </c:pt>
                <c:pt idx="18809">
                  <c:v>43013.552083333336</c:v>
                </c:pt>
                <c:pt idx="18810">
                  <c:v>43013.5625</c:v>
                </c:pt>
                <c:pt idx="18811">
                  <c:v>43013.572916666664</c:v>
                </c:pt>
                <c:pt idx="18812">
                  <c:v>43013.583333333336</c:v>
                </c:pt>
                <c:pt idx="18813">
                  <c:v>43013.59375</c:v>
                </c:pt>
                <c:pt idx="18814">
                  <c:v>43013.604166666664</c:v>
                </c:pt>
                <c:pt idx="18815">
                  <c:v>43013.614583333336</c:v>
                </c:pt>
                <c:pt idx="18816">
                  <c:v>43013.625</c:v>
                </c:pt>
                <c:pt idx="18817">
                  <c:v>43013.635416666664</c:v>
                </c:pt>
                <c:pt idx="18818">
                  <c:v>43013.645833333336</c:v>
                </c:pt>
                <c:pt idx="18819">
                  <c:v>43013.65625</c:v>
                </c:pt>
                <c:pt idx="18820">
                  <c:v>43013.666666666664</c:v>
                </c:pt>
                <c:pt idx="18821">
                  <c:v>43013.677083333336</c:v>
                </c:pt>
                <c:pt idx="18822">
                  <c:v>43013.6875</c:v>
                </c:pt>
                <c:pt idx="18823">
                  <c:v>43013.697916666664</c:v>
                </c:pt>
                <c:pt idx="18824">
                  <c:v>43013.708333333336</c:v>
                </c:pt>
                <c:pt idx="18825">
                  <c:v>43013.71875</c:v>
                </c:pt>
                <c:pt idx="18826">
                  <c:v>43013.729166666664</c:v>
                </c:pt>
                <c:pt idx="18827">
                  <c:v>43013.739583333336</c:v>
                </c:pt>
                <c:pt idx="18828">
                  <c:v>43013.75</c:v>
                </c:pt>
                <c:pt idx="18829">
                  <c:v>43013.760416666664</c:v>
                </c:pt>
                <c:pt idx="18830">
                  <c:v>43013.770833333336</c:v>
                </c:pt>
                <c:pt idx="18831">
                  <c:v>43013.78125</c:v>
                </c:pt>
                <c:pt idx="18832">
                  <c:v>43013.791666666664</c:v>
                </c:pt>
                <c:pt idx="18833">
                  <c:v>43013.802083333336</c:v>
                </c:pt>
                <c:pt idx="18834">
                  <c:v>43013.8125</c:v>
                </c:pt>
                <c:pt idx="18835">
                  <c:v>43013.822916666664</c:v>
                </c:pt>
                <c:pt idx="18836">
                  <c:v>43013.833333333336</c:v>
                </c:pt>
                <c:pt idx="18837">
                  <c:v>43013.84375</c:v>
                </c:pt>
                <c:pt idx="18838">
                  <c:v>43013.854166666664</c:v>
                </c:pt>
                <c:pt idx="18839">
                  <c:v>43013.864583333336</c:v>
                </c:pt>
                <c:pt idx="18840">
                  <c:v>43013.875</c:v>
                </c:pt>
                <c:pt idx="18841">
                  <c:v>43013.885416666664</c:v>
                </c:pt>
                <c:pt idx="18842">
                  <c:v>43013.895833333336</c:v>
                </c:pt>
                <c:pt idx="18843">
                  <c:v>43013.90625</c:v>
                </c:pt>
                <c:pt idx="18844">
                  <c:v>43013.916666666664</c:v>
                </c:pt>
                <c:pt idx="18845">
                  <c:v>43013.927083333336</c:v>
                </c:pt>
                <c:pt idx="18846">
                  <c:v>43013.9375</c:v>
                </c:pt>
                <c:pt idx="18847">
                  <c:v>43013.947916666664</c:v>
                </c:pt>
                <c:pt idx="18848">
                  <c:v>43013.958333333336</c:v>
                </c:pt>
                <c:pt idx="18849">
                  <c:v>43013.96875</c:v>
                </c:pt>
                <c:pt idx="18850">
                  <c:v>43013.979166666664</c:v>
                </c:pt>
                <c:pt idx="18851">
                  <c:v>43013.989583333336</c:v>
                </c:pt>
                <c:pt idx="18852">
                  <c:v>43014</c:v>
                </c:pt>
                <c:pt idx="18853">
                  <c:v>43014.010416666664</c:v>
                </c:pt>
                <c:pt idx="18854">
                  <c:v>43014.020833333336</c:v>
                </c:pt>
                <c:pt idx="18855">
                  <c:v>43014.03125</c:v>
                </c:pt>
                <c:pt idx="18856">
                  <c:v>43014.041666666664</c:v>
                </c:pt>
                <c:pt idx="18857">
                  <c:v>43014.052083333336</c:v>
                </c:pt>
                <c:pt idx="18858">
                  <c:v>43014.0625</c:v>
                </c:pt>
                <c:pt idx="18859">
                  <c:v>43014.072916666664</c:v>
                </c:pt>
                <c:pt idx="18860">
                  <c:v>43014.083333333336</c:v>
                </c:pt>
                <c:pt idx="18861">
                  <c:v>43014.09375</c:v>
                </c:pt>
                <c:pt idx="18862">
                  <c:v>43014.104166666664</c:v>
                </c:pt>
                <c:pt idx="18863">
                  <c:v>43014.114583333336</c:v>
                </c:pt>
                <c:pt idx="18864">
                  <c:v>43014.125</c:v>
                </c:pt>
                <c:pt idx="18865">
                  <c:v>43014.135416666664</c:v>
                </c:pt>
                <c:pt idx="18866">
                  <c:v>43014.145833333336</c:v>
                </c:pt>
                <c:pt idx="18867">
                  <c:v>43014.15625</c:v>
                </c:pt>
                <c:pt idx="18868">
                  <c:v>43014.166666666664</c:v>
                </c:pt>
                <c:pt idx="18869">
                  <c:v>43014.177083333336</c:v>
                </c:pt>
                <c:pt idx="18870">
                  <c:v>43014.1875</c:v>
                </c:pt>
                <c:pt idx="18871">
                  <c:v>43014.197916666664</c:v>
                </c:pt>
                <c:pt idx="18872">
                  <c:v>43014.208333333336</c:v>
                </c:pt>
                <c:pt idx="18873">
                  <c:v>43014.21875</c:v>
                </c:pt>
                <c:pt idx="18874">
                  <c:v>43014.229166666664</c:v>
                </c:pt>
                <c:pt idx="18875">
                  <c:v>43014.239583333336</c:v>
                </c:pt>
                <c:pt idx="18876">
                  <c:v>43014.25</c:v>
                </c:pt>
                <c:pt idx="18877">
                  <c:v>43014.260416666664</c:v>
                </c:pt>
                <c:pt idx="18878">
                  <c:v>43014.270833333336</c:v>
                </c:pt>
                <c:pt idx="18879">
                  <c:v>43014.28125</c:v>
                </c:pt>
                <c:pt idx="18880">
                  <c:v>43014.291666666664</c:v>
                </c:pt>
                <c:pt idx="18881">
                  <c:v>43014.302083333336</c:v>
                </c:pt>
                <c:pt idx="18882">
                  <c:v>43014.3125</c:v>
                </c:pt>
                <c:pt idx="18883">
                  <c:v>43014.322916666664</c:v>
                </c:pt>
                <c:pt idx="18884">
                  <c:v>43014.333333333336</c:v>
                </c:pt>
                <c:pt idx="18885">
                  <c:v>43014.34375</c:v>
                </c:pt>
                <c:pt idx="18886">
                  <c:v>43014.354166666664</c:v>
                </c:pt>
                <c:pt idx="18887">
                  <c:v>43014.364583333336</c:v>
                </c:pt>
                <c:pt idx="18888">
                  <c:v>43014.375</c:v>
                </c:pt>
                <c:pt idx="18889">
                  <c:v>43014.385416666664</c:v>
                </c:pt>
                <c:pt idx="18890">
                  <c:v>43014.395833333336</c:v>
                </c:pt>
                <c:pt idx="18891">
                  <c:v>43014.40625</c:v>
                </c:pt>
                <c:pt idx="18892">
                  <c:v>43014.416666666664</c:v>
                </c:pt>
                <c:pt idx="18893">
                  <c:v>43014.427083333336</c:v>
                </c:pt>
                <c:pt idx="18894">
                  <c:v>43014.4375</c:v>
                </c:pt>
                <c:pt idx="18895">
                  <c:v>43014.447916666664</c:v>
                </c:pt>
                <c:pt idx="18896">
                  <c:v>43014.458333333336</c:v>
                </c:pt>
                <c:pt idx="18897">
                  <c:v>43014.46875</c:v>
                </c:pt>
                <c:pt idx="18898">
                  <c:v>43014.479166666664</c:v>
                </c:pt>
                <c:pt idx="18899">
                  <c:v>43014.489583333336</c:v>
                </c:pt>
                <c:pt idx="18900">
                  <c:v>43014.5</c:v>
                </c:pt>
                <c:pt idx="18901">
                  <c:v>43014.510416666664</c:v>
                </c:pt>
                <c:pt idx="18902">
                  <c:v>43014.520833333336</c:v>
                </c:pt>
                <c:pt idx="18903">
                  <c:v>43014.53125</c:v>
                </c:pt>
                <c:pt idx="18904">
                  <c:v>43014.541666666664</c:v>
                </c:pt>
                <c:pt idx="18905">
                  <c:v>43014.552083333336</c:v>
                </c:pt>
                <c:pt idx="18906">
                  <c:v>43014.5625</c:v>
                </c:pt>
                <c:pt idx="18907">
                  <c:v>43014.572916666664</c:v>
                </c:pt>
                <c:pt idx="18908">
                  <c:v>43014.583333333336</c:v>
                </c:pt>
                <c:pt idx="18909">
                  <c:v>43014.59375</c:v>
                </c:pt>
                <c:pt idx="18910">
                  <c:v>43014.604166666664</c:v>
                </c:pt>
                <c:pt idx="18911">
                  <c:v>43014.614583333336</c:v>
                </c:pt>
                <c:pt idx="18912">
                  <c:v>43014.625</c:v>
                </c:pt>
                <c:pt idx="18913">
                  <c:v>43014.635416666664</c:v>
                </c:pt>
                <c:pt idx="18914">
                  <c:v>43014.645833333336</c:v>
                </c:pt>
                <c:pt idx="18915">
                  <c:v>43014.65625</c:v>
                </c:pt>
                <c:pt idx="18916">
                  <c:v>43014.666666666664</c:v>
                </c:pt>
                <c:pt idx="18917">
                  <c:v>43014.677083333336</c:v>
                </c:pt>
                <c:pt idx="18918">
                  <c:v>43014.6875</c:v>
                </c:pt>
                <c:pt idx="18919">
                  <c:v>43014.697916666664</c:v>
                </c:pt>
                <c:pt idx="18920">
                  <c:v>43014.708333333336</c:v>
                </c:pt>
                <c:pt idx="18921">
                  <c:v>43014.71875</c:v>
                </c:pt>
                <c:pt idx="18922">
                  <c:v>43014.729166666664</c:v>
                </c:pt>
                <c:pt idx="18923">
                  <c:v>43014.739583333336</c:v>
                </c:pt>
                <c:pt idx="18924">
                  <c:v>43014.75</c:v>
                </c:pt>
                <c:pt idx="18925">
                  <c:v>43014.760416666664</c:v>
                </c:pt>
                <c:pt idx="18926">
                  <c:v>43014.770833333336</c:v>
                </c:pt>
                <c:pt idx="18927">
                  <c:v>43014.78125</c:v>
                </c:pt>
                <c:pt idx="18928">
                  <c:v>43014.791666666664</c:v>
                </c:pt>
                <c:pt idx="18929">
                  <c:v>43014.802083333336</c:v>
                </c:pt>
                <c:pt idx="18930">
                  <c:v>43014.8125</c:v>
                </c:pt>
                <c:pt idx="18931">
                  <c:v>43014.822916666664</c:v>
                </c:pt>
                <c:pt idx="18932">
                  <c:v>43014.833333333336</c:v>
                </c:pt>
                <c:pt idx="18933">
                  <c:v>43014.84375</c:v>
                </c:pt>
                <c:pt idx="18934">
                  <c:v>43014.854166666664</c:v>
                </c:pt>
                <c:pt idx="18935">
                  <c:v>43014.864583333336</c:v>
                </c:pt>
                <c:pt idx="18936">
                  <c:v>43014.875</c:v>
                </c:pt>
                <c:pt idx="18937">
                  <c:v>43014.885416666664</c:v>
                </c:pt>
                <c:pt idx="18938">
                  <c:v>43014.895833333336</c:v>
                </c:pt>
                <c:pt idx="18939">
                  <c:v>43014.90625</c:v>
                </c:pt>
                <c:pt idx="18940">
                  <c:v>43014.916666666664</c:v>
                </c:pt>
                <c:pt idx="18941">
                  <c:v>43014.927083333336</c:v>
                </c:pt>
                <c:pt idx="18942">
                  <c:v>43014.9375</c:v>
                </c:pt>
                <c:pt idx="18943">
                  <c:v>43014.947916666664</c:v>
                </c:pt>
                <c:pt idx="18944">
                  <c:v>43014.958333333336</c:v>
                </c:pt>
                <c:pt idx="18945">
                  <c:v>43014.96875</c:v>
                </c:pt>
                <c:pt idx="18946">
                  <c:v>43014.979166666664</c:v>
                </c:pt>
                <c:pt idx="18947">
                  <c:v>43014.989583333336</c:v>
                </c:pt>
                <c:pt idx="18948">
                  <c:v>43015</c:v>
                </c:pt>
                <c:pt idx="18949">
                  <c:v>43015.010416666664</c:v>
                </c:pt>
                <c:pt idx="18950">
                  <c:v>43015.020833333336</c:v>
                </c:pt>
                <c:pt idx="18951">
                  <c:v>43015.03125</c:v>
                </c:pt>
                <c:pt idx="18952">
                  <c:v>43015.041666666664</c:v>
                </c:pt>
                <c:pt idx="18953">
                  <c:v>43015.052083333336</c:v>
                </c:pt>
                <c:pt idx="18954">
                  <c:v>43015.0625</c:v>
                </c:pt>
                <c:pt idx="18955">
                  <c:v>43015.072916666664</c:v>
                </c:pt>
                <c:pt idx="18956">
                  <c:v>43015.083333333336</c:v>
                </c:pt>
                <c:pt idx="18957">
                  <c:v>43015.09375</c:v>
                </c:pt>
                <c:pt idx="18958">
                  <c:v>43015.104166666664</c:v>
                </c:pt>
                <c:pt idx="18959">
                  <c:v>43015.114583333336</c:v>
                </c:pt>
                <c:pt idx="18960">
                  <c:v>43015.125</c:v>
                </c:pt>
                <c:pt idx="18961">
                  <c:v>43015.135416666664</c:v>
                </c:pt>
                <c:pt idx="18962">
                  <c:v>43015.145833333336</c:v>
                </c:pt>
                <c:pt idx="18963">
                  <c:v>43015.15625</c:v>
                </c:pt>
                <c:pt idx="18964">
                  <c:v>43015.166666666664</c:v>
                </c:pt>
                <c:pt idx="18965">
                  <c:v>43015.177083333336</c:v>
                </c:pt>
                <c:pt idx="18966">
                  <c:v>43015.1875</c:v>
                </c:pt>
                <c:pt idx="18967">
                  <c:v>43015.197916666664</c:v>
                </c:pt>
                <c:pt idx="18968">
                  <c:v>43015.208333333336</c:v>
                </c:pt>
                <c:pt idx="18969">
                  <c:v>43015.21875</c:v>
                </c:pt>
                <c:pt idx="18970">
                  <c:v>43015.229166666664</c:v>
                </c:pt>
                <c:pt idx="18971">
                  <c:v>43015.239583333336</c:v>
                </c:pt>
                <c:pt idx="18972">
                  <c:v>43015.25</c:v>
                </c:pt>
                <c:pt idx="18973">
                  <c:v>43015.260416666664</c:v>
                </c:pt>
                <c:pt idx="18974">
                  <c:v>43015.270833333336</c:v>
                </c:pt>
                <c:pt idx="18975">
                  <c:v>43015.28125</c:v>
                </c:pt>
                <c:pt idx="18976">
                  <c:v>43015.291666666664</c:v>
                </c:pt>
                <c:pt idx="18977">
                  <c:v>43015.302083333336</c:v>
                </c:pt>
                <c:pt idx="18978">
                  <c:v>43015.3125</c:v>
                </c:pt>
                <c:pt idx="18979">
                  <c:v>43015.322916666664</c:v>
                </c:pt>
                <c:pt idx="18980">
                  <c:v>43015.333333333336</c:v>
                </c:pt>
                <c:pt idx="18981">
                  <c:v>43015.34375</c:v>
                </c:pt>
                <c:pt idx="18982">
                  <c:v>43015.354166666664</c:v>
                </c:pt>
                <c:pt idx="18983">
                  <c:v>43015.364583333336</c:v>
                </c:pt>
                <c:pt idx="18984">
                  <c:v>43015.375</c:v>
                </c:pt>
                <c:pt idx="18985">
                  <c:v>43015.385416666664</c:v>
                </c:pt>
                <c:pt idx="18986">
                  <c:v>43015.395833333336</c:v>
                </c:pt>
                <c:pt idx="18987">
                  <c:v>43015.40625</c:v>
                </c:pt>
                <c:pt idx="18988">
                  <c:v>43015.416666666664</c:v>
                </c:pt>
                <c:pt idx="18989">
                  <c:v>43015.427083333336</c:v>
                </c:pt>
                <c:pt idx="18990">
                  <c:v>43015.4375</c:v>
                </c:pt>
                <c:pt idx="18991">
                  <c:v>43015.447916666664</c:v>
                </c:pt>
                <c:pt idx="18992">
                  <c:v>43015.458333333336</c:v>
                </c:pt>
                <c:pt idx="18993">
                  <c:v>43015.46875</c:v>
                </c:pt>
                <c:pt idx="18994">
                  <c:v>43015.479166666664</c:v>
                </c:pt>
                <c:pt idx="18995">
                  <c:v>43015.489583333336</c:v>
                </c:pt>
                <c:pt idx="18996">
                  <c:v>43015.5</c:v>
                </c:pt>
                <c:pt idx="18997">
                  <c:v>43015.510416666664</c:v>
                </c:pt>
                <c:pt idx="18998">
                  <c:v>43015.520833333336</c:v>
                </c:pt>
                <c:pt idx="18999">
                  <c:v>43015.53125</c:v>
                </c:pt>
                <c:pt idx="19000">
                  <c:v>43015.541666666664</c:v>
                </c:pt>
                <c:pt idx="19001">
                  <c:v>43015.552083333336</c:v>
                </c:pt>
                <c:pt idx="19002">
                  <c:v>43015.5625</c:v>
                </c:pt>
                <c:pt idx="19003">
                  <c:v>43015.572916666664</c:v>
                </c:pt>
                <c:pt idx="19004">
                  <c:v>43015.583333333336</c:v>
                </c:pt>
                <c:pt idx="19005">
                  <c:v>43015.59375</c:v>
                </c:pt>
                <c:pt idx="19006">
                  <c:v>43015.604166666664</c:v>
                </c:pt>
                <c:pt idx="19007">
                  <c:v>43015.614583333336</c:v>
                </c:pt>
                <c:pt idx="19008">
                  <c:v>43015.625</c:v>
                </c:pt>
                <c:pt idx="19009">
                  <c:v>43015.635416666664</c:v>
                </c:pt>
                <c:pt idx="19010">
                  <c:v>43015.645833333336</c:v>
                </c:pt>
                <c:pt idx="19011">
                  <c:v>43015.65625</c:v>
                </c:pt>
                <c:pt idx="19012">
                  <c:v>43015.666666666664</c:v>
                </c:pt>
                <c:pt idx="19013">
                  <c:v>43015.677083333336</c:v>
                </c:pt>
                <c:pt idx="19014">
                  <c:v>43015.6875</c:v>
                </c:pt>
                <c:pt idx="19015">
                  <c:v>43015.697916666664</c:v>
                </c:pt>
                <c:pt idx="19016">
                  <c:v>43015.708333333336</c:v>
                </c:pt>
                <c:pt idx="19017">
                  <c:v>43015.71875</c:v>
                </c:pt>
                <c:pt idx="19018">
                  <c:v>43015.729166666664</c:v>
                </c:pt>
                <c:pt idx="19019">
                  <c:v>43015.739583333336</c:v>
                </c:pt>
                <c:pt idx="19020">
                  <c:v>43015.75</c:v>
                </c:pt>
                <c:pt idx="19021">
                  <c:v>43015.760416666664</c:v>
                </c:pt>
                <c:pt idx="19022">
                  <c:v>43015.770833333336</c:v>
                </c:pt>
                <c:pt idx="19023">
                  <c:v>43015.78125</c:v>
                </c:pt>
                <c:pt idx="19024">
                  <c:v>43015.791666666664</c:v>
                </c:pt>
                <c:pt idx="19025">
                  <c:v>43015.802083333336</c:v>
                </c:pt>
                <c:pt idx="19026">
                  <c:v>43015.8125</c:v>
                </c:pt>
                <c:pt idx="19027">
                  <c:v>43015.822916666664</c:v>
                </c:pt>
                <c:pt idx="19028">
                  <c:v>43015.833333333336</c:v>
                </c:pt>
                <c:pt idx="19029">
                  <c:v>43015.84375</c:v>
                </c:pt>
                <c:pt idx="19030">
                  <c:v>43015.854166666664</c:v>
                </c:pt>
                <c:pt idx="19031">
                  <c:v>43015.864583333336</c:v>
                </c:pt>
                <c:pt idx="19032">
                  <c:v>43015.875</c:v>
                </c:pt>
                <c:pt idx="19033">
                  <c:v>43015.885416666664</c:v>
                </c:pt>
                <c:pt idx="19034">
                  <c:v>43015.895833333336</c:v>
                </c:pt>
                <c:pt idx="19035">
                  <c:v>43015.90625</c:v>
                </c:pt>
                <c:pt idx="19036">
                  <c:v>43015.916666666664</c:v>
                </c:pt>
                <c:pt idx="19037">
                  <c:v>43015.927083333336</c:v>
                </c:pt>
                <c:pt idx="19038">
                  <c:v>43015.9375</c:v>
                </c:pt>
                <c:pt idx="19039">
                  <c:v>43015.947916666664</c:v>
                </c:pt>
                <c:pt idx="19040">
                  <c:v>43015.958333333336</c:v>
                </c:pt>
                <c:pt idx="19041">
                  <c:v>43015.96875</c:v>
                </c:pt>
                <c:pt idx="19042">
                  <c:v>43015.979166666664</c:v>
                </c:pt>
                <c:pt idx="19043">
                  <c:v>43015.989583333336</c:v>
                </c:pt>
                <c:pt idx="19044">
                  <c:v>43016</c:v>
                </c:pt>
                <c:pt idx="19045">
                  <c:v>43016.010416666664</c:v>
                </c:pt>
                <c:pt idx="19046">
                  <c:v>43016.020833333336</c:v>
                </c:pt>
                <c:pt idx="19047">
                  <c:v>43016.03125</c:v>
                </c:pt>
                <c:pt idx="19048">
                  <c:v>43016.041666666664</c:v>
                </c:pt>
                <c:pt idx="19049">
                  <c:v>43016.052083333336</c:v>
                </c:pt>
                <c:pt idx="19050">
                  <c:v>43016.0625</c:v>
                </c:pt>
                <c:pt idx="19051">
                  <c:v>43016.072916666664</c:v>
                </c:pt>
                <c:pt idx="19052">
                  <c:v>43016.083333333336</c:v>
                </c:pt>
                <c:pt idx="19053">
                  <c:v>43016.09375</c:v>
                </c:pt>
                <c:pt idx="19054">
                  <c:v>43016.104166666664</c:v>
                </c:pt>
                <c:pt idx="19055">
                  <c:v>43016.114583333336</c:v>
                </c:pt>
                <c:pt idx="19056">
                  <c:v>43016.125</c:v>
                </c:pt>
                <c:pt idx="19057">
                  <c:v>43016.135416666664</c:v>
                </c:pt>
                <c:pt idx="19058">
                  <c:v>43016.145833333336</c:v>
                </c:pt>
                <c:pt idx="19059">
                  <c:v>43016.15625</c:v>
                </c:pt>
                <c:pt idx="19060">
                  <c:v>43016.166666666664</c:v>
                </c:pt>
                <c:pt idx="19061">
                  <c:v>43016.177083333336</c:v>
                </c:pt>
                <c:pt idx="19062">
                  <c:v>43016.1875</c:v>
                </c:pt>
                <c:pt idx="19063">
                  <c:v>43016.197916666664</c:v>
                </c:pt>
                <c:pt idx="19064">
                  <c:v>43016.208333333336</c:v>
                </c:pt>
                <c:pt idx="19065">
                  <c:v>43016.21875</c:v>
                </c:pt>
                <c:pt idx="19066">
                  <c:v>43016.229166666664</c:v>
                </c:pt>
                <c:pt idx="19067">
                  <c:v>43016.239583333336</c:v>
                </c:pt>
                <c:pt idx="19068">
                  <c:v>43016.25</c:v>
                </c:pt>
                <c:pt idx="19069">
                  <c:v>43016.260416666664</c:v>
                </c:pt>
                <c:pt idx="19070">
                  <c:v>43016.270833333336</c:v>
                </c:pt>
                <c:pt idx="19071">
                  <c:v>43016.28125</c:v>
                </c:pt>
                <c:pt idx="19072">
                  <c:v>43016.291666666664</c:v>
                </c:pt>
                <c:pt idx="19073">
                  <c:v>43016.302083333336</c:v>
                </c:pt>
                <c:pt idx="19074">
                  <c:v>43016.3125</c:v>
                </c:pt>
                <c:pt idx="19075">
                  <c:v>43016.322916666664</c:v>
                </c:pt>
                <c:pt idx="19076">
                  <c:v>43016.333333333336</c:v>
                </c:pt>
                <c:pt idx="19077">
                  <c:v>43016.34375</c:v>
                </c:pt>
                <c:pt idx="19078">
                  <c:v>43016.354166666664</c:v>
                </c:pt>
                <c:pt idx="19079">
                  <c:v>43016.364583333336</c:v>
                </c:pt>
                <c:pt idx="19080">
                  <c:v>43016.375</c:v>
                </c:pt>
                <c:pt idx="19081">
                  <c:v>43016.385416666664</c:v>
                </c:pt>
                <c:pt idx="19082">
                  <c:v>43016.395833333336</c:v>
                </c:pt>
                <c:pt idx="19083">
                  <c:v>43016.40625</c:v>
                </c:pt>
                <c:pt idx="19084">
                  <c:v>43016.416666666664</c:v>
                </c:pt>
                <c:pt idx="19085">
                  <c:v>43016.427083333336</c:v>
                </c:pt>
                <c:pt idx="19086">
                  <c:v>43016.4375</c:v>
                </c:pt>
                <c:pt idx="19087">
                  <c:v>43016.447916666664</c:v>
                </c:pt>
                <c:pt idx="19088">
                  <c:v>43016.458333333336</c:v>
                </c:pt>
                <c:pt idx="19089">
                  <c:v>43016.46875</c:v>
                </c:pt>
                <c:pt idx="19090">
                  <c:v>43016.479166666664</c:v>
                </c:pt>
                <c:pt idx="19091">
                  <c:v>43016.489583333336</c:v>
                </c:pt>
                <c:pt idx="19092">
                  <c:v>43016.5</c:v>
                </c:pt>
                <c:pt idx="19093">
                  <c:v>43016.510416666664</c:v>
                </c:pt>
                <c:pt idx="19094">
                  <c:v>43016.520833333336</c:v>
                </c:pt>
                <c:pt idx="19095">
                  <c:v>43016.53125</c:v>
                </c:pt>
                <c:pt idx="19096">
                  <c:v>43016.541666666664</c:v>
                </c:pt>
                <c:pt idx="19097">
                  <c:v>43016.552083333336</c:v>
                </c:pt>
                <c:pt idx="19098">
                  <c:v>43016.5625</c:v>
                </c:pt>
                <c:pt idx="19099">
                  <c:v>43016.572916666664</c:v>
                </c:pt>
                <c:pt idx="19100">
                  <c:v>43016.583333333336</c:v>
                </c:pt>
                <c:pt idx="19101">
                  <c:v>43016.59375</c:v>
                </c:pt>
                <c:pt idx="19102">
                  <c:v>43016.604166666664</c:v>
                </c:pt>
                <c:pt idx="19103">
                  <c:v>43016.614583333336</c:v>
                </c:pt>
                <c:pt idx="19104">
                  <c:v>43016.625</c:v>
                </c:pt>
                <c:pt idx="19105">
                  <c:v>43016.635416666664</c:v>
                </c:pt>
                <c:pt idx="19106">
                  <c:v>43016.645833333336</c:v>
                </c:pt>
                <c:pt idx="19107">
                  <c:v>43016.65625</c:v>
                </c:pt>
                <c:pt idx="19108">
                  <c:v>43016.666666666664</c:v>
                </c:pt>
                <c:pt idx="19109">
                  <c:v>43016.677083333336</c:v>
                </c:pt>
                <c:pt idx="19110">
                  <c:v>43016.6875</c:v>
                </c:pt>
                <c:pt idx="19111">
                  <c:v>43016.697916666664</c:v>
                </c:pt>
                <c:pt idx="19112">
                  <c:v>43016.708333333336</c:v>
                </c:pt>
                <c:pt idx="19113">
                  <c:v>43016.71875</c:v>
                </c:pt>
                <c:pt idx="19114">
                  <c:v>43016.729166666664</c:v>
                </c:pt>
                <c:pt idx="19115">
                  <c:v>43016.739583333336</c:v>
                </c:pt>
                <c:pt idx="19116">
                  <c:v>43016.75</c:v>
                </c:pt>
                <c:pt idx="19117">
                  <c:v>43016.760416666664</c:v>
                </c:pt>
                <c:pt idx="19118">
                  <c:v>43016.770833333336</c:v>
                </c:pt>
                <c:pt idx="19119">
                  <c:v>43016.78125</c:v>
                </c:pt>
                <c:pt idx="19120">
                  <c:v>43016.791666666664</c:v>
                </c:pt>
                <c:pt idx="19121">
                  <c:v>43016.802083333336</c:v>
                </c:pt>
                <c:pt idx="19122">
                  <c:v>43016.8125</c:v>
                </c:pt>
                <c:pt idx="19123">
                  <c:v>43016.822916666664</c:v>
                </c:pt>
                <c:pt idx="19124">
                  <c:v>43016.833333333336</c:v>
                </c:pt>
                <c:pt idx="19125">
                  <c:v>43016.84375</c:v>
                </c:pt>
                <c:pt idx="19126">
                  <c:v>43016.854166666664</c:v>
                </c:pt>
                <c:pt idx="19127">
                  <c:v>43016.864583333336</c:v>
                </c:pt>
                <c:pt idx="19128">
                  <c:v>43016.875</c:v>
                </c:pt>
                <c:pt idx="19129">
                  <c:v>43016.885416666664</c:v>
                </c:pt>
                <c:pt idx="19130">
                  <c:v>43016.895833333336</c:v>
                </c:pt>
                <c:pt idx="19131">
                  <c:v>43016.90625</c:v>
                </c:pt>
                <c:pt idx="19132">
                  <c:v>43016.916666666664</c:v>
                </c:pt>
                <c:pt idx="19133">
                  <c:v>43016.927083333336</c:v>
                </c:pt>
                <c:pt idx="19134">
                  <c:v>43016.9375</c:v>
                </c:pt>
                <c:pt idx="19135">
                  <c:v>43016.947916666664</c:v>
                </c:pt>
                <c:pt idx="19136">
                  <c:v>43016.958333333336</c:v>
                </c:pt>
                <c:pt idx="19137">
                  <c:v>43016.96875</c:v>
                </c:pt>
                <c:pt idx="19138">
                  <c:v>43016.979166666664</c:v>
                </c:pt>
                <c:pt idx="19139">
                  <c:v>43016.989583333336</c:v>
                </c:pt>
                <c:pt idx="19140">
                  <c:v>43017</c:v>
                </c:pt>
                <c:pt idx="19141">
                  <c:v>43017.010416666664</c:v>
                </c:pt>
                <c:pt idx="19142">
                  <c:v>43017.020833333336</c:v>
                </c:pt>
                <c:pt idx="19143">
                  <c:v>43017.03125</c:v>
                </c:pt>
                <c:pt idx="19144">
                  <c:v>43017.041666666664</c:v>
                </c:pt>
                <c:pt idx="19145">
                  <c:v>43017.052083333336</c:v>
                </c:pt>
                <c:pt idx="19146">
                  <c:v>43017.0625</c:v>
                </c:pt>
                <c:pt idx="19147">
                  <c:v>43017.072916666664</c:v>
                </c:pt>
                <c:pt idx="19148">
                  <c:v>43017.083333333336</c:v>
                </c:pt>
                <c:pt idx="19149">
                  <c:v>43017.09375</c:v>
                </c:pt>
                <c:pt idx="19150">
                  <c:v>43017.104166666664</c:v>
                </c:pt>
                <c:pt idx="19151">
                  <c:v>43017.114583333336</c:v>
                </c:pt>
                <c:pt idx="19152">
                  <c:v>43017.125</c:v>
                </c:pt>
                <c:pt idx="19153">
                  <c:v>43017.135416666664</c:v>
                </c:pt>
                <c:pt idx="19154">
                  <c:v>43017.145833333336</c:v>
                </c:pt>
                <c:pt idx="19155">
                  <c:v>43017.15625</c:v>
                </c:pt>
                <c:pt idx="19156">
                  <c:v>43017.166666666664</c:v>
                </c:pt>
                <c:pt idx="19157">
                  <c:v>43017.177083333336</c:v>
                </c:pt>
                <c:pt idx="19158">
                  <c:v>43017.1875</c:v>
                </c:pt>
                <c:pt idx="19159">
                  <c:v>43017.197916666664</c:v>
                </c:pt>
                <c:pt idx="19160">
                  <c:v>43017.208333333336</c:v>
                </c:pt>
                <c:pt idx="19161">
                  <c:v>43017.21875</c:v>
                </c:pt>
                <c:pt idx="19162">
                  <c:v>43017.229166666664</c:v>
                </c:pt>
                <c:pt idx="19163">
                  <c:v>43017.239583333336</c:v>
                </c:pt>
                <c:pt idx="19164">
                  <c:v>43017.25</c:v>
                </c:pt>
                <c:pt idx="19165">
                  <c:v>43017.260416666664</c:v>
                </c:pt>
                <c:pt idx="19166">
                  <c:v>43017.270833333336</c:v>
                </c:pt>
                <c:pt idx="19167">
                  <c:v>43017.28125</c:v>
                </c:pt>
                <c:pt idx="19168">
                  <c:v>43017.291666666664</c:v>
                </c:pt>
                <c:pt idx="19169">
                  <c:v>43017.302083333336</c:v>
                </c:pt>
                <c:pt idx="19170">
                  <c:v>43017.3125</c:v>
                </c:pt>
                <c:pt idx="19171">
                  <c:v>43017.322916666664</c:v>
                </c:pt>
                <c:pt idx="19172">
                  <c:v>43017.333333333336</c:v>
                </c:pt>
                <c:pt idx="19173">
                  <c:v>43017.34375</c:v>
                </c:pt>
                <c:pt idx="19174">
                  <c:v>43017.354166666664</c:v>
                </c:pt>
                <c:pt idx="19175">
                  <c:v>43017.364583333336</c:v>
                </c:pt>
                <c:pt idx="19176">
                  <c:v>43017.375</c:v>
                </c:pt>
                <c:pt idx="19177">
                  <c:v>43017.385416666664</c:v>
                </c:pt>
                <c:pt idx="19178">
                  <c:v>43017.395833333336</c:v>
                </c:pt>
                <c:pt idx="19179">
                  <c:v>43017.40625</c:v>
                </c:pt>
                <c:pt idx="19180">
                  <c:v>43017.416666666664</c:v>
                </c:pt>
                <c:pt idx="19181">
                  <c:v>43017.427083333336</c:v>
                </c:pt>
                <c:pt idx="19182">
                  <c:v>43017.4375</c:v>
                </c:pt>
                <c:pt idx="19183">
                  <c:v>43017.447916666664</c:v>
                </c:pt>
                <c:pt idx="19184">
                  <c:v>43017.458333333336</c:v>
                </c:pt>
                <c:pt idx="19185">
                  <c:v>43017.46875</c:v>
                </c:pt>
                <c:pt idx="19186">
                  <c:v>43017.479166666664</c:v>
                </c:pt>
                <c:pt idx="19187">
                  <c:v>43017.489583333336</c:v>
                </c:pt>
                <c:pt idx="19188">
                  <c:v>43017.5</c:v>
                </c:pt>
                <c:pt idx="19189">
                  <c:v>43017.510416666664</c:v>
                </c:pt>
                <c:pt idx="19190">
                  <c:v>43017.520833333336</c:v>
                </c:pt>
                <c:pt idx="19191">
                  <c:v>43017.53125</c:v>
                </c:pt>
                <c:pt idx="19192">
                  <c:v>43017.541666666664</c:v>
                </c:pt>
                <c:pt idx="19193">
                  <c:v>43017.552083333336</c:v>
                </c:pt>
                <c:pt idx="19194">
                  <c:v>43017.5625</c:v>
                </c:pt>
                <c:pt idx="19195">
                  <c:v>43017.572916666664</c:v>
                </c:pt>
                <c:pt idx="19196">
                  <c:v>43017.583333333336</c:v>
                </c:pt>
                <c:pt idx="19197">
                  <c:v>43017.59375</c:v>
                </c:pt>
                <c:pt idx="19198">
                  <c:v>43017.604166666664</c:v>
                </c:pt>
                <c:pt idx="19199">
                  <c:v>43017.614583333336</c:v>
                </c:pt>
                <c:pt idx="19200">
                  <c:v>43017.625</c:v>
                </c:pt>
                <c:pt idx="19201">
                  <c:v>43017.635416666664</c:v>
                </c:pt>
                <c:pt idx="19202">
                  <c:v>43017.645833333336</c:v>
                </c:pt>
                <c:pt idx="19203">
                  <c:v>43017.65625</c:v>
                </c:pt>
                <c:pt idx="19204">
                  <c:v>43017.666666666664</c:v>
                </c:pt>
                <c:pt idx="19205">
                  <c:v>43017.677083333336</c:v>
                </c:pt>
                <c:pt idx="19206">
                  <c:v>43017.6875</c:v>
                </c:pt>
                <c:pt idx="19207">
                  <c:v>43017.697916666664</c:v>
                </c:pt>
                <c:pt idx="19208">
                  <c:v>43017.708333333336</c:v>
                </c:pt>
                <c:pt idx="19209">
                  <c:v>43017.71875</c:v>
                </c:pt>
                <c:pt idx="19210">
                  <c:v>43017.729166666664</c:v>
                </c:pt>
                <c:pt idx="19211">
                  <c:v>43017.739583333336</c:v>
                </c:pt>
                <c:pt idx="19212">
                  <c:v>43017.75</c:v>
                </c:pt>
                <c:pt idx="19213">
                  <c:v>43017.760416666664</c:v>
                </c:pt>
                <c:pt idx="19214">
                  <c:v>43017.770833333336</c:v>
                </c:pt>
                <c:pt idx="19215">
                  <c:v>43017.78125</c:v>
                </c:pt>
                <c:pt idx="19216">
                  <c:v>43017.791666666664</c:v>
                </c:pt>
                <c:pt idx="19217">
                  <c:v>43017.802083333336</c:v>
                </c:pt>
                <c:pt idx="19218">
                  <c:v>43017.8125</c:v>
                </c:pt>
                <c:pt idx="19219">
                  <c:v>43017.822916666664</c:v>
                </c:pt>
                <c:pt idx="19220">
                  <c:v>43017.833333333336</c:v>
                </c:pt>
                <c:pt idx="19221">
                  <c:v>43017.84375</c:v>
                </c:pt>
                <c:pt idx="19222">
                  <c:v>43017.854166666664</c:v>
                </c:pt>
                <c:pt idx="19223">
                  <c:v>43017.864583333336</c:v>
                </c:pt>
                <c:pt idx="19224">
                  <c:v>43017.875</c:v>
                </c:pt>
                <c:pt idx="19225">
                  <c:v>43017.885416666664</c:v>
                </c:pt>
                <c:pt idx="19226">
                  <c:v>43017.895833333336</c:v>
                </c:pt>
                <c:pt idx="19227">
                  <c:v>43017.90625</c:v>
                </c:pt>
                <c:pt idx="19228">
                  <c:v>43017.916666666664</c:v>
                </c:pt>
                <c:pt idx="19229">
                  <c:v>43017.927083333336</c:v>
                </c:pt>
                <c:pt idx="19230">
                  <c:v>43017.9375</c:v>
                </c:pt>
                <c:pt idx="19231">
                  <c:v>43017.947916666664</c:v>
                </c:pt>
                <c:pt idx="19232">
                  <c:v>43017.958333333336</c:v>
                </c:pt>
                <c:pt idx="19233">
                  <c:v>43017.96875</c:v>
                </c:pt>
                <c:pt idx="19234">
                  <c:v>43017.979166666664</c:v>
                </c:pt>
                <c:pt idx="19235">
                  <c:v>43017.989583333336</c:v>
                </c:pt>
                <c:pt idx="19236">
                  <c:v>43018</c:v>
                </c:pt>
                <c:pt idx="19237">
                  <c:v>43018.010416666664</c:v>
                </c:pt>
                <c:pt idx="19238">
                  <c:v>43018.020833333336</c:v>
                </c:pt>
                <c:pt idx="19239">
                  <c:v>43018.03125</c:v>
                </c:pt>
                <c:pt idx="19240">
                  <c:v>43018.041666666664</c:v>
                </c:pt>
                <c:pt idx="19241">
                  <c:v>43018.052083333336</c:v>
                </c:pt>
                <c:pt idx="19242">
                  <c:v>43018.0625</c:v>
                </c:pt>
                <c:pt idx="19243">
                  <c:v>43018.072916666664</c:v>
                </c:pt>
                <c:pt idx="19244">
                  <c:v>43018.083333333336</c:v>
                </c:pt>
                <c:pt idx="19245">
                  <c:v>43018.09375</c:v>
                </c:pt>
                <c:pt idx="19246">
                  <c:v>43018.104166666664</c:v>
                </c:pt>
                <c:pt idx="19247">
                  <c:v>43018.114583333336</c:v>
                </c:pt>
                <c:pt idx="19248">
                  <c:v>43018.125</c:v>
                </c:pt>
                <c:pt idx="19249">
                  <c:v>43018.135416666664</c:v>
                </c:pt>
                <c:pt idx="19250">
                  <c:v>43018.145833333336</c:v>
                </c:pt>
                <c:pt idx="19251">
                  <c:v>43018.15625</c:v>
                </c:pt>
                <c:pt idx="19252">
                  <c:v>43018.166666666664</c:v>
                </c:pt>
                <c:pt idx="19253">
                  <c:v>43018.177083333336</c:v>
                </c:pt>
                <c:pt idx="19254">
                  <c:v>43018.1875</c:v>
                </c:pt>
                <c:pt idx="19255">
                  <c:v>43018.197916666664</c:v>
                </c:pt>
                <c:pt idx="19256">
                  <c:v>43018.208333333336</c:v>
                </c:pt>
                <c:pt idx="19257">
                  <c:v>43018.21875</c:v>
                </c:pt>
                <c:pt idx="19258">
                  <c:v>43018.229166666664</c:v>
                </c:pt>
                <c:pt idx="19259">
                  <c:v>43018.239583333336</c:v>
                </c:pt>
                <c:pt idx="19260">
                  <c:v>43018.25</c:v>
                </c:pt>
                <c:pt idx="19261">
                  <c:v>43018.260416666664</c:v>
                </c:pt>
                <c:pt idx="19262">
                  <c:v>43018.270833333336</c:v>
                </c:pt>
                <c:pt idx="19263">
                  <c:v>43018.28125</c:v>
                </c:pt>
                <c:pt idx="19264">
                  <c:v>43018.291666666664</c:v>
                </c:pt>
                <c:pt idx="19265">
                  <c:v>43018.302083333336</c:v>
                </c:pt>
                <c:pt idx="19266">
                  <c:v>43018.3125</c:v>
                </c:pt>
                <c:pt idx="19267">
                  <c:v>43018.322916666664</c:v>
                </c:pt>
                <c:pt idx="19268">
                  <c:v>43018.333333333336</c:v>
                </c:pt>
                <c:pt idx="19269">
                  <c:v>43018.34375</c:v>
                </c:pt>
                <c:pt idx="19270">
                  <c:v>43018.354166666664</c:v>
                </c:pt>
                <c:pt idx="19271">
                  <c:v>43018.364583333336</c:v>
                </c:pt>
                <c:pt idx="19272">
                  <c:v>43018.375</c:v>
                </c:pt>
                <c:pt idx="19273">
                  <c:v>43018.385416666664</c:v>
                </c:pt>
                <c:pt idx="19274">
                  <c:v>43018.395833333336</c:v>
                </c:pt>
                <c:pt idx="19275">
                  <c:v>43018.40625</c:v>
                </c:pt>
                <c:pt idx="19276">
                  <c:v>43018.416666666664</c:v>
                </c:pt>
                <c:pt idx="19277">
                  <c:v>43018.427083333336</c:v>
                </c:pt>
                <c:pt idx="19278">
                  <c:v>43018.4375</c:v>
                </c:pt>
                <c:pt idx="19279">
                  <c:v>43018.447916666664</c:v>
                </c:pt>
                <c:pt idx="19280">
                  <c:v>43018.458333333336</c:v>
                </c:pt>
                <c:pt idx="19281">
                  <c:v>43018.46875</c:v>
                </c:pt>
                <c:pt idx="19282">
                  <c:v>43018.479166666664</c:v>
                </c:pt>
                <c:pt idx="19283">
                  <c:v>43018.489583333336</c:v>
                </c:pt>
                <c:pt idx="19284">
                  <c:v>43018.5</c:v>
                </c:pt>
                <c:pt idx="19285">
                  <c:v>43018.510416666664</c:v>
                </c:pt>
                <c:pt idx="19286">
                  <c:v>43018.520833333336</c:v>
                </c:pt>
                <c:pt idx="19287">
                  <c:v>43018.53125</c:v>
                </c:pt>
                <c:pt idx="19288">
                  <c:v>43018.541666666664</c:v>
                </c:pt>
                <c:pt idx="19289">
                  <c:v>43018.552083333336</c:v>
                </c:pt>
                <c:pt idx="19290">
                  <c:v>43018.5625</c:v>
                </c:pt>
                <c:pt idx="19291">
                  <c:v>43018.572916666664</c:v>
                </c:pt>
                <c:pt idx="19292">
                  <c:v>43018.583333333336</c:v>
                </c:pt>
                <c:pt idx="19293">
                  <c:v>43018.59375</c:v>
                </c:pt>
                <c:pt idx="19294">
                  <c:v>43018.604166666664</c:v>
                </c:pt>
                <c:pt idx="19295">
                  <c:v>43018.614583333336</c:v>
                </c:pt>
                <c:pt idx="19296">
                  <c:v>43018.625</c:v>
                </c:pt>
                <c:pt idx="19297">
                  <c:v>43018.635416666664</c:v>
                </c:pt>
                <c:pt idx="19298">
                  <c:v>43018.645833333336</c:v>
                </c:pt>
                <c:pt idx="19299">
                  <c:v>43018.65625</c:v>
                </c:pt>
                <c:pt idx="19300">
                  <c:v>43018.666666666664</c:v>
                </c:pt>
                <c:pt idx="19301">
                  <c:v>43018.677083333336</c:v>
                </c:pt>
                <c:pt idx="19302">
                  <c:v>43018.6875</c:v>
                </c:pt>
                <c:pt idx="19303">
                  <c:v>43018.697916666664</c:v>
                </c:pt>
                <c:pt idx="19304">
                  <c:v>43018.708333333336</c:v>
                </c:pt>
                <c:pt idx="19305">
                  <c:v>43018.71875</c:v>
                </c:pt>
                <c:pt idx="19306">
                  <c:v>43018.729166666664</c:v>
                </c:pt>
                <c:pt idx="19307">
                  <c:v>43018.739583333336</c:v>
                </c:pt>
                <c:pt idx="19308">
                  <c:v>43018.75</c:v>
                </c:pt>
                <c:pt idx="19309">
                  <c:v>43018.760416666664</c:v>
                </c:pt>
                <c:pt idx="19310">
                  <c:v>43018.770833333336</c:v>
                </c:pt>
                <c:pt idx="19311">
                  <c:v>43018.78125</c:v>
                </c:pt>
                <c:pt idx="19312">
                  <c:v>43018.791666666664</c:v>
                </c:pt>
                <c:pt idx="19313">
                  <c:v>43018.802083333336</c:v>
                </c:pt>
                <c:pt idx="19314">
                  <c:v>43018.8125</c:v>
                </c:pt>
                <c:pt idx="19315">
                  <c:v>43018.822916666664</c:v>
                </c:pt>
                <c:pt idx="19316">
                  <c:v>43018.833333333336</c:v>
                </c:pt>
                <c:pt idx="19317">
                  <c:v>43018.84375</c:v>
                </c:pt>
                <c:pt idx="19318">
                  <c:v>43018.854166666664</c:v>
                </c:pt>
                <c:pt idx="19319">
                  <c:v>43018.864583333336</c:v>
                </c:pt>
                <c:pt idx="19320">
                  <c:v>43018.875</c:v>
                </c:pt>
                <c:pt idx="19321">
                  <c:v>43018.885416666664</c:v>
                </c:pt>
                <c:pt idx="19322">
                  <c:v>43018.895833333336</c:v>
                </c:pt>
                <c:pt idx="19323">
                  <c:v>43018.90625</c:v>
                </c:pt>
                <c:pt idx="19324">
                  <c:v>43018.916666666664</c:v>
                </c:pt>
                <c:pt idx="19325">
                  <c:v>43018.927083333336</c:v>
                </c:pt>
                <c:pt idx="19326">
                  <c:v>43018.9375</c:v>
                </c:pt>
                <c:pt idx="19327">
                  <c:v>43018.947916666664</c:v>
                </c:pt>
                <c:pt idx="19328">
                  <c:v>43018.958333333336</c:v>
                </c:pt>
                <c:pt idx="19329">
                  <c:v>43018.96875</c:v>
                </c:pt>
                <c:pt idx="19330">
                  <c:v>43018.979166666664</c:v>
                </c:pt>
                <c:pt idx="19331">
                  <c:v>43018.989583333336</c:v>
                </c:pt>
                <c:pt idx="19332">
                  <c:v>43019</c:v>
                </c:pt>
                <c:pt idx="19333">
                  <c:v>43019.010416666664</c:v>
                </c:pt>
                <c:pt idx="19334">
                  <c:v>43019.020833333336</c:v>
                </c:pt>
                <c:pt idx="19335">
                  <c:v>43019.03125</c:v>
                </c:pt>
                <c:pt idx="19336">
                  <c:v>43019.041666666664</c:v>
                </c:pt>
                <c:pt idx="19337">
                  <c:v>43019.052083333336</c:v>
                </c:pt>
                <c:pt idx="19338">
                  <c:v>43019.0625</c:v>
                </c:pt>
                <c:pt idx="19339">
                  <c:v>43019.072916666664</c:v>
                </c:pt>
                <c:pt idx="19340">
                  <c:v>43019.083333333336</c:v>
                </c:pt>
                <c:pt idx="19341">
                  <c:v>43019.09375</c:v>
                </c:pt>
                <c:pt idx="19342">
                  <c:v>43019.104166666664</c:v>
                </c:pt>
                <c:pt idx="19343">
                  <c:v>43019.114583333336</c:v>
                </c:pt>
                <c:pt idx="19344">
                  <c:v>43019.125</c:v>
                </c:pt>
                <c:pt idx="19345">
                  <c:v>43019.135416666664</c:v>
                </c:pt>
                <c:pt idx="19346">
                  <c:v>43019.145833333336</c:v>
                </c:pt>
                <c:pt idx="19347">
                  <c:v>43019.15625</c:v>
                </c:pt>
                <c:pt idx="19348">
                  <c:v>43019.166666666664</c:v>
                </c:pt>
                <c:pt idx="19349">
                  <c:v>43019.177083333336</c:v>
                </c:pt>
                <c:pt idx="19350">
                  <c:v>43019.1875</c:v>
                </c:pt>
                <c:pt idx="19351">
                  <c:v>43019.197916666664</c:v>
                </c:pt>
                <c:pt idx="19352">
                  <c:v>43019.208333333336</c:v>
                </c:pt>
                <c:pt idx="19353">
                  <c:v>43019.21875</c:v>
                </c:pt>
                <c:pt idx="19354">
                  <c:v>43019.229166666664</c:v>
                </c:pt>
                <c:pt idx="19355">
                  <c:v>43019.239583333336</c:v>
                </c:pt>
                <c:pt idx="19356">
                  <c:v>43019.25</c:v>
                </c:pt>
                <c:pt idx="19357">
                  <c:v>43019.260416666664</c:v>
                </c:pt>
                <c:pt idx="19358">
                  <c:v>43019.270833333336</c:v>
                </c:pt>
                <c:pt idx="19359">
                  <c:v>43019.28125</c:v>
                </c:pt>
                <c:pt idx="19360">
                  <c:v>43019.291666666664</c:v>
                </c:pt>
                <c:pt idx="19361">
                  <c:v>43019.302083333336</c:v>
                </c:pt>
                <c:pt idx="19362">
                  <c:v>43019.3125</c:v>
                </c:pt>
                <c:pt idx="19363">
                  <c:v>43019.322916666664</c:v>
                </c:pt>
                <c:pt idx="19364">
                  <c:v>43019.333333333336</c:v>
                </c:pt>
                <c:pt idx="19365">
                  <c:v>43019.34375</c:v>
                </c:pt>
                <c:pt idx="19366">
                  <c:v>43019.354166666664</c:v>
                </c:pt>
                <c:pt idx="19367">
                  <c:v>43019.364583333336</c:v>
                </c:pt>
                <c:pt idx="19368">
                  <c:v>43019.375</c:v>
                </c:pt>
                <c:pt idx="19369">
                  <c:v>43019.385416666664</c:v>
                </c:pt>
                <c:pt idx="19370">
                  <c:v>43019.395833333336</c:v>
                </c:pt>
                <c:pt idx="19371">
                  <c:v>43019.40625</c:v>
                </c:pt>
                <c:pt idx="19372">
                  <c:v>43019.416666666664</c:v>
                </c:pt>
                <c:pt idx="19373">
                  <c:v>43019.427083333336</c:v>
                </c:pt>
                <c:pt idx="19374">
                  <c:v>43019.4375</c:v>
                </c:pt>
                <c:pt idx="19375">
                  <c:v>43019.447916666664</c:v>
                </c:pt>
                <c:pt idx="19376">
                  <c:v>43019.458333333336</c:v>
                </c:pt>
                <c:pt idx="19377">
                  <c:v>43019.46875</c:v>
                </c:pt>
                <c:pt idx="19378">
                  <c:v>43019.479166666664</c:v>
                </c:pt>
                <c:pt idx="19379">
                  <c:v>43019.489583333336</c:v>
                </c:pt>
                <c:pt idx="19380">
                  <c:v>43019.5</c:v>
                </c:pt>
                <c:pt idx="19381">
                  <c:v>43019.510416666664</c:v>
                </c:pt>
                <c:pt idx="19382">
                  <c:v>43019.520833333336</c:v>
                </c:pt>
                <c:pt idx="19383">
                  <c:v>43019.53125</c:v>
                </c:pt>
                <c:pt idx="19384">
                  <c:v>43019.541666666664</c:v>
                </c:pt>
                <c:pt idx="19385">
                  <c:v>43019.552083333336</c:v>
                </c:pt>
                <c:pt idx="19386">
                  <c:v>43019.5625</c:v>
                </c:pt>
                <c:pt idx="19387">
                  <c:v>43019.572916666664</c:v>
                </c:pt>
                <c:pt idx="19388">
                  <c:v>43019.583333333336</c:v>
                </c:pt>
                <c:pt idx="19389">
                  <c:v>43019.59375</c:v>
                </c:pt>
                <c:pt idx="19390">
                  <c:v>43019.604166666664</c:v>
                </c:pt>
                <c:pt idx="19391">
                  <c:v>43019.614583333336</c:v>
                </c:pt>
                <c:pt idx="19392">
                  <c:v>43019.625</c:v>
                </c:pt>
                <c:pt idx="19393">
                  <c:v>43019.635416666664</c:v>
                </c:pt>
                <c:pt idx="19394">
                  <c:v>43019.645833333336</c:v>
                </c:pt>
                <c:pt idx="19395">
                  <c:v>43019.65625</c:v>
                </c:pt>
                <c:pt idx="19396">
                  <c:v>43019.666666666664</c:v>
                </c:pt>
                <c:pt idx="19397">
                  <c:v>43019.677083333336</c:v>
                </c:pt>
                <c:pt idx="19398">
                  <c:v>43019.6875</c:v>
                </c:pt>
                <c:pt idx="19399">
                  <c:v>43019.697916666664</c:v>
                </c:pt>
                <c:pt idx="19400">
                  <c:v>43019.708333333336</c:v>
                </c:pt>
                <c:pt idx="19401">
                  <c:v>43019.71875</c:v>
                </c:pt>
                <c:pt idx="19402">
                  <c:v>43019.729166666664</c:v>
                </c:pt>
                <c:pt idx="19403">
                  <c:v>43019.739583333336</c:v>
                </c:pt>
                <c:pt idx="19404">
                  <c:v>43019.75</c:v>
                </c:pt>
                <c:pt idx="19405">
                  <c:v>43019.760416666664</c:v>
                </c:pt>
                <c:pt idx="19406">
                  <c:v>43019.770833333336</c:v>
                </c:pt>
                <c:pt idx="19407">
                  <c:v>43019.78125</c:v>
                </c:pt>
                <c:pt idx="19408">
                  <c:v>43019.791666666664</c:v>
                </c:pt>
                <c:pt idx="19409">
                  <c:v>43019.802083333336</c:v>
                </c:pt>
                <c:pt idx="19410">
                  <c:v>43019.8125</c:v>
                </c:pt>
                <c:pt idx="19411">
                  <c:v>43019.822916666664</c:v>
                </c:pt>
                <c:pt idx="19412">
                  <c:v>43019.833333333336</c:v>
                </c:pt>
                <c:pt idx="19413">
                  <c:v>43019.84375</c:v>
                </c:pt>
                <c:pt idx="19414">
                  <c:v>43019.854166666664</c:v>
                </c:pt>
                <c:pt idx="19415">
                  <c:v>43019.864583333336</c:v>
                </c:pt>
                <c:pt idx="19416">
                  <c:v>43019.875</c:v>
                </c:pt>
                <c:pt idx="19417">
                  <c:v>43019.885416666664</c:v>
                </c:pt>
                <c:pt idx="19418">
                  <c:v>43019.895833333336</c:v>
                </c:pt>
                <c:pt idx="19419">
                  <c:v>43019.90625</c:v>
                </c:pt>
                <c:pt idx="19420">
                  <c:v>43019.916666666664</c:v>
                </c:pt>
                <c:pt idx="19421">
                  <c:v>43019.927083333336</c:v>
                </c:pt>
                <c:pt idx="19422">
                  <c:v>43019.9375</c:v>
                </c:pt>
                <c:pt idx="19423">
                  <c:v>43019.947916666664</c:v>
                </c:pt>
                <c:pt idx="19424">
                  <c:v>43019.958333333336</c:v>
                </c:pt>
                <c:pt idx="19425">
                  <c:v>43019.96875</c:v>
                </c:pt>
                <c:pt idx="19426">
                  <c:v>43019.979166666664</c:v>
                </c:pt>
                <c:pt idx="19427">
                  <c:v>43019.989583333336</c:v>
                </c:pt>
                <c:pt idx="19428">
                  <c:v>43020</c:v>
                </c:pt>
                <c:pt idx="19429">
                  <c:v>43020.010416666664</c:v>
                </c:pt>
                <c:pt idx="19430">
                  <c:v>43020.020833333336</c:v>
                </c:pt>
                <c:pt idx="19431">
                  <c:v>43020.03125</c:v>
                </c:pt>
                <c:pt idx="19432">
                  <c:v>43020.041666666664</c:v>
                </c:pt>
                <c:pt idx="19433">
                  <c:v>43020.052083333336</c:v>
                </c:pt>
                <c:pt idx="19434">
                  <c:v>43020.0625</c:v>
                </c:pt>
                <c:pt idx="19435">
                  <c:v>43020.072916666664</c:v>
                </c:pt>
                <c:pt idx="19436">
                  <c:v>43020.083333333336</c:v>
                </c:pt>
                <c:pt idx="19437">
                  <c:v>43020.09375</c:v>
                </c:pt>
                <c:pt idx="19438">
                  <c:v>43020.104166666664</c:v>
                </c:pt>
                <c:pt idx="19439">
                  <c:v>43020.114583333336</c:v>
                </c:pt>
                <c:pt idx="19440">
                  <c:v>43020.125</c:v>
                </c:pt>
                <c:pt idx="19441">
                  <c:v>43020.135416666664</c:v>
                </c:pt>
                <c:pt idx="19442">
                  <c:v>43020.145833333336</c:v>
                </c:pt>
                <c:pt idx="19443">
                  <c:v>43020.15625</c:v>
                </c:pt>
                <c:pt idx="19444">
                  <c:v>43020.166666666664</c:v>
                </c:pt>
                <c:pt idx="19445">
                  <c:v>43020.177083333336</c:v>
                </c:pt>
                <c:pt idx="19446">
                  <c:v>43020.1875</c:v>
                </c:pt>
                <c:pt idx="19447">
                  <c:v>43020.197916666664</c:v>
                </c:pt>
                <c:pt idx="19448">
                  <c:v>43020.208333333336</c:v>
                </c:pt>
                <c:pt idx="19449">
                  <c:v>43020.21875</c:v>
                </c:pt>
                <c:pt idx="19450">
                  <c:v>43020.229166666664</c:v>
                </c:pt>
                <c:pt idx="19451">
                  <c:v>43020.239583333336</c:v>
                </c:pt>
                <c:pt idx="19452">
                  <c:v>43020.25</c:v>
                </c:pt>
                <c:pt idx="19453">
                  <c:v>43020.260416666664</c:v>
                </c:pt>
                <c:pt idx="19454">
                  <c:v>43020.270833333336</c:v>
                </c:pt>
                <c:pt idx="19455">
                  <c:v>43020.28125</c:v>
                </c:pt>
                <c:pt idx="19456">
                  <c:v>43020.291666666664</c:v>
                </c:pt>
                <c:pt idx="19457">
                  <c:v>43020.302083333336</c:v>
                </c:pt>
                <c:pt idx="19458">
                  <c:v>43020.3125</c:v>
                </c:pt>
                <c:pt idx="19459">
                  <c:v>43020.322916666664</c:v>
                </c:pt>
                <c:pt idx="19460">
                  <c:v>43020.333333333336</c:v>
                </c:pt>
                <c:pt idx="19461">
                  <c:v>43020.34375</c:v>
                </c:pt>
                <c:pt idx="19462">
                  <c:v>43020.354166666664</c:v>
                </c:pt>
                <c:pt idx="19463">
                  <c:v>43020.364583333336</c:v>
                </c:pt>
                <c:pt idx="19464">
                  <c:v>43020.375</c:v>
                </c:pt>
                <c:pt idx="19465">
                  <c:v>43020.385416666664</c:v>
                </c:pt>
                <c:pt idx="19466">
                  <c:v>43020.395833333336</c:v>
                </c:pt>
                <c:pt idx="19467">
                  <c:v>43020.40625</c:v>
                </c:pt>
                <c:pt idx="19468">
                  <c:v>43020.416666666664</c:v>
                </c:pt>
                <c:pt idx="19469">
                  <c:v>43020.427083333336</c:v>
                </c:pt>
                <c:pt idx="19470">
                  <c:v>43020.4375</c:v>
                </c:pt>
                <c:pt idx="19471">
                  <c:v>43020.447916666664</c:v>
                </c:pt>
                <c:pt idx="19472">
                  <c:v>43020.458333333336</c:v>
                </c:pt>
                <c:pt idx="19473">
                  <c:v>43020.46875</c:v>
                </c:pt>
                <c:pt idx="19474">
                  <c:v>43020.479166666664</c:v>
                </c:pt>
                <c:pt idx="19475">
                  <c:v>43020.489583333336</c:v>
                </c:pt>
                <c:pt idx="19476">
                  <c:v>43020.5</c:v>
                </c:pt>
                <c:pt idx="19477">
                  <c:v>43020.510416666664</c:v>
                </c:pt>
                <c:pt idx="19478">
                  <c:v>43020.520833333336</c:v>
                </c:pt>
                <c:pt idx="19479">
                  <c:v>43020.53125</c:v>
                </c:pt>
                <c:pt idx="19480">
                  <c:v>43020.541666666664</c:v>
                </c:pt>
                <c:pt idx="19481">
                  <c:v>43020.552083333336</c:v>
                </c:pt>
                <c:pt idx="19482">
                  <c:v>43020.5625</c:v>
                </c:pt>
                <c:pt idx="19483">
                  <c:v>43020.572916666664</c:v>
                </c:pt>
                <c:pt idx="19484">
                  <c:v>43020.583333333336</c:v>
                </c:pt>
                <c:pt idx="19485">
                  <c:v>43020.59375</c:v>
                </c:pt>
                <c:pt idx="19486">
                  <c:v>43020.604166666664</c:v>
                </c:pt>
                <c:pt idx="19487">
                  <c:v>43020.614583333336</c:v>
                </c:pt>
                <c:pt idx="19488">
                  <c:v>43020.625</c:v>
                </c:pt>
                <c:pt idx="19489">
                  <c:v>43020.635416666664</c:v>
                </c:pt>
                <c:pt idx="19490">
                  <c:v>43020.645833333336</c:v>
                </c:pt>
                <c:pt idx="19491">
                  <c:v>43020.65625</c:v>
                </c:pt>
                <c:pt idx="19492">
                  <c:v>43020.666666666664</c:v>
                </c:pt>
                <c:pt idx="19493">
                  <c:v>43020.677083333336</c:v>
                </c:pt>
                <c:pt idx="19494">
                  <c:v>43020.6875</c:v>
                </c:pt>
                <c:pt idx="19495">
                  <c:v>43020.697916666664</c:v>
                </c:pt>
                <c:pt idx="19496">
                  <c:v>43020.708333333336</c:v>
                </c:pt>
                <c:pt idx="19497">
                  <c:v>43020.71875</c:v>
                </c:pt>
                <c:pt idx="19498">
                  <c:v>43020.729166666664</c:v>
                </c:pt>
                <c:pt idx="19499">
                  <c:v>43020.739583333336</c:v>
                </c:pt>
                <c:pt idx="19500">
                  <c:v>43020.75</c:v>
                </c:pt>
                <c:pt idx="19501">
                  <c:v>43020.760416666664</c:v>
                </c:pt>
                <c:pt idx="19502">
                  <c:v>43020.770833333336</c:v>
                </c:pt>
                <c:pt idx="19503">
                  <c:v>43020.78125</c:v>
                </c:pt>
                <c:pt idx="19504">
                  <c:v>43020.791666666664</c:v>
                </c:pt>
                <c:pt idx="19505">
                  <c:v>43020.802083333336</c:v>
                </c:pt>
                <c:pt idx="19506">
                  <c:v>43020.8125</c:v>
                </c:pt>
                <c:pt idx="19507">
                  <c:v>43020.822916666664</c:v>
                </c:pt>
                <c:pt idx="19508">
                  <c:v>43020.833333333336</c:v>
                </c:pt>
                <c:pt idx="19509">
                  <c:v>43020.84375</c:v>
                </c:pt>
                <c:pt idx="19510">
                  <c:v>43020.854166666664</c:v>
                </c:pt>
                <c:pt idx="19511">
                  <c:v>43020.864583333336</c:v>
                </c:pt>
                <c:pt idx="19512">
                  <c:v>43020.875</c:v>
                </c:pt>
                <c:pt idx="19513">
                  <c:v>43020.885416666664</c:v>
                </c:pt>
                <c:pt idx="19514">
                  <c:v>43020.895833333336</c:v>
                </c:pt>
                <c:pt idx="19515">
                  <c:v>43020.90625</c:v>
                </c:pt>
                <c:pt idx="19516">
                  <c:v>43020.916666666664</c:v>
                </c:pt>
                <c:pt idx="19517">
                  <c:v>43020.927083333336</c:v>
                </c:pt>
                <c:pt idx="19518">
                  <c:v>43020.9375</c:v>
                </c:pt>
                <c:pt idx="19519">
                  <c:v>43020.947916666664</c:v>
                </c:pt>
                <c:pt idx="19520">
                  <c:v>43020.958333333336</c:v>
                </c:pt>
                <c:pt idx="19521">
                  <c:v>43020.96875</c:v>
                </c:pt>
                <c:pt idx="19522">
                  <c:v>43020.979166666664</c:v>
                </c:pt>
                <c:pt idx="19523">
                  <c:v>43020.989583333336</c:v>
                </c:pt>
                <c:pt idx="19524">
                  <c:v>43021</c:v>
                </c:pt>
                <c:pt idx="19525">
                  <c:v>43021.010416666664</c:v>
                </c:pt>
                <c:pt idx="19526">
                  <c:v>43021.020833333336</c:v>
                </c:pt>
                <c:pt idx="19527">
                  <c:v>43021.03125</c:v>
                </c:pt>
                <c:pt idx="19528">
                  <c:v>43021.041666666664</c:v>
                </c:pt>
                <c:pt idx="19529">
                  <c:v>43021.052083333336</c:v>
                </c:pt>
                <c:pt idx="19530">
                  <c:v>43021.0625</c:v>
                </c:pt>
                <c:pt idx="19531">
                  <c:v>43021.072916666664</c:v>
                </c:pt>
                <c:pt idx="19532">
                  <c:v>43021.083333333336</c:v>
                </c:pt>
                <c:pt idx="19533">
                  <c:v>43021.09375</c:v>
                </c:pt>
                <c:pt idx="19534">
                  <c:v>43021.104166666664</c:v>
                </c:pt>
                <c:pt idx="19535">
                  <c:v>43021.114583333336</c:v>
                </c:pt>
                <c:pt idx="19536">
                  <c:v>43021.125</c:v>
                </c:pt>
                <c:pt idx="19537">
                  <c:v>43021.135416666664</c:v>
                </c:pt>
                <c:pt idx="19538">
                  <c:v>43021.145833333336</c:v>
                </c:pt>
                <c:pt idx="19539">
                  <c:v>43021.15625</c:v>
                </c:pt>
                <c:pt idx="19540">
                  <c:v>43021.166666666664</c:v>
                </c:pt>
                <c:pt idx="19541">
                  <c:v>43021.177083333336</c:v>
                </c:pt>
                <c:pt idx="19542">
                  <c:v>43021.1875</c:v>
                </c:pt>
                <c:pt idx="19543">
                  <c:v>43021.197916666664</c:v>
                </c:pt>
                <c:pt idx="19544">
                  <c:v>43021.208333333336</c:v>
                </c:pt>
                <c:pt idx="19545">
                  <c:v>43021.21875</c:v>
                </c:pt>
                <c:pt idx="19546">
                  <c:v>43021.229166666664</c:v>
                </c:pt>
                <c:pt idx="19547">
                  <c:v>43021.239583333336</c:v>
                </c:pt>
                <c:pt idx="19548">
                  <c:v>43021.25</c:v>
                </c:pt>
                <c:pt idx="19549">
                  <c:v>43021.260416666664</c:v>
                </c:pt>
                <c:pt idx="19550">
                  <c:v>43021.270833333336</c:v>
                </c:pt>
                <c:pt idx="19551">
                  <c:v>43021.28125</c:v>
                </c:pt>
                <c:pt idx="19552">
                  <c:v>43021.291666666664</c:v>
                </c:pt>
                <c:pt idx="19553">
                  <c:v>43021.302083333336</c:v>
                </c:pt>
                <c:pt idx="19554">
                  <c:v>43021.3125</c:v>
                </c:pt>
                <c:pt idx="19555">
                  <c:v>43021.322916666664</c:v>
                </c:pt>
                <c:pt idx="19556">
                  <c:v>43021.333333333336</c:v>
                </c:pt>
                <c:pt idx="19557">
                  <c:v>43021.34375</c:v>
                </c:pt>
                <c:pt idx="19558">
                  <c:v>43021.354166666664</c:v>
                </c:pt>
                <c:pt idx="19559">
                  <c:v>43021.364583333336</c:v>
                </c:pt>
                <c:pt idx="19560">
                  <c:v>43021.375</c:v>
                </c:pt>
                <c:pt idx="19561">
                  <c:v>43021.385416666664</c:v>
                </c:pt>
                <c:pt idx="19562">
                  <c:v>43021.395833333336</c:v>
                </c:pt>
                <c:pt idx="19563">
                  <c:v>43021.40625</c:v>
                </c:pt>
                <c:pt idx="19564">
                  <c:v>43021.416666666664</c:v>
                </c:pt>
                <c:pt idx="19565">
                  <c:v>43021.427083333336</c:v>
                </c:pt>
                <c:pt idx="19566">
                  <c:v>43021.4375</c:v>
                </c:pt>
                <c:pt idx="19567">
                  <c:v>43021.447916666664</c:v>
                </c:pt>
                <c:pt idx="19568">
                  <c:v>43021.458333333336</c:v>
                </c:pt>
                <c:pt idx="19569">
                  <c:v>43021.46875</c:v>
                </c:pt>
                <c:pt idx="19570">
                  <c:v>43021.479166666664</c:v>
                </c:pt>
                <c:pt idx="19571">
                  <c:v>43021.489583333336</c:v>
                </c:pt>
                <c:pt idx="19572">
                  <c:v>43021.5</c:v>
                </c:pt>
                <c:pt idx="19573">
                  <c:v>43021.510416666664</c:v>
                </c:pt>
                <c:pt idx="19574">
                  <c:v>43021.520833333336</c:v>
                </c:pt>
                <c:pt idx="19575">
                  <c:v>43021.53125</c:v>
                </c:pt>
                <c:pt idx="19576">
                  <c:v>43021.541666666664</c:v>
                </c:pt>
                <c:pt idx="19577">
                  <c:v>43021.552083333336</c:v>
                </c:pt>
                <c:pt idx="19578">
                  <c:v>43021.5625</c:v>
                </c:pt>
                <c:pt idx="19579">
                  <c:v>43021.572916666664</c:v>
                </c:pt>
                <c:pt idx="19580">
                  <c:v>43021.583333333336</c:v>
                </c:pt>
                <c:pt idx="19581">
                  <c:v>43021.59375</c:v>
                </c:pt>
                <c:pt idx="19582">
                  <c:v>43021.604166666664</c:v>
                </c:pt>
                <c:pt idx="19583">
                  <c:v>43021.614583333336</c:v>
                </c:pt>
                <c:pt idx="19584">
                  <c:v>43021.625</c:v>
                </c:pt>
                <c:pt idx="19585">
                  <c:v>43021.635416666664</c:v>
                </c:pt>
                <c:pt idx="19586">
                  <c:v>43021.645833333336</c:v>
                </c:pt>
                <c:pt idx="19587">
                  <c:v>43021.65625</c:v>
                </c:pt>
                <c:pt idx="19588">
                  <c:v>43021.666666666664</c:v>
                </c:pt>
                <c:pt idx="19589">
                  <c:v>43021.677083333336</c:v>
                </c:pt>
                <c:pt idx="19590">
                  <c:v>43021.6875</c:v>
                </c:pt>
                <c:pt idx="19591">
                  <c:v>43021.697916666664</c:v>
                </c:pt>
                <c:pt idx="19592">
                  <c:v>43021.708333333336</c:v>
                </c:pt>
                <c:pt idx="19593">
                  <c:v>43021.71875</c:v>
                </c:pt>
                <c:pt idx="19594">
                  <c:v>43021.729166666664</c:v>
                </c:pt>
                <c:pt idx="19595">
                  <c:v>43021.739583333336</c:v>
                </c:pt>
                <c:pt idx="19596">
                  <c:v>43021.75</c:v>
                </c:pt>
                <c:pt idx="19597">
                  <c:v>43021.760416666664</c:v>
                </c:pt>
                <c:pt idx="19598">
                  <c:v>43021.770833333336</c:v>
                </c:pt>
                <c:pt idx="19599">
                  <c:v>43021.78125</c:v>
                </c:pt>
                <c:pt idx="19600">
                  <c:v>43021.791666666664</c:v>
                </c:pt>
                <c:pt idx="19601">
                  <c:v>43021.802083333336</c:v>
                </c:pt>
                <c:pt idx="19602">
                  <c:v>43021.8125</c:v>
                </c:pt>
                <c:pt idx="19603">
                  <c:v>43021.822916666664</c:v>
                </c:pt>
                <c:pt idx="19604">
                  <c:v>43021.833333333336</c:v>
                </c:pt>
                <c:pt idx="19605">
                  <c:v>43021.84375</c:v>
                </c:pt>
                <c:pt idx="19606">
                  <c:v>43021.854166666664</c:v>
                </c:pt>
                <c:pt idx="19607">
                  <c:v>43021.864583333336</c:v>
                </c:pt>
                <c:pt idx="19608">
                  <c:v>43021.875</c:v>
                </c:pt>
                <c:pt idx="19609">
                  <c:v>43021.885416666664</c:v>
                </c:pt>
                <c:pt idx="19610">
                  <c:v>43021.895833333336</c:v>
                </c:pt>
                <c:pt idx="19611">
                  <c:v>43021.90625</c:v>
                </c:pt>
                <c:pt idx="19612">
                  <c:v>43021.916666666664</c:v>
                </c:pt>
                <c:pt idx="19613">
                  <c:v>43021.927083333336</c:v>
                </c:pt>
                <c:pt idx="19614">
                  <c:v>43021.9375</c:v>
                </c:pt>
                <c:pt idx="19615">
                  <c:v>43021.947916666664</c:v>
                </c:pt>
                <c:pt idx="19616">
                  <c:v>43021.958333333336</c:v>
                </c:pt>
                <c:pt idx="19617">
                  <c:v>43021.96875</c:v>
                </c:pt>
                <c:pt idx="19618">
                  <c:v>43021.979166666664</c:v>
                </c:pt>
                <c:pt idx="19619">
                  <c:v>43021.989583333336</c:v>
                </c:pt>
                <c:pt idx="19620">
                  <c:v>43022</c:v>
                </c:pt>
                <c:pt idx="19621">
                  <c:v>43022.010416666664</c:v>
                </c:pt>
                <c:pt idx="19622">
                  <c:v>43022.020833333336</c:v>
                </c:pt>
                <c:pt idx="19623">
                  <c:v>43022.03125</c:v>
                </c:pt>
                <c:pt idx="19624">
                  <c:v>43022.041666666664</c:v>
                </c:pt>
                <c:pt idx="19625">
                  <c:v>43022.052083333336</c:v>
                </c:pt>
                <c:pt idx="19626">
                  <c:v>43022.0625</c:v>
                </c:pt>
                <c:pt idx="19627">
                  <c:v>43022.072916666664</c:v>
                </c:pt>
                <c:pt idx="19628">
                  <c:v>43022.083333333336</c:v>
                </c:pt>
                <c:pt idx="19629">
                  <c:v>43022.09375</c:v>
                </c:pt>
                <c:pt idx="19630">
                  <c:v>43022.104166666664</c:v>
                </c:pt>
                <c:pt idx="19631">
                  <c:v>43022.114583333336</c:v>
                </c:pt>
                <c:pt idx="19632">
                  <c:v>43022.125</c:v>
                </c:pt>
                <c:pt idx="19633">
                  <c:v>43022.135416666664</c:v>
                </c:pt>
                <c:pt idx="19634">
                  <c:v>43022.145833333336</c:v>
                </c:pt>
                <c:pt idx="19635">
                  <c:v>43022.15625</c:v>
                </c:pt>
                <c:pt idx="19636">
                  <c:v>43022.166666666664</c:v>
                </c:pt>
                <c:pt idx="19637">
                  <c:v>43022.177083333336</c:v>
                </c:pt>
                <c:pt idx="19638">
                  <c:v>43022.1875</c:v>
                </c:pt>
                <c:pt idx="19639">
                  <c:v>43022.197916666664</c:v>
                </c:pt>
                <c:pt idx="19640">
                  <c:v>43022.208333333336</c:v>
                </c:pt>
                <c:pt idx="19641">
                  <c:v>43022.21875</c:v>
                </c:pt>
                <c:pt idx="19642">
                  <c:v>43022.229166666664</c:v>
                </c:pt>
                <c:pt idx="19643">
                  <c:v>43022.239583333336</c:v>
                </c:pt>
                <c:pt idx="19644">
                  <c:v>43022.25</c:v>
                </c:pt>
                <c:pt idx="19645">
                  <c:v>43022.260416666664</c:v>
                </c:pt>
                <c:pt idx="19646">
                  <c:v>43022.270833333336</c:v>
                </c:pt>
                <c:pt idx="19647">
                  <c:v>43022.28125</c:v>
                </c:pt>
                <c:pt idx="19648">
                  <c:v>43022.291666666664</c:v>
                </c:pt>
                <c:pt idx="19649">
                  <c:v>43022.302083333336</c:v>
                </c:pt>
                <c:pt idx="19650">
                  <c:v>43022.3125</c:v>
                </c:pt>
                <c:pt idx="19651">
                  <c:v>43022.322916666664</c:v>
                </c:pt>
                <c:pt idx="19652">
                  <c:v>43022.333333333336</c:v>
                </c:pt>
                <c:pt idx="19653">
                  <c:v>43022.34375</c:v>
                </c:pt>
                <c:pt idx="19654">
                  <c:v>43022.354166666664</c:v>
                </c:pt>
                <c:pt idx="19655">
                  <c:v>43022.364583333336</c:v>
                </c:pt>
                <c:pt idx="19656">
                  <c:v>43022.375</c:v>
                </c:pt>
                <c:pt idx="19657">
                  <c:v>43022.385416666664</c:v>
                </c:pt>
                <c:pt idx="19658">
                  <c:v>43022.395833333336</c:v>
                </c:pt>
                <c:pt idx="19659">
                  <c:v>43022.40625</c:v>
                </c:pt>
                <c:pt idx="19660">
                  <c:v>43022.416666666664</c:v>
                </c:pt>
                <c:pt idx="19661">
                  <c:v>43022.427083333336</c:v>
                </c:pt>
                <c:pt idx="19662">
                  <c:v>43022.4375</c:v>
                </c:pt>
                <c:pt idx="19663">
                  <c:v>43022.447916666664</c:v>
                </c:pt>
                <c:pt idx="19664">
                  <c:v>43022.458333333336</c:v>
                </c:pt>
                <c:pt idx="19665">
                  <c:v>43022.46875</c:v>
                </c:pt>
                <c:pt idx="19666">
                  <c:v>43022.479166666664</c:v>
                </c:pt>
                <c:pt idx="19667">
                  <c:v>43022.489583333336</c:v>
                </c:pt>
                <c:pt idx="19668">
                  <c:v>43022.5</c:v>
                </c:pt>
                <c:pt idx="19669">
                  <c:v>43022.510416666664</c:v>
                </c:pt>
                <c:pt idx="19670">
                  <c:v>43022.520833333336</c:v>
                </c:pt>
                <c:pt idx="19671">
                  <c:v>43022.53125</c:v>
                </c:pt>
                <c:pt idx="19672">
                  <c:v>43022.541666666664</c:v>
                </c:pt>
                <c:pt idx="19673">
                  <c:v>43022.552083333336</c:v>
                </c:pt>
                <c:pt idx="19674">
                  <c:v>43022.5625</c:v>
                </c:pt>
                <c:pt idx="19675">
                  <c:v>43022.572916666664</c:v>
                </c:pt>
                <c:pt idx="19676">
                  <c:v>43022.583333333336</c:v>
                </c:pt>
                <c:pt idx="19677">
                  <c:v>43022.59375</c:v>
                </c:pt>
                <c:pt idx="19678">
                  <c:v>43022.604166666664</c:v>
                </c:pt>
                <c:pt idx="19679">
                  <c:v>43022.614583333336</c:v>
                </c:pt>
                <c:pt idx="19680">
                  <c:v>43022.625</c:v>
                </c:pt>
                <c:pt idx="19681">
                  <c:v>43022.635416666664</c:v>
                </c:pt>
                <c:pt idx="19682">
                  <c:v>43022.645833333336</c:v>
                </c:pt>
                <c:pt idx="19683">
                  <c:v>43022.65625</c:v>
                </c:pt>
                <c:pt idx="19684">
                  <c:v>43022.666666666664</c:v>
                </c:pt>
                <c:pt idx="19685">
                  <c:v>43022.677083333336</c:v>
                </c:pt>
                <c:pt idx="19686">
                  <c:v>43022.6875</c:v>
                </c:pt>
                <c:pt idx="19687">
                  <c:v>43022.697916666664</c:v>
                </c:pt>
                <c:pt idx="19688">
                  <c:v>43022.708333333336</c:v>
                </c:pt>
                <c:pt idx="19689">
                  <c:v>43022.71875</c:v>
                </c:pt>
                <c:pt idx="19690">
                  <c:v>43022.729166666664</c:v>
                </c:pt>
                <c:pt idx="19691">
                  <c:v>43022.739583333336</c:v>
                </c:pt>
                <c:pt idx="19692">
                  <c:v>43022.75</c:v>
                </c:pt>
                <c:pt idx="19693">
                  <c:v>43022.760416666664</c:v>
                </c:pt>
                <c:pt idx="19694">
                  <c:v>43022.770833333336</c:v>
                </c:pt>
                <c:pt idx="19695">
                  <c:v>43022.78125</c:v>
                </c:pt>
                <c:pt idx="19696">
                  <c:v>43022.791666666664</c:v>
                </c:pt>
                <c:pt idx="19697">
                  <c:v>43022.802083333336</c:v>
                </c:pt>
                <c:pt idx="19698">
                  <c:v>43022.8125</c:v>
                </c:pt>
                <c:pt idx="19699">
                  <c:v>43022.822916666664</c:v>
                </c:pt>
                <c:pt idx="19700">
                  <c:v>43022.833333333336</c:v>
                </c:pt>
                <c:pt idx="19701">
                  <c:v>43022.84375</c:v>
                </c:pt>
                <c:pt idx="19702">
                  <c:v>43022.854166666664</c:v>
                </c:pt>
                <c:pt idx="19703">
                  <c:v>43022.864583333336</c:v>
                </c:pt>
                <c:pt idx="19704">
                  <c:v>43022.875</c:v>
                </c:pt>
                <c:pt idx="19705">
                  <c:v>43022.885416666664</c:v>
                </c:pt>
                <c:pt idx="19706">
                  <c:v>43022.895833333336</c:v>
                </c:pt>
                <c:pt idx="19707">
                  <c:v>43022.90625</c:v>
                </c:pt>
                <c:pt idx="19708">
                  <c:v>43022.916666666664</c:v>
                </c:pt>
                <c:pt idx="19709">
                  <c:v>43022.927083333336</c:v>
                </c:pt>
                <c:pt idx="19710">
                  <c:v>43022.9375</c:v>
                </c:pt>
                <c:pt idx="19711">
                  <c:v>43022.947916666664</c:v>
                </c:pt>
                <c:pt idx="19712">
                  <c:v>43022.958333333336</c:v>
                </c:pt>
                <c:pt idx="19713">
                  <c:v>43022.96875</c:v>
                </c:pt>
                <c:pt idx="19714">
                  <c:v>43022.979166666664</c:v>
                </c:pt>
                <c:pt idx="19715">
                  <c:v>43022.989583333336</c:v>
                </c:pt>
                <c:pt idx="19716">
                  <c:v>43023</c:v>
                </c:pt>
                <c:pt idx="19717">
                  <c:v>43023.010416666664</c:v>
                </c:pt>
                <c:pt idx="19718">
                  <c:v>43023.020833333336</c:v>
                </c:pt>
                <c:pt idx="19719">
                  <c:v>43023.03125</c:v>
                </c:pt>
                <c:pt idx="19720">
                  <c:v>43023.041666666664</c:v>
                </c:pt>
                <c:pt idx="19721">
                  <c:v>43023.052083333336</c:v>
                </c:pt>
                <c:pt idx="19722">
                  <c:v>43023.0625</c:v>
                </c:pt>
                <c:pt idx="19723">
                  <c:v>43023.072916666664</c:v>
                </c:pt>
                <c:pt idx="19724">
                  <c:v>43023.083333333336</c:v>
                </c:pt>
                <c:pt idx="19725">
                  <c:v>43023.09375</c:v>
                </c:pt>
                <c:pt idx="19726">
                  <c:v>43023.104166666664</c:v>
                </c:pt>
                <c:pt idx="19727">
                  <c:v>43023.114583333336</c:v>
                </c:pt>
                <c:pt idx="19728">
                  <c:v>43023.125</c:v>
                </c:pt>
                <c:pt idx="19729">
                  <c:v>43023.135416666664</c:v>
                </c:pt>
                <c:pt idx="19730">
                  <c:v>43023.145833333336</c:v>
                </c:pt>
                <c:pt idx="19731">
                  <c:v>43023.15625</c:v>
                </c:pt>
                <c:pt idx="19732">
                  <c:v>43023.166666666664</c:v>
                </c:pt>
                <c:pt idx="19733">
                  <c:v>43023.177083333336</c:v>
                </c:pt>
                <c:pt idx="19734">
                  <c:v>43023.1875</c:v>
                </c:pt>
                <c:pt idx="19735">
                  <c:v>43023.197916666664</c:v>
                </c:pt>
                <c:pt idx="19736">
                  <c:v>43023.208333333336</c:v>
                </c:pt>
                <c:pt idx="19737">
                  <c:v>43023.21875</c:v>
                </c:pt>
                <c:pt idx="19738">
                  <c:v>43023.229166666664</c:v>
                </c:pt>
                <c:pt idx="19739">
                  <c:v>43023.239583333336</c:v>
                </c:pt>
                <c:pt idx="19740">
                  <c:v>43023.25</c:v>
                </c:pt>
                <c:pt idx="19741">
                  <c:v>43023.260416666664</c:v>
                </c:pt>
                <c:pt idx="19742">
                  <c:v>43023.270833333336</c:v>
                </c:pt>
                <c:pt idx="19743">
                  <c:v>43023.28125</c:v>
                </c:pt>
                <c:pt idx="19744">
                  <c:v>43023.291666666664</c:v>
                </c:pt>
                <c:pt idx="19745">
                  <c:v>43023.302083333336</c:v>
                </c:pt>
                <c:pt idx="19746">
                  <c:v>43023.3125</c:v>
                </c:pt>
                <c:pt idx="19747">
                  <c:v>43023.322916666664</c:v>
                </c:pt>
                <c:pt idx="19748">
                  <c:v>43023.333333333336</c:v>
                </c:pt>
                <c:pt idx="19749">
                  <c:v>43023.34375</c:v>
                </c:pt>
                <c:pt idx="19750">
                  <c:v>43023.354166666664</c:v>
                </c:pt>
                <c:pt idx="19751">
                  <c:v>43023.364583333336</c:v>
                </c:pt>
                <c:pt idx="19752">
                  <c:v>43023.375</c:v>
                </c:pt>
                <c:pt idx="19753">
                  <c:v>43023.385416666664</c:v>
                </c:pt>
                <c:pt idx="19754">
                  <c:v>43023.395833333336</c:v>
                </c:pt>
                <c:pt idx="19755">
                  <c:v>43023.40625</c:v>
                </c:pt>
                <c:pt idx="19756">
                  <c:v>43023.416666666664</c:v>
                </c:pt>
                <c:pt idx="19757">
                  <c:v>43023.427083333336</c:v>
                </c:pt>
                <c:pt idx="19758">
                  <c:v>43023.4375</c:v>
                </c:pt>
                <c:pt idx="19759">
                  <c:v>43023.447916666664</c:v>
                </c:pt>
                <c:pt idx="19760">
                  <c:v>43023.458333333336</c:v>
                </c:pt>
                <c:pt idx="19761">
                  <c:v>43023.46875</c:v>
                </c:pt>
                <c:pt idx="19762">
                  <c:v>43023.479166666664</c:v>
                </c:pt>
                <c:pt idx="19763">
                  <c:v>43023.489583333336</c:v>
                </c:pt>
                <c:pt idx="19764">
                  <c:v>43023.5</c:v>
                </c:pt>
                <c:pt idx="19765">
                  <c:v>43023.510416666664</c:v>
                </c:pt>
                <c:pt idx="19766">
                  <c:v>43023.520833333336</c:v>
                </c:pt>
                <c:pt idx="19767">
                  <c:v>43023.53125</c:v>
                </c:pt>
                <c:pt idx="19768">
                  <c:v>43023.541666666664</c:v>
                </c:pt>
                <c:pt idx="19769">
                  <c:v>43023.552083333336</c:v>
                </c:pt>
                <c:pt idx="19770">
                  <c:v>43023.5625</c:v>
                </c:pt>
                <c:pt idx="19771">
                  <c:v>43023.572916666664</c:v>
                </c:pt>
                <c:pt idx="19772">
                  <c:v>43023.583333333336</c:v>
                </c:pt>
                <c:pt idx="19773">
                  <c:v>43023.59375</c:v>
                </c:pt>
                <c:pt idx="19774">
                  <c:v>43023.604166666664</c:v>
                </c:pt>
                <c:pt idx="19775">
                  <c:v>43023.614583333336</c:v>
                </c:pt>
                <c:pt idx="19776">
                  <c:v>43023.625</c:v>
                </c:pt>
                <c:pt idx="19777">
                  <c:v>43023.635416666664</c:v>
                </c:pt>
                <c:pt idx="19778">
                  <c:v>43023.645833333336</c:v>
                </c:pt>
                <c:pt idx="19779">
                  <c:v>43023.65625</c:v>
                </c:pt>
                <c:pt idx="19780">
                  <c:v>43023.666666666664</c:v>
                </c:pt>
                <c:pt idx="19781">
                  <c:v>43023.677083333336</c:v>
                </c:pt>
                <c:pt idx="19782">
                  <c:v>43023.6875</c:v>
                </c:pt>
                <c:pt idx="19783">
                  <c:v>43023.697916666664</c:v>
                </c:pt>
                <c:pt idx="19784">
                  <c:v>43023.708333333336</c:v>
                </c:pt>
                <c:pt idx="19785">
                  <c:v>43023.71875</c:v>
                </c:pt>
                <c:pt idx="19786">
                  <c:v>43023.729166666664</c:v>
                </c:pt>
                <c:pt idx="19787">
                  <c:v>43023.739583333336</c:v>
                </c:pt>
                <c:pt idx="19788">
                  <c:v>43023.75</c:v>
                </c:pt>
                <c:pt idx="19789">
                  <c:v>43023.760416666664</c:v>
                </c:pt>
                <c:pt idx="19790">
                  <c:v>43023.770833333336</c:v>
                </c:pt>
                <c:pt idx="19791">
                  <c:v>43023.78125</c:v>
                </c:pt>
                <c:pt idx="19792">
                  <c:v>43023.791666666664</c:v>
                </c:pt>
                <c:pt idx="19793">
                  <c:v>43023.802083333336</c:v>
                </c:pt>
                <c:pt idx="19794">
                  <c:v>43023.8125</c:v>
                </c:pt>
                <c:pt idx="19795">
                  <c:v>43023.822916666664</c:v>
                </c:pt>
                <c:pt idx="19796">
                  <c:v>43023.833333333336</c:v>
                </c:pt>
                <c:pt idx="19797">
                  <c:v>43023.84375</c:v>
                </c:pt>
                <c:pt idx="19798">
                  <c:v>43023.854166666664</c:v>
                </c:pt>
                <c:pt idx="19799">
                  <c:v>43023.864583333336</c:v>
                </c:pt>
                <c:pt idx="19800">
                  <c:v>43023.875</c:v>
                </c:pt>
                <c:pt idx="19801">
                  <c:v>43023.885416666664</c:v>
                </c:pt>
                <c:pt idx="19802">
                  <c:v>43023.895833333336</c:v>
                </c:pt>
                <c:pt idx="19803">
                  <c:v>43023.90625</c:v>
                </c:pt>
                <c:pt idx="19804">
                  <c:v>43023.916666666664</c:v>
                </c:pt>
                <c:pt idx="19805">
                  <c:v>43023.927083333336</c:v>
                </c:pt>
                <c:pt idx="19806">
                  <c:v>43023.9375</c:v>
                </c:pt>
                <c:pt idx="19807">
                  <c:v>43023.947916666664</c:v>
                </c:pt>
                <c:pt idx="19808">
                  <c:v>43023.958333333336</c:v>
                </c:pt>
                <c:pt idx="19809">
                  <c:v>43023.96875</c:v>
                </c:pt>
                <c:pt idx="19810">
                  <c:v>43023.979166666664</c:v>
                </c:pt>
                <c:pt idx="19811">
                  <c:v>43023.989583333336</c:v>
                </c:pt>
                <c:pt idx="19812">
                  <c:v>43024</c:v>
                </c:pt>
                <c:pt idx="19813">
                  <c:v>43024.010416666664</c:v>
                </c:pt>
                <c:pt idx="19814">
                  <c:v>43024.020833333336</c:v>
                </c:pt>
                <c:pt idx="19815">
                  <c:v>43024.03125</c:v>
                </c:pt>
                <c:pt idx="19816">
                  <c:v>43024.041666666664</c:v>
                </c:pt>
                <c:pt idx="19817">
                  <c:v>43024.052083333336</c:v>
                </c:pt>
                <c:pt idx="19818">
                  <c:v>43024.0625</c:v>
                </c:pt>
                <c:pt idx="19819">
                  <c:v>43024.072916666664</c:v>
                </c:pt>
                <c:pt idx="19820">
                  <c:v>43024.083333333336</c:v>
                </c:pt>
                <c:pt idx="19821">
                  <c:v>43024.09375</c:v>
                </c:pt>
                <c:pt idx="19822">
                  <c:v>43024.104166666664</c:v>
                </c:pt>
                <c:pt idx="19823">
                  <c:v>43024.114583333336</c:v>
                </c:pt>
                <c:pt idx="19824">
                  <c:v>43024.125</c:v>
                </c:pt>
                <c:pt idx="19825">
                  <c:v>43024.135416666664</c:v>
                </c:pt>
                <c:pt idx="19826">
                  <c:v>43024.145833333336</c:v>
                </c:pt>
                <c:pt idx="19827">
                  <c:v>43024.15625</c:v>
                </c:pt>
                <c:pt idx="19828">
                  <c:v>43024.166666666664</c:v>
                </c:pt>
                <c:pt idx="19829">
                  <c:v>43024.177083333336</c:v>
                </c:pt>
                <c:pt idx="19830">
                  <c:v>43024.1875</c:v>
                </c:pt>
                <c:pt idx="19831">
                  <c:v>43024.197916666664</c:v>
                </c:pt>
                <c:pt idx="19832">
                  <c:v>43024.208333333336</c:v>
                </c:pt>
                <c:pt idx="19833">
                  <c:v>43024.21875</c:v>
                </c:pt>
                <c:pt idx="19834">
                  <c:v>43024.229166666664</c:v>
                </c:pt>
                <c:pt idx="19835">
                  <c:v>43024.239583333336</c:v>
                </c:pt>
                <c:pt idx="19836">
                  <c:v>43024.25</c:v>
                </c:pt>
                <c:pt idx="19837">
                  <c:v>43024.260416666664</c:v>
                </c:pt>
                <c:pt idx="19838">
                  <c:v>43024.270833333336</c:v>
                </c:pt>
                <c:pt idx="19839">
                  <c:v>43024.28125</c:v>
                </c:pt>
                <c:pt idx="19840">
                  <c:v>43024.291666666664</c:v>
                </c:pt>
                <c:pt idx="19841">
                  <c:v>43024.302083333336</c:v>
                </c:pt>
                <c:pt idx="19842">
                  <c:v>43024.3125</c:v>
                </c:pt>
                <c:pt idx="19843">
                  <c:v>43024.322916666664</c:v>
                </c:pt>
                <c:pt idx="19844">
                  <c:v>43024.333333333336</c:v>
                </c:pt>
                <c:pt idx="19845">
                  <c:v>43024.34375</c:v>
                </c:pt>
                <c:pt idx="19846">
                  <c:v>43024.354166666664</c:v>
                </c:pt>
                <c:pt idx="19847">
                  <c:v>43024.364583333336</c:v>
                </c:pt>
                <c:pt idx="19848">
                  <c:v>43024.375</c:v>
                </c:pt>
                <c:pt idx="19849">
                  <c:v>43024.385416666664</c:v>
                </c:pt>
                <c:pt idx="19850">
                  <c:v>43024.395833333336</c:v>
                </c:pt>
                <c:pt idx="19851">
                  <c:v>43024.40625</c:v>
                </c:pt>
                <c:pt idx="19852">
                  <c:v>43024.416666666664</c:v>
                </c:pt>
                <c:pt idx="19853">
                  <c:v>43024.427083333336</c:v>
                </c:pt>
                <c:pt idx="19854">
                  <c:v>43024.4375</c:v>
                </c:pt>
                <c:pt idx="19855">
                  <c:v>43024.447916666664</c:v>
                </c:pt>
                <c:pt idx="19856">
                  <c:v>43024.458333333336</c:v>
                </c:pt>
                <c:pt idx="19857">
                  <c:v>43024.46875</c:v>
                </c:pt>
                <c:pt idx="19858">
                  <c:v>43024.479166666664</c:v>
                </c:pt>
                <c:pt idx="19859">
                  <c:v>43024.489583333336</c:v>
                </c:pt>
                <c:pt idx="19860">
                  <c:v>43024.5</c:v>
                </c:pt>
                <c:pt idx="19861">
                  <c:v>43024.510416666664</c:v>
                </c:pt>
                <c:pt idx="19862">
                  <c:v>43024.520833333336</c:v>
                </c:pt>
                <c:pt idx="19863">
                  <c:v>43024.53125</c:v>
                </c:pt>
                <c:pt idx="19864">
                  <c:v>43024.541666666664</c:v>
                </c:pt>
                <c:pt idx="19865">
                  <c:v>43024.552083333336</c:v>
                </c:pt>
                <c:pt idx="19866">
                  <c:v>43024.5625</c:v>
                </c:pt>
                <c:pt idx="19867">
                  <c:v>43024.572916666664</c:v>
                </c:pt>
                <c:pt idx="19868">
                  <c:v>43024.583333333336</c:v>
                </c:pt>
                <c:pt idx="19869">
                  <c:v>43024.59375</c:v>
                </c:pt>
                <c:pt idx="19870">
                  <c:v>43024.604166666664</c:v>
                </c:pt>
                <c:pt idx="19871">
                  <c:v>43024.614583333336</c:v>
                </c:pt>
                <c:pt idx="19872">
                  <c:v>43024.625</c:v>
                </c:pt>
                <c:pt idx="19873">
                  <c:v>43024.635416666664</c:v>
                </c:pt>
                <c:pt idx="19874">
                  <c:v>43024.645833333336</c:v>
                </c:pt>
                <c:pt idx="19875">
                  <c:v>43024.65625</c:v>
                </c:pt>
                <c:pt idx="19876">
                  <c:v>43024.666666666664</c:v>
                </c:pt>
                <c:pt idx="19877">
                  <c:v>43024.677083333336</c:v>
                </c:pt>
                <c:pt idx="19878">
                  <c:v>43024.6875</c:v>
                </c:pt>
                <c:pt idx="19879">
                  <c:v>43024.697916666664</c:v>
                </c:pt>
                <c:pt idx="19880">
                  <c:v>43024.708333333336</c:v>
                </c:pt>
                <c:pt idx="19881">
                  <c:v>43024.71875</c:v>
                </c:pt>
                <c:pt idx="19882">
                  <c:v>43024.729166666664</c:v>
                </c:pt>
                <c:pt idx="19883">
                  <c:v>43024.739583333336</c:v>
                </c:pt>
                <c:pt idx="19884">
                  <c:v>43024.75</c:v>
                </c:pt>
                <c:pt idx="19885">
                  <c:v>43024.760416666664</c:v>
                </c:pt>
                <c:pt idx="19886">
                  <c:v>43024.770833333336</c:v>
                </c:pt>
                <c:pt idx="19887">
                  <c:v>43024.78125</c:v>
                </c:pt>
                <c:pt idx="19888">
                  <c:v>43024.791666666664</c:v>
                </c:pt>
                <c:pt idx="19889">
                  <c:v>43024.802083333336</c:v>
                </c:pt>
                <c:pt idx="19890">
                  <c:v>43024.8125</c:v>
                </c:pt>
                <c:pt idx="19891">
                  <c:v>43024.822916666664</c:v>
                </c:pt>
                <c:pt idx="19892">
                  <c:v>43024.833333333336</c:v>
                </c:pt>
                <c:pt idx="19893">
                  <c:v>43024.84375</c:v>
                </c:pt>
                <c:pt idx="19894">
                  <c:v>43024.854166666664</c:v>
                </c:pt>
                <c:pt idx="19895">
                  <c:v>43024.864583333336</c:v>
                </c:pt>
                <c:pt idx="19896">
                  <c:v>43024.875</c:v>
                </c:pt>
                <c:pt idx="19897">
                  <c:v>43024.885416666664</c:v>
                </c:pt>
                <c:pt idx="19898">
                  <c:v>43024.895833333336</c:v>
                </c:pt>
                <c:pt idx="19899">
                  <c:v>43024.90625</c:v>
                </c:pt>
                <c:pt idx="19900">
                  <c:v>43024.916666666664</c:v>
                </c:pt>
                <c:pt idx="19901">
                  <c:v>43024.927083333336</c:v>
                </c:pt>
                <c:pt idx="19902">
                  <c:v>43024.9375</c:v>
                </c:pt>
                <c:pt idx="19903">
                  <c:v>43024.947916666664</c:v>
                </c:pt>
                <c:pt idx="19904">
                  <c:v>43024.958333333336</c:v>
                </c:pt>
                <c:pt idx="19905">
                  <c:v>43024.96875</c:v>
                </c:pt>
                <c:pt idx="19906">
                  <c:v>43024.979166666664</c:v>
                </c:pt>
                <c:pt idx="19907">
                  <c:v>43024.989583333336</c:v>
                </c:pt>
                <c:pt idx="19908">
                  <c:v>43025</c:v>
                </c:pt>
                <c:pt idx="19909">
                  <c:v>43025.010416666664</c:v>
                </c:pt>
                <c:pt idx="19910">
                  <c:v>43025.020833333336</c:v>
                </c:pt>
                <c:pt idx="19911">
                  <c:v>43025.03125</c:v>
                </c:pt>
                <c:pt idx="19912">
                  <c:v>43025.041666666664</c:v>
                </c:pt>
                <c:pt idx="19913">
                  <c:v>43025.052083333336</c:v>
                </c:pt>
                <c:pt idx="19914">
                  <c:v>43025.0625</c:v>
                </c:pt>
                <c:pt idx="19915">
                  <c:v>43025.072916666664</c:v>
                </c:pt>
                <c:pt idx="19916">
                  <c:v>43025.083333333336</c:v>
                </c:pt>
                <c:pt idx="19917">
                  <c:v>43025.09375</c:v>
                </c:pt>
                <c:pt idx="19918">
                  <c:v>43025.104166666664</c:v>
                </c:pt>
                <c:pt idx="19919">
                  <c:v>43025.114583333336</c:v>
                </c:pt>
                <c:pt idx="19920">
                  <c:v>43025.125</c:v>
                </c:pt>
                <c:pt idx="19921">
                  <c:v>43025.135416666664</c:v>
                </c:pt>
                <c:pt idx="19922">
                  <c:v>43025.145833333336</c:v>
                </c:pt>
                <c:pt idx="19923">
                  <c:v>43025.15625</c:v>
                </c:pt>
                <c:pt idx="19924">
                  <c:v>43025.166666666664</c:v>
                </c:pt>
                <c:pt idx="19925">
                  <c:v>43025.177083333336</c:v>
                </c:pt>
                <c:pt idx="19926">
                  <c:v>43025.1875</c:v>
                </c:pt>
                <c:pt idx="19927">
                  <c:v>43025.197916666664</c:v>
                </c:pt>
                <c:pt idx="19928">
                  <c:v>43025.208333333336</c:v>
                </c:pt>
                <c:pt idx="19929">
                  <c:v>43025.21875</c:v>
                </c:pt>
                <c:pt idx="19930">
                  <c:v>43025.229166666664</c:v>
                </c:pt>
                <c:pt idx="19931">
                  <c:v>43025.239583333336</c:v>
                </c:pt>
                <c:pt idx="19932">
                  <c:v>43025.25</c:v>
                </c:pt>
                <c:pt idx="19933">
                  <c:v>43025.260416666664</c:v>
                </c:pt>
                <c:pt idx="19934">
                  <c:v>43025.270833333336</c:v>
                </c:pt>
                <c:pt idx="19935">
                  <c:v>43025.28125</c:v>
                </c:pt>
                <c:pt idx="19936">
                  <c:v>43025.291666666664</c:v>
                </c:pt>
                <c:pt idx="19937">
                  <c:v>43025.302083333336</c:v>
                </c:pt>
                <c:pt idx="19938">
                  <c:v>43025.3125</c:v>
                </c:pt>
                <c:pt idx="19939">
                  <c:v>43025.322916666664</c:v>
                </c:pt>
                <c:pt idx="19940">
                  <c:v>43025.333333333336</c:v>
                </c:pt>
                <c:pt idx="19941">
                  <c:v>43025.34375</c:v>
                </c:pt>
                <c:pt idx="19942">
                  <c:v>43025.354166666664</c:v>
                </c:pt>
                <c:pt idx="19943">
                  <c:v>43025.364583333336</c:v>
                </c:pt>
                <c:pt idx="19944">
                  <c:v>43025.375</c:v>
                </c:pt>
                <c:pt idx="19945">
                  <c:v>43025.385416666664</c:v>
                </c:pt>
                <c:pt idx="19946">
                  <c:v>43025.395833333336</c:v>
                </c:pt>
                <c:pt idx="19947">
                  <c:v>43025.40625</c:v>
                </c:pt>
                <c:pt idx="19948">
                  <c:v>43025.416666666664</c:v>
                </c:pt>
                <c:pt idx="19949">
                  <c:v>43025.427083333336</c:v>
                </c:pt>
                <c:pt idx="19950">
                  <c:v>43025.4375</c:v>
                </c:pt>
                <c:pt idx="19951">
                  <c:v>43025.447916666664</c:v>
                </c:pt>
                <c:pt idx="19952">
                  <c:v>43025.458333333336</c:v>
                </c:pt>
                <c:pt idx="19953">
                  <c:v>43025.46875</c:v>
                </c:pt>
                <c:pt idx="19954">
                  <c:v>43025.479166666664</c:v>
                </c:pt>
                <c:pt idx="19955">
                  <c:v>43025.489583333336</c:v>
                </c:pt>
                <c:pt idx="19956">
                  <c:v>43025.5</c:v>
                </c:pt>
                <c:pt idx="19957">
                  <c:v>43025.510416666664</c:v>
                </c:pt>
                <c:pt idx="19958">
                  <c:v>43025.520833333336</c:v>
                </c:pt>
                <c:pt idx="19959">
                  <c:v>43025.53125</c:v>
                </c:pt>
                <c:pt idx="19960">
                  <c:v>43025.541666666664</c:v>
                </c:pt>
                <c:pt idx="19961">
                  <c:v>43025.552083333336</c:v>
                </c:pt>
                <c:pt idx="19962">
                  <c:v>43025.5625</c:v>
                </c:pt>
                <c:pt idx="19963">
                  <c:v>43025.572916666664</c:v>
                </c:pt>
                <c:pt idx="19964">
                  <c:v>43025.583333333336</c:v>
                </c:pt>
                <c:pt idx="19965">
                  <c:v>43025.59375</c:v>
                </c:pt>
                <c:pt idx="19966">
                  <c:v>43025.604166666664</c:v>
                </c:pt>
                <c:pt idx="19967">
                  <c:v>43025.614583333336</c:v>
                </c:pt>
                <c:pt idx="19968">
                  <c:v>43025.625</c:v>
                </c:pt>
                <c:pt idx="19969">
                  <c:v>43025.635416666664</c:v>
                </c:pt>
                <c:pt idx="19970">
                  <c:v>43025.645833333336</c:v>
                </c:pt>
                <c:pt idx="19971">
                  <c:v>43025.65625</c:v>
                </c:pt>
                <c:pt idx="19972">
                  <c:v>43025.666666666664</c:v>
                </c:pt>
                <c:pt idx="19973">
                  <c:v>43025.677083333336</c:v>
                </c:pt>
                <c:pt idx="19974">
                  <c:v>43025.6875</c:v>
                </c:pt>
                <c:pt idx="19975">
                  <c:v>43025.697916666664</c:v>
                </c:pt>
                <c:pt idx="19976">
                  <c:v>43025.708333333336</c:v>
                </c:pt>
                <c:pt idx="19977">
                  <c:v>43025.71875</c:v>
                </c:pt>
                <c:pt idx="19978">
                  <c:v>43025.729166666664</c:v>
                </c:pt>
                <c:pt idx="19979">
                  <c:v>43025.739583333336</c:v>
                </c:pt>
                <c:pt idx="19980">
                  <c:v>43025.75</c:v>
                </c:pt>
                <c:pt idx="19981">
                  <c:v>43025.760416666664</c:v>
                </c:pt>
                <c:pt idx="19982">
                  <c:v>43025.770833333336</c:v>
                </c:pt>
                <c:pt idx="19983">
                  <c:v>43025.78125</c:v>
                </c:pt>
                <c:pt idx="19984">
                  <c:v>43025.791666666664</c:v>
                </c:pt>
                <c:pt idx="19985">
                  <c:v>43025.802083333336</c:v>
                </c:pt>
                <c:pt idx="19986">
                  <c:v>43025.8125</c:v>
                </c:pt>
                <c:pt idx="19987">
                  <c:v>43025.822916666664</c:v>
                </c:pt>
                <c:pt idx="19988">
                  <c:v>43025.833333333336</c:v>
                </c:pt>
                <c:pt idx="19989">
                  <c:v>43025.84375</c:v>
                </c:pt>
                <c:pt idx="19990">
                  <c:v>43025.854166666664</c:v>
                </c:pt>
                <c:pt idx="19991">
                  <c:v>43025.864583333336</c:v>
                </c:pt>
                <c:pt idx="19992">
                  <c:v>43025.875</c:v>
                </c:pt>
                <c:pt idx="19993">
                  <c:v>43025.885416666664</c:v>
                </c:pt>
                <c:pt idx="19994">
                  <c:v>43025.895833333336</c:v>
                </c:pt>
                <c:pt idx="19995">
                  <c:v>43025.90625</c:v>
                </c:pt>
                <c:pt idx="19996">
                  <c:v>43025.916666666664</c:v>
                </c:pt>
                <c:pt idx="19997">
                  <c:v>43025.927083333336</c:v>
                </c:pt>
                <c:pt idx="19998">
                  <c:v>43025.9375</c:v>
                </c:pt>
                <c:pt idx="19999">
                  <c:v>43025.947916666664</c:v>
                </c:pt>
                <c:pt idx="20000">
                  <c:v>43025.958333333336</c:v>
                </c:pt>
                <c:pt idx="20001">
                  <c:v>43025.96875</c:v>
                </c:pt>
                <c:pt idx="20002">
                  <c:v>43025.979166666664</c:v>
                </c:pt>
                <c:pt idx="20003">
                  <c:v>43025.989583333336</c:v>
                </c:pt>
                <c:pt idx="20004">
                  <c:v>43026</c:v>
                </c:pt>
                <c:pt idx="20005">
                  <c:v>43026.010416666664</c:v>
                </c:pt>
                <c:pt idx="20006">
                  <c:v>43026.020833333336</c:v>
                </c:pt>
                <c:pt idx="20007">
                  <c:v>43026.03125</c:v>
                </c:pt>
                <c:pt idx="20008">
                  <c:v>43026.041666666664</c:v>
                </c:pt>
                <c:pt idx="20009">
                  <c:v>43026.052083333336</c:v>
                </c:pt>
                <c:pt idx="20010">
                  <c:v>43026.0625</c:v>
                </c:pt>
                <c:pt idx="20011">
                  <c:v>43026.072916666664</c:v>
                </c:pt>
                <c:pt idx="20012">
                  <c:v>43026.083333333336</c:v>
                </c:pt>
                <c:pt idx="20013">
                  <c:v>43026.09375</c:v>
                </c:pt>
                <c:pt idx="20014">
                  <c:v>43026.104166666664</c:v>
                </c:pt>
                <c:pt idx="20015">
                  <c:v>43026.114583333336</c:v>
                </c:pt>
                <c:pt idx="20016">
                  <c:v>43026.125</c:v>
                </c:pt>
                <c:pt idx="20017">
                  <c:v>43026.135416666664</c:v>
                </c:pt>
                <c:pt idx="20018">
                  <c:v>43026.145833333336</c:v>
                </c:pt>
                <c:pt idx="20019">
                  <c:v>43026.15625</c:v>
                </c:pt>
                <c:pt idx="20020">
                  <c:v>43026.166666666664</c:v>
                </c:pt>
                <c:pt idx="20021">
                  <c:v>43026.177083333336</c:v>
                </c:pt>
                <c:pt idx="20022">
                  <c:v>43026.1875</c:v>
                </c:pt>
                <c:pt idx="20023">
                  <c:v>43026.197916666664</c:v>
                </c:pt>
                <c:pt idx="20024">
                  <c:v>43026.208333333336</c:v>
                </c:pt>
                <c:pt idx="20025">
                  <c:v>43026.21875</c:v>
                </c:pt>
                <c:pt idx="20026">
                  <c:v>43026.229166666664</c:v>
                </c:pt>
                <c:pt idx="20027">
                  <c:v>43026.239583333336</c:v>
                </c:pt>
                <c:pt idx="20028">
                  <c:v>43026.25</c:v>
                </c:pt>
                <c:pt idx="20029">
                  <c:v>43026.260416666664</c:v>
                </c:pt>
                <c:pt idx="20030">
                  <c:v>43026.270833333336</c:v>
                </c:pt>
                <c:pt idx="20031">
                  <c:v>43026.28125</c:v>
                </c:pt>
                <c:pt idx="20032">
                  <c:v>43026.291666666664</c:v>
                </c:pt>
                <c:pt idx="20033">
                  <c:v>43026.302083333336</c:v>
                </c:pt>
                <c:pt idx="20034">
                  <c:v>43026.3125</c:v>
                </c:pt>
                <c:pt idx="20035">
                  <c:v>43026.322916666664</c:v>
                </c:pt>
                <c:pt idx="20036">
                  <c:v>43026.333333333336</c:v>
                </c:pt>
                <c:pt idx="20037">
                  <c:v>43026.34375</c:v>
                </c:pt>
                <c:pt idx="20038">
                  <c:v>43026.354166666664</c:v>
                </c:pt>
                <c:pt idx="20039">
                  <c:v>43026.364583333336</c:v>
                </c:pt>
                <c:pt idx="20040">
                  <c:v>43026.375</c:v>
                </c:pt>
                <c:pt idx="20041">
                  <c:v>43026.385416666664</c:v>
                </c:pt>
                <c:pt idx="20042">
                  <c:v>43026.395833333336</c:v>
                </c:pt>
                <c:pt idx="20043">
                  <c:v>43026.40625</c:v>
                </c:pt>
                <c:pt idx="20044">
                  <c:v>43026.416666666664</c:v>
                </c:pt>
                <c:pt idx="20045">
                  <c:v>43026.427083333336</c:v>
                </c:pt>
                <c:pt idx="20046">
                  <c:v>43026.4375</c:v>
                </c:pt>
                <c:pt idx="20047">
                  <c:v>43026.447916666664</c:v>
                </c:pt>
                <c:pt idx="20048">
                  <c:v>43026.458333333336</c:v>
                </c:pt>
                <c:pt idx="20049">
                  <c:v>43026.46875</c:v>
                </c:pt>
                <c:pt idx="20050">
                  <c:v>43026.479166666664</c:v>
                </c:pt>
                <c:pt idx="20051">
                  <c:v>43026.489583333336</c:v>
                </c:pt>
                <c:pt idx="20052">
                  <c:v>43026.5</c:v>
                </c:pt>
                <c:pt idx="20053">
                  <c:v>43026.510416666664</c:v>
                </c:pt>
                <c:pt idx="20054">
                  <c:v>43026.520833333336</c:v>
                </c:pt>
                <c:pt idx="20055">
                  <c:v>43026.53125</c:v>
                </c:pt>
                <c:pt idx="20056">
                  <c:v>43026.541666666664</c:v>
                </c:pt>
                <c:pt idx="20057">
                  <c:v>43026.552083333336</c:v>
                </c:pt>
                <c:pt idx="20058">
                  <c:v>43026.5625</c:v>
                </c:pt>
                <c:pt idx="20059">
                  <c:v>43026.572916666664</c:v>
                </c:pt>
                <c:pt idx="20060">
                  <c:v>43026.583333333336</c:v>
                </c:pt>
                <c:pt idx="20061">
                  <c:v>43026.59375</c:v>
                </c:pt>
                <c:pt idx="20062">
                  <c:v>43026.604166666664</c:v>
                </c:pt>
                <c:pt idx="20063">
                  <c:v>43026.614583333336</c:v>
                </c:pt>
                <c:pt idx="20064">
                  <c:v>43026.625</c:v>
                </c:pt>
                <c:pt idx="20065">
                  <c:v>43026.635416666664</c:v>
                </c:pt>
                <c:pt idx="20066">
                  <c:v>43026.645833333336</c:v>
                </c:pt>
                <c:pt idx="20067">
                  <c:v>43026.65625</c:v>
                </c:pt>
                <c:pt idx="20068">
                  <c:v>43026.666666666664</c:v>
                </c:pt>
                <c:pt idx="20069">
                  <c:v>43026.677083333336</c:v>
                </c:pt>
                <c:pt idx="20070">
                  <c:v>43026.6875</c:v>
                </c:pt>
                <c:pt idx="20071">
                  <c:v>43026.697916666664</c:v>
                </c:pt>
                <c:pt idx="20072">
                  <c:v>43026.708333333336</c:v>
                </c:pt>
                <c:pt idx="20073">
                  <c:v>43026.71875</c:v>
                </c:pt>
                <c:pt idx="20074">
                  <c:v>43026.729166666664</c:v>
                </c:pt>
                <c:pt idx="20075">
                  <c:v>43026.739583333336</c:v>
                </c:pt>
                <c:pt idx="20076">
                  <c:v>43026.75</c:v>
                </c:pt>
                <c:pt idx="20077">
                  <c:v>43026.760416666664</c:v>
                </c:pt>
                <c:pt idx="20078">
                  <c:v>43026.770833333336</c:v>
                </c:pt>
                <c:pt idx="20079">
                  <c:v>43026.78125</c:v>
                </c:pt>
                <c:pt idx="20080">
                  <c:v>43026.791666666664</c:v>
                </c:pt>
                <c:pt idx="20081">
                  <c:v>43026.802083333336</c:v>
                </c:pt>
                <c:pt idx="20082">
                  <c:v>43026.8125</c:v>
                </c:pt>
                <c:pt idx="20083">
                  <c:v>43026.822916666664</c:v>
                </c:pt>
                <c:pt idx="20084">
                  <c:v>43026.833333333336</c:v>
                </c:pt>
                <c:pt idx="20085">
                  <c:v>43026.84375</c:v>
                </c:pt>
                <c:pt idx="20086">
                  <c:v>43026.854166666664</c:v>
                </c:pt>
                <c:pt idx="20087">
                  <c:v>43026.864583333336</c:v>
                </c:pt>
                <c:pt idx="20088">
                  <c:v>43026.875</c:v>
                </c:pt>
                <c:pt idx="20089">
                  <c:v>43026.885416666664</c:v>
                </c:pt>
                <c:pt idx="20090">
                  <c:v>43026.895833333336</c:v>
                </c:pt>
                <c:pt idx="20091">
                  <c:v>43026.90625</c:v>
                </c:pt>
                <c:pt idx="20092">
                  <c:v>43026.916666666664</c:v>
                </c:pt>
                <c:pt idx="20093">
                  <c:v>43026.927083333336</c:v>
                </c:pt>
                <c:pt idx="20094">
                  <c:v>43026.9375</c:v>
                </c:pt>
                <c:pt idx="20095">
                  <c:v>43026.947916666664</c:v>
                </c:pt>
                <c:pt idx="20096">
                  <c:v>43026.958333333336</c:v>
                </c:pt>
                <c:pt idx="20097">
                  <c:v>43026.96875</c:v>
                </c:pt>
                <c:pt idx="20098">
                  <c:v>43026.979166666664</c:v>
                </c:pt>
                <c:pt idx="20099">
                  <c:v>43026.989583333336</c:v>
                </c:pt>
                <c:pt idx="20100">
                  <c:v>43027</c:v>
                </c:pt>
                <c:pt idx="20101">
                  <c:v>43027.010416666664</c:v>
                </c:pt>
                <c:pt idx="20102">
                  <c:v>43027.020833333336</c:v>
                </c:pt>
                <c:pt idx="20103">
                  <c:v>43027.03125</c:v>
                </c:pt>
                <c:pt idx="20104">
                  <c:v>43027.041666666664</c:v>
                </c:pt>
                <c:pt idx="20105">
                  <c:v>43027.052083333336</c:v>
                </c:pt>
                <c:pt idx="20106">
                  <c:v>43027.0625</c:v>
                </c:pt>
                <c:pt idx="20107">
                  <c:v>43027.072916666664</c:v>
                </c:pt>
                <c:pt idx="20108">
                  <c:v>43027.083333333336</c:v>
                </c:pt>
                <c:pt idx="20109">
                  <c:v>43027.09375</c:v>
                </c:pt>
                <c:pt idx="20110">
                  <c:v>43027.104166666664</c:v>
                </c:pt>
                <c:pt idx="20111">
                  <c:v>43027.114583333336</c:v>
                </c:pt>
                <c:pt idx="20112">
                  <c:v>43027.125</c:v>
                </c:pt>
                <c:pt idx="20113">
                  <c:v>43027.135416666664</c:v>
                </c:pt>
                <c:pt idx="20114">
                  <c:v>43027.145833333336</c:v>
                </c:pt>
                <c:pt idx="20115">
                  <c:v>43027.15625</c:v>
                </c:pt>
                <c:pt idx="20116">
                  <c:v>43027.166666666664</c:v>
                </c:pt>
                <c:pt idx="20117">
                  <c:v>43027.177083333336</c:v>
                </c:pt>
                <c:pt idx="20118">
                  <c:v>43027.1875</c:v>
                </c:pt>
                <c:pt idx="20119">
                  <c:v>43027.197916666664</c:v>
                </c:pt>
                <c:pt idx="20120">
                  <c:v>43027.208333333336</c:v>
                </c:pt>
                <c:pt idx="20121">
                  <c:v>43027.21875</c:v>
                </c:pt>
                <c:pt idx="20122">
                  <c:v>43027.229166666664</c:v>
                </c:pt>
                <c:pt idx="20123">
                  <c:v>43027.239583333336</c:v>
                </c:pt>
                <c:pt idx="20124">
                  <c:v>43027.25</c:v>
                </c:pt>
                <c:pt idx="20125">
                  <c:v>43027.260416666664</c:v>
                </c:pt>
                <c:pt idx="20126">
                  <c:v>43027.270833333336</c:v>
                </c:pt>
                <c:pt idx="20127">
                  <c:v>43027.28125</c:v>
                </c:pt>
                <c:pt idx="20128">
                  <c:v>43027.291666666664</c:v>
                </c:pt>
                <c:pt idx="20129">
                  <c:v>43027.302083333336</c:v>
                </c:pt>
                <c:pt idx="20130">
                  <c:v>43027.3125</c:v>
                </c:pt>
                <c:pt idx="20131">
                  <c:v>43027.322916666664</c:v>
                </c:pt>
                <c:pt idx="20132">
                  <c:v>43027.333333333336</c:v>
                </c:pt>
                <c:pt idx="20133">
                  <c:v>43027.34375</c:v>
                </c:pt>
                <c:pt idx="20134">
                  <c:v>43027.354166666664</c:v>
                </c:pt>
                <c:pt idx="20135">
                  <c:v>43027.364583333336</c:v>
                </c:pt>
                <c:pt idx="20136">
                  <c:v>43027.375</c:v>
                </c:pt>
                <c:pt idx="20137">
                  <c:v>43027.385416666664</c:v>
                </c:pt>
                <c:pt idx="20138">
                  <c:v>43027.395833333336</c:v>
                </c:pt>
                <c:pt idx="20139">
                  <c:v>43027.40625</c:v>
                </c:pt>
                <c:pt idx="20140">
                  <c:v>43027.416666666664</c:v>
                </c:pt>
                <c:pt idx="20141">
                  <c:v>43027.427083333336</c:v>
                </c:pt>
                <c:pt idx="20142">
                  <c:v>43027.4375</c:v>
                </c:pt>
                <c:pt idx="20143">
                  <c:v>43027.447916666664</c:v>
                </c:pt>
                <c:pt idx="20144">
                  <c:v>43027.458333333336</c:v>
                </c:pt>
                <c:pt idx="20145">
                  <c:v>43027.46875</c:v>
                </c:pt>
                <c:pt idx="20146">
                  <c:v>43027.479166666664</c:v>
                </c:pt>
                <c:pt idx="20147">
                  <c:v>43027.489583333336</c:v>
                </c:pt>
                <c:pt idx="20148">
                  <c:v>43027.5</c:v>
                </c:pt>
                <c:pt idx="20149">
                  <c:v>43027.510416666664</c:v>
                </c:pt>
                <c:pt idx="20150">
                  <c:v>43027.520833333336</c:v>
                </c:pt>
                <c:pt idx="20151">
                  <c:v>43027.53125</c:v>
                </c:pt>
                <c:pt idx="20152">
                  <c:v>43027.541666666664</c:v>
                </c:pt>
                <c:pt idx="20153">
                  <c:v>43027.552083333336</c:v>
                </c:pt>
                <c:pt idx="20154">
                  <c:v>43027.5625</c:v>
                </c:pt>
                <c:pt idx="20155">
                  <c:v>43027.572916666664</c:v>
                </c:pt>
                <c:pt idx="20156">
                  <c:v>43027.583333333336</c:v>
                </c:pt>
                <c:pt idx="20157">
                  <c:v>43027.59375</c:v>
                </c:pt>
                <c:pt idx="20158">
                  <c:v>43027.604166666664</c:v>
                </c:pt>
                <c:pt idx="20159">
                  <c:v>43027.614583333336</c:v>
                </c:pt>
                <c:pt idx="20160">
                  <c:v>43027.625</c:v>
                </c:pt>
                <c:pt idx="20161">
                  <c:v>43027.635416666664</c:v>
                </c:pt>
                <c:pt idx="20162">
                  <c:v>43027.645833333336</c:v>
                </c:pt>
                <c:pt idx="20163">
                  <c:v>43027.65625</c:v>
                </c:pt>
                <c:pt idx="20164">
                  <c:v>43027.666666666664</c:v>
                </c:pt>
                <c:pt idx="20165">
                  <c:v>43027.677083333336</c:v>
                </c:pt>
                <c:pt idx="20166">
                  <c:v>43027.6875</c:v>
                </c:pt>
                <c:pt idx="20167">
                  <c:v>43027.697916666664</c:v>
                </c:pt>
                <c:pt idx="20168">
                  <c:v>43027.708333333336</c:v>
                </c:pt>
                <c:pt idx="20169">
                  <c:v>43027.71875</c:v>
                </c:pt>
                <c:pt idx="20170">
                  <c:v>43027.729166666664</c:v>
                </c:pt>
                <c:pt idx="20171">
                  <c:v>43027.739583333336</c:v>
                </c:pt>
                <c:pt idx="20172">
                  <c:v>43027.75</c:v>
                </c:pt>
                <c:pt idx="20173">
                  <c:v>43027.760416666664</c:v>
                </c:pt>
                <c:pt idx="20174">
                  <c:v>43027.770833333336</c:v>
                </c:pt>
                <c:pt idx="20175">
                  <c:v>43027.78125</c:v>
                </c:pt>
                <c:pt idx="20176">
                  <c:v>43027.791666666664</c:v>
                </c:pt>
                <c:pt idx="20177">
                  <c:v>43027.802083333336</c:v>
                </c:pt>
                <c:pt idx="20178">
                  <c:v>43027.8125</c:v>
                </c:pt>
                <c:pt idx="20179">
                  <c:v>43027.822916666664</c:v>
                </c:pt>
                <c:pt idx="20180">
                  <c:v>43027.833333333336</c:v>
                </c:pt>
                <c:pt idx="20181">
                  <c:v>43027.84375</c:v>
                </c:pt>
                <c:pt idx="20182">
                  <c:v>43027.854166666664</c:v>
                </c:pt>
                <c:pt idx="20183">
                  <c:v>43027.864583333336</c:v>
                </c:pt>
                <c:pt idx="20184">
                  <c:v>43027.875</c:v>
                </c:pt>
                <c:pt idx="20185">
                  <c:v>43027.885416666664</c:v>
                </c:pt>
                <c:pt idx="20186">
                  <c:v>43027.895833333336</c:v>
                </c:pt>
                <c:pt idx="20187">
                  <c:v>43027.90625</c:v>
                </c:pt>
                <c:pt idx="20188">
                  <c:v>43027.916666666664</c:v>
                </c:pt>
                <c:pt idx="20189">
                  <c:v>43027.927083333336</c:v>
                </c:pt>
                <c:pt idx="20190">
                  <c:v>43027.9375</c:v>
                </c:pt>
                <c:pt idx="20191">
                  <c:v>43027.947916666664</c:v>
                </c:pt>
                <c:pt idx="20192">
                  <c:v>43027.958333333336</c:v>
                </c:pt>
                <c:pt idx="20193">
                  <c:v>43027.96875</c:v>
                </c:pt>
                <c:pt idx="20194">
                  <c:v>43027.979166666664</c:v>
                </c:pt>
                <c:pt idx="20195">
                  <c:v>43027.989583333336</c:v>
                </c:pt>
                <c:pt idx="20196">
                  <c:v>43028</c:v>
                </c:pt>
                <c:pt idx="20197">
                  <c:v>43028.010416666664</c:v>
                </c:pt>
                <c:pt idx="20198">
                  <c:v>43028.020833333336</c:v>
                </c:pt>
                <c:pt idx="20199">
                  <c:v>43028.03125</c:v>
                </c:pt>
                <c:pt idx="20200">
                  <c:v>43028.041666666664</c:v>
                </c:pt>
                <c:pt idx="20201">
                  <c:v>43028.052083333336</c:v>
                </c:pt>
                <c:pt idx="20202">
                  <c:v>43028.0625</c:v>
                </c:pt>
                <c:pt idx="20203">
                  <c:v>43028.072916666664</c:v>
                </c:pt>
                <c:pt idx="20204">
                  <c:v>43028.083333333336</c:v>
                </c:pt>
                <c:pt idx="20205">
                  <c:v>43028.09375</c:v>
                </c:pt>
                <c:pt idx="20206">
                  <c:v>43028.104166666664</c:v>
                </c:pt>
                <c:pt idx="20207">
                  <c:v>43028.114583333336</c:v>
                </c:pt>
                <c:pt idx="20208">
                  <c:v>43028.125</c:v>
                </c:pt>
                <c:pt idx="20209">
                  <c:v>43028.135416666664</c:v>
                </c:pt>
                <c:pt idx="20210">
                  <c:v>43028.145833333336</c:v>
                </c:pt>
                <c:pt idx="20211">
                  <c:v>43028.15625</c:v>
                </c:pt>
                <c:pt idx="20212">
                  <c:v>43028.166666666664</c:v>
                </c:pt>
                <c:pt idx="20213">
                  <c:v>43028.177083333336</c:v>
                </c:pt>
                <c:pt idx="20214">
                  <c:v>43028.1875</c:v>
                </c:pt>
                <c:pt idx="20215">
                  <c:v>43028.197916666664</c:v>
                </c:pt>
                <c:pt idx="20216">
                  <c:v>43028.208333333336</c:v>
                </c:pt>
                <c:pt idx="20217">
                  <c:v>43028.21875</c:v>
                </c:pt>
                <c:pt idx="20218">
                  <c:v>43028.229166666664</c:v>
                </c:pt>
                <c:pt idx="20219">
                  <c:v>43028.239583333336</c:v>
                </c:pt>
                <c:pt idx="20220">
                  <c:v>43028.25</c:v>
                </c:pt>
                <c:pt idx="20221">
                  <c:v>43028.260416666664</c:v>
                </c:pt>
                <c:pt idx="20222">
                  <c:v>43028.270833333336</c:v>
                </c:pt>
                <c:pt idx="20223">
                  <c:v>43028.28125</c:v>
                </c:pt>
                <c:pt idx="20224">
                  <c:v>43028.291666666664</c:v>
                </c:pt>
                <c:pt idx="20225">
                  <c:v>43028.302083333336</c:v>
                </c:pt>
                <c:pt idx="20226">
                  <c:v>43028.3125</c:v>
                </c:pt>
                <c:pt idx="20227">
                  <c:v>43028.322916666664</c:v>
                </c:pt>
                <c:pt idx="20228">
                  <c:v>43028.333333333336</c:v>
                </c:pt>
                <c:pt idx="20229">
                  <c:v>43028.34375</c:v>
                </c:pt>
                <c:pt idx="20230">
                  <c:v>43028.354166666664</c:v>
                </c:pt>
                <c:pt idx="20231">
                  <c:v>43028.364583333336</c:v>
                </c:pt>
                <c:pt idx="20232">
                  <c:v>43028.375</c:v>
                </c:pt>
                <c:pt idx="20233">
                  <c:v>43028.385416666664</c:v>
                </c:pt>
                <c:pt idx="20234">
                  <c:v>43028.395833333336</c:v>
                </c:pt>
                <c:pt idx="20235">
                  <c:v>43028.40625</c:v>
                </c:pt>
                <c:pt idx="20236">
                  <c:v>43028.416666666664</c:v>
                </c:pt>
                <c:pt idx="20237">
                  <c:v>43028.427083333336</c:v>
                </c:pt>
                <c:pt idx="20238">
                  <c:v>43028.4375</c:v>
                </c:pt>
                <c:pt idx="20239">
                  <c:v>43028.447916666664</c:v>
                </c:pt>
                <c:pt idx="20240">
                  <c:v>43028.458333333336</c:v>
                </c:pt>
                <c:pt idx="20241">
                  <c:v>43028.46875</c:v>
                </c:pt>
                <c:pt idx="20242">
                  <c:v>43028.479166666664</c:v>
                </c:pt>
                <c:pt idx="20243">
                  <c:v>43028.489583333336</c:v>
                </c:pt>
                <c:pt idx="20244">
                  <c:v>43028.5</c:v>
                </c:pt>
                <c:pt idx="20245">
                  <c:v>43028.510416666664</c:v>
                </c:pt>
                <c:pt idx="20246">
                  <c:v>43028.520833333336</c:v>
                </c:pt>
                <c:pt idx="20247">
                  <c:v>43028.53125</c:v>
                </c:pt>
                <c:pt idx="20248">
                  <c:v>43028.541666666664</c:v>
                </c:pt>
                <c:pt idx="20249">
                  <c:v>43028.552083333336</c:v>
                </c:pt>
                <c:pt idx="20250">
                  <c:v>43028.5625</c:v>
                </c:pt>
                <c:pt idx="20251">
                  <c:v>43028.572916666664</c:v>
                </c:pt>
                <c:pt idx="20252">
                  <c:v>43028.583333333336</c:v>
                </c:pt>
                <c:pt idx="20253">
                  <c:v>43028.59375</c:v>
                </c:pt>
                <c:pt idx="20254">
                  <c:v>43028.604166666664</c:v>
                </c:pt>
                <c:pt idx="20255">
                  <c:v>43028.614583333336</c:v>
                </c:pt>
                <c:pt idx="20256">
                  <c:v>43028.625</c:v>
                </c:pt>
                <c:pt idx="20257">
                  <c:v>43028.635416666664</c:v>
                </c:pt>
                <c:pt idx="20258">
                  <c:v>43028.645833333336</c:v>
                </c:pt>
                <c:pt idx="20259">
                  <c:v>43028.65625</c:v>
                </c:pt>
                <c:pt idx="20260">
                  <c:v>43028.666666666664</c:v>
                </c:pt>
                <c:pt idx="20261">
                  <c:v>43028.677083333336</c:v>
                </c:pt>
                <c:pt idx="20262">
                  <c:v>43028.6875</c:v>
                </c:pt>
                <c:pt idx="20263">
                  <c:v>43028.697916666664</c:v>
                </c:pt>
                <c:pt idx="20264">
                  <c:v>43028.708333333336</c:v>
                </c:pt>
                <c:pt idx="20265">
                  <c:v>43028.71875</c:v>
                </c:pt>
                <c:pt idx="20266">
                  <c:v>43028.729166666664</c:v>
                </c:pt>
                <c:pt idx="20267">
                  <c:v>43028.739583333336</c:v>
                </c:pt>
                <c:pt idx="20268">
                  <c:v>43028.75</c:v>
                </c:pt>
                <c:pt idx="20269">
                  <c:v>43028.760416666664</c:v>
                </c:pt>
                <c:pt idx="20270">
                  <c:v>43028.770833333336</c:v>
                </c:pt>
                <c:pt idx="20271">
                  <c:v>43028.78125</c:v>
                </c:pt>
                <c:pt idx="20272">
                  <c:v>43028.791666666664</c:v>
                </c:pt>
                <c:pt idx="20273">
                  <c:v>43028.802083333336</c:v>
                </c:pt>
                <c:pt idx="20274">
                  <c:v>43028.8125</c:v>
                </c:pt>
                <c:pt idx="20275">
                  <c:v>43028.822916666664</c:v>
                </c:pt>
                <c:pt idx="20276">
                  <c:v>43028.833333333336</c:v>
                </c:pt>
                <c:pt idx="20277">
                  <c:v>43028.84375</c:v>
                </c:pt>
                <c:pt idx="20278">
                  <c:v>43028.854166666664</c:v>
                </c:pt>
                <c:pt idx="20279">
                  <c:v>43028.864583333336</c:v>
                </c:pt>
                <c:pt idx="20280">
                  <c:v>43028.875</c:v>
                </c:pt>
                <c:pt idx="20281">
                  <c:v>43028.885416666664</c:v>
                </c:pt>
                <c:pt idx="20282">
                  <c:v>43028.895833333336</c:v>
                </c:pt>
                <c:pt idx="20283">
                  <c:v>43028.90625</c:v>
                </c:pt>
                <c:pt idx="20284">
                  <c:v>43028.916666666664</c:v>
                </c:pt>
                <c:pt idx="20285">
                  <c:v>43028.927083333336</c:v>
                </c:pt>
                <c:pt idx="20286">
                  <c:v>43028.9375</c:v>
                </c:pt>
                <c:pt idx="20287">
                  <c:v>43028.947916666664</c:v>
                </c:pt>
                <c:pt idx="20288">
                  <c:v>43028.958333333336</c:v>
                </c:pt>
                <c:pt idx="20289">
                  <c:v>43028.96875</c:v>
                </c:pt>
                <c:pt idx="20290">
                  <c:v>43028.979166666664</c:v>
                </c:pt>
                <c:pt idx="20291">
                  <c:v>43028.989583333336</c:v>
                </c:pt>
                <c:pt idx="20292">
                  <c:v>43029</c:v>
                </c:pt>
                <c:pt idx="20293">
                  <c:v>43029.010416666664</c:v>
                </c:pt>
                <c:pt idx="20294">
                  <c:v>43029.020833333336</c:v>
                </c:pt>
                <c:pt idx="20295">
                  <c:v>43029.03125</c:v>
                </c:pt>
                <c:pt idx="20296">
                  <c:v>43029.041666666664</c:v>
                </c:pt>
                <c:pt idx="20297">
                  <c:v>43029.052083333336</c:v>
                </c:pt>
                <c:pt idx="20298">
                  <c:v>43029.0625</c:v>
                </c:pt>
                <c:pt idx="20299">
                  <c:v>43029.072916666664</c:v>
                </c:pt>
                <c:pt idx="20300">
                  <c:v>43029.083333333336</c:v>
                </c:pt>
                <c:pt idx="20301">
                  <c:v>43029.09375</c:v>
                </c:pt>
                <c:pt idx="20302">
                  <c:v>43029.104166666664</c:v>
                </c:pt>
                <c:pt idx="20303">
                  <c:v>43029.114583333336</c:v>
                </c:pt>
                <c:pt idx="20304">
                  <c:v>43029.125</c:v>
                </c:pt>
                <c:pt idx="20305">
                  <c:v>43029.135416666664</c:v>
                </c:pt>
                <c:pt idx="20306">
                  <c:v>43029.145833333336</c:v>
                </c:pt>
                <c:pt idx="20307">
                  <c:v>43029.15625</c:v>
                </c:pt>
                <c:pt idx="20308">
                  <c:v>43029.166666666664</c:v>
                </c:pt>
                <c:pt idx="20309">
                  <c:v>43029.177083333336</c:v>
                </c:pt>
                <c:pt idx="20310">
                  <c:v>43029.1875</c:v>
                </c:pt>
                <c:pt idx="20311">
                  <c:v>43029.197916666664</c:v>
                </c:pt>
                <c:pt idx="20312">
                  <c:v>43029.208333333336</c:v>
                </c:pt>
                <c:pt idx="20313">
                  <c:v>43029.21875</c:v>
                </c:pt>
                <c:pt idx="20314">
                  <c:v>43029.229166666664</c:v>
                </c:pt>
                <c:pt idx="20315">
                  <c:v>43029.239583333336</c:v>
                </c:pt>
                <c:pt idx="20316">
                  <c:v>43029.25</c:v>
                </c:pt>
                <c:pt idx="20317">
                  <c:v>43029.260416666664</c:v>
                </c:pt>
                <c:pt idx="20318">
                  <c:v>43029.270833333336</c:v>
                </c:pt>
                <c:pt idx="20319">
                  <c:v>43029.28125</c:v>
                </c:pt>
                <c:pt idx="20320">
                  <c:v>43029.291666666664</c:v>
                </c:pt>
                <c:pt idx="20321">
                  <c:v>43029.302083333336</c:v>
                </c:pt>
                <c:pt idx="20322">
                  <c:v>43029.3125</c:v>
                </c:pt>
                <c:pt idx="20323">
                  <c:v>43029.322916666664</c:v>
                </c:pt>
                <c:pt idx="20324">
                  <c:v>43029.333333333336</c:v>
                </c:pt>
                <c:pt idx="20325">
                  <c:v>43029.34375</c:v>
                </c:pt>
                <c:pt idx="20326">
                  <c:v>43029.354166666664</c:v>
                </c:pt>
                <c:pt idx="20327">
                  <c:v>43029.364583333336</c:v>
                </c:pt>
                <c:pt idx="20328">
                  <c:v>43029.375</c:v>
                </c:pt>
                <c:pt idx="20329">
                  <c:v>43029.385416666664</c:v>
                </c:pt>
                <c:pt idx="20330">
                  <c:v>43029.395833333336</c:v>
                </c:pt>
                <c:pt idx="20331">
                  <c:v>43029.40625</c:v>
                </c:pt>
                <c:pt idx="20332">
                  <c:v>43029.416666666664</c:v>
                </c:pt>
                <c:pt idx="20333">
                  <c:v>43029.427083333336</c:v>
                </c:pt>
                <c:pt idx="20334">
                  <c:v>43029.4375</c:v>
                </c:pt>
                <c:pt idx="20335">
                  <c:v>43029.447916666664</c:v>
                </c:pt>
                <c:pt idx="20336">
                  <c:v>43029.458333333336</c:v>
                </c:pt>
                <c:pt idx="20337">
                  <c:v>43029.46875</c:v>
                </c:pt>
                <c:pt idx="20338">
                  <c:v>43029.479166666664</c:v>
                </c:pt>
                <c:pt idx="20339">
                  <c:v>43029.489583333336</c:v>
                </c:pt>
                <c:pt idx="20340">
                  <c:v>43029.5</c:v>
                </c:pt>
                <c:pt idx="20341">
                  <c:v>43029.510416666664</c:v>
                </c:pt>
                <c:pt idx="20342">
                  <c:v>43029.520833333336</c:v>
                </c:pt>
                <c:pt idx="20343">
                  <c:v>43029.53125</c:v>
                </c:pt>
                <c:pt idx="20344">
                  <c:v>43029.541666666664</c:v>
                </c:pt>
                <c:pt idx="20345">
                  <c:v>43029.552083333336</c:v>
                </c:pt>
                <c:pt idx="20346">
                  <c:v>43029.5625</c:v>
                </c:pt>
                <c:pt idx="20347">
                  <c:v>43029.572916666664</c:v>
                </c:pt>
                <c:pt idx="20348">
                  <c:v>43029.583333333336</c:v>
                </c:pt>
                <c:pt idx="20349">
                  <c:v>43029.59375</c:v>
                </c:pt>
                <c:pt idx="20350">
                  <c:v>43029.604166666664</c:v>
                </c:pt>
                <c:pt idx="20351">
                  <c:v>43029.614583333336</c:v>
                </c:pt>
                <c:pt idx="20352">
                  <c:v>43029.625</c:v>
                </c:pt>
                <c:pt idx="20353">
                  <c:v>43029.635416666664</c:v>
                </c:pt>
                <c:pt idx="20354">
                  <c:v>43029.645833333336</c:v>
                </c:pt>
                <c:pt idx="20355">
                  <c:v>43029.65625</c:v>
                </c:pt>
                <c:pt idx="20356">
                  <c:v>43029.666666666664</c:v>
                </c:pt>
                <c:pt idx="20357">
                  <c:v>43029.677083333336</c:v>
                </c:pt>
                <c:pt idx="20358">
                  <c:v>43029.6875</c:v>
                </c:pt>
                <c:pt idx="20359">
                  <c:v>43029.697916666664</c:v>
                </c:pt>
                <c:pt idx="20360">
                  <c:v>43029.708333333336</c:v>
                </c:pt>
                <c:pt idx="20361">
                  <c:v>43029.71875</c:v>
                </c:pt>
                <c:pt idx="20362">
                  <c:v>43029.729166666664</c:v>
                </c:pt>
                <c:pt idx="20363">
                  <c:v>43029.739583333336</c:v>
                </c:pt>
                <c:pt idx="20364">
                  <c:v>43029.75</c:v>
                </c:pt>
                <c:pt idx="20365">
                  <c:v>43029.760416666664</c:v>
                </c:pt>
                <c:pt idx="20366">
                  <c:v>43029.770833333336</c:v>
                </c:pt>
                <c:pt idx="20367">
                  <c:v>43029.78125</c:v>
                </c:pt>
                <c:pt idx="20368">
                  <c:v>43029.791666666664</c:v>
                </c:pt>
                <c:pt idx="20369">
                  <c:v>43029.802083333336</c:v>
                </c:pt>
                <c:pt idx="20370">
                  <c:v>43029.8125</c:v>
                </c:pt>
                <c:pt idx="20371">
                  <c:v>43029.822916666664</c:v>
                </c:pt>
                <c:pt idx="20372">
                  <c:v>43029.833333333336</c:v>
                </c:pt>
                <c:pt idx="20373">
                  <c:v>43029.84375</c:v>
                </c:pt>
                <c:pt idx="20374">
                  <c:v>43029.854166666664</c:v>
                </c:pt>
                <c:pt idx="20375">
                  <c:v>43029.864583333336</c:v>
                </c:pt>
                <c:pt idx="20376">
                  <c:v>43029.875</c:v>
                </c:pt>
                <c:pt idx="20377">
                  <c:v>43029.885416666664</c:v>
                </c:pt>
                <c:pt idx="20378">
                  <c:v>43029.895833333336</c:v>
                </c:pt>
                <c:pt idx="20379">
                  <c:v>43029.90625</c:v>
                </c:pt>
                <c:pt idx="20380">
                  <c:v>43029.916666666664</c:v>
                </c:pt>
                <c:pt idx="20381">
                  <c:v>43029.927083333336</c:v>
                </c:pt>
                <c:pt idx="20382">
                  <c:v>43029.9375</c:v>
                </c:pt>
                <c:pt idx="20383">
                  <c:v>43029.947916666664</c:v>
                </c:pt>
                <c:pt idx="20384">
                  <c:v>43029.958333333336</c:v>
                </c:pt>
                <c:pt idx="20385">
                  <c:v>43029.96875</c:v>
                </c:pt>
                <c:pt idx="20386">
                  <c:v>43029.979166666664</c:v>
                </c:pt>
                <c:pt idx="20387">
                  <c:v>43029.989583333336</c:v>
                </c:pt>
                <c:pt idx="20388">
                  <c:v>43030</c:v>
                </c:pt>
                <c:pt idx="20389">
                  <c:v>43030.010416666664</c:v>
                </c:pt>
                <c:pt idx="20390">
                  <c:v>43030.020833333336</c:v>
                </c:pt>
                <c:pt idx="20391">
                  <c:v>43030.03125</c:v>
                </c:pt>
                <c:pt idx="20392">
                  <c:v>43030.041666666664</c:v>
                </c:pt>
                <c:pt idx="20393">
                  <c:v>43030.052083333336</c:v>
                </c:pt>
                <c:pt idx="20394">
                  <c:v>43030.0625</c:v>
                </c:pt>
                <c:pt idx="20395">
                  <c:v>43030.072916666664</c:v>
                </c:pt>
                <c:pt idx="20396">
                  <c:v>43030.083333333336</c:v>
                </c:pt>
                <c:pt idx="20397">
                  <c:v>43030.09375</c:v>
                </c:pt>
                <c:pt idx="20398">
                  <c:v>43030.104166666664</c:v>
                </c:pt>
                <c:pt idx="20399">
                  <c:v>43030.114583333336</c:v>
                </c:pt>
                <c:pt idx="20400">
                  <c:v>43030.125</c:v>
                </c:pt>
                <c:pt idx="20401">
                  <c:v>43030.135416666664</c:v>
                </c:pt>
                <c:pt idx="20402">
                  <c:v>43030.145833333336</c:v>
                </c:pt>
                <c:pt idx="20403">
                  <c:v>43030.15625</c:v>
                </c:pt>
                <c:pt idx="20404">
                  <c:v>43030.166666666664</c:v>
                </c:pt>
                <c:pt idx="20405">
                  <c:v>43030.177083333336</c:v>
                </c:pt>
                <c:pt idx="20406">
                  <c:v>43030.1875</c:v>
                </c:pt>
                <c:pt idx="20407">
                  <c:v>43030.197916666664</c:v>
                </c:pt>
                <c:pt idx="20408">
                  <c:v>43030.208333333336</c:v>
                </c:pt>
                <c:pt idx="20409">
                  <c:v>43030.21875</c:v>
                </c:pt>
                <c:pt idx="20410">
                  <c:v>43030.229166666664</c:v>
                </c:pt>
                <c:pt idx="20411">
                  <c:v>43030.239583333336</c:v>
                </c:pt>
                <c:pt idx="20412">
                  <c:v>43030.25</c:v>
                </c:pt>
                <c:pt idx="20413">
                  <c:v>43030.260416666664</c:v>
                </c:pt>
                <c:pt idx="20414">
                  <c:v>43030.270833333336</c:v>
                </c:pt>
                <c:pt idx="20415">
                  <c:v>43030.28125</c:v>
                </c:pt>
                <c:pt idx="20416">
                  <c:v>43030.291666666664</c:v>
                </c:pt>
                <c:pt idx="20417">
                  <c:v>43030.302083333336</c:v>
                </c:pt>
                <c:pt idx="20418">
                  <c:v>43030.3125</c:v>
                </c:pt>
                <c:pt idx="20419">
                  <c:v>43030.322916666664</c:v>
                </c:pt>
                <c:pt idx="20420">
                  <c:v>43030.333333333336</c:v>
                </c:pt>
                <c:pt idx="20421">
                  <c:v>43030.34375</c:v>
                </c:pt>
                <c:pt idx="20422">
                  <c:v>43030.354166666664</c:v>
                </c:pt>
                <c:pt idx="20423">
                  <c:v>43030.364583333336</c:v>
                </c:pt>
                <c:pt idx="20424">
                  <c:v>43030.375</c:v>
                </c:pt>
                <c:pt idx="20425">
                  <c:v>43030.385416666664</c:v>
                </c:pt>
                <c:pt idx="20426">
                  <c:v>43030.395833333336</c:v>
                </c:pt>
                <c:pt idx="20427">
                  <c:v>43030.40625</c:v>
                </c:pt>
                <c:pt idx="20428">
                  <c:v>43030.416666666664</c:v>
                </c:pt>
                <c:pt idx="20429">
                  <c:v>43030.427083333336</c:v>
                </c:pt>
                <c:pt idx="20430">
                  <c:v>43030.4375</c:v>
                </c:pt>
                <c:pt idx="20431">
                  <c:v>43030.447916666664</c:v>
                </c:pt>
                <c:pt idx="20432">
                  <c:v>43030.458333333336</c:v>
                </c:pt>
                <c:pt idx="20433">
                  <c:v>43030.46875</c:v>
                </c:pt>
                <c:pt idx="20434">
                  <c:v>43030.479166666664</c:v>
                </c:pt>
                <c:pt idx="20435">
                  <c:v>43030.489583333336</c:v>
                </c:pt>
                <c:pt idx="20436">
                  <c:v>43030.5</c:v>
                </c:pt>
                <c:pt idx="20437">
                  <c:v>43030.510416666664</c:v>
                </c:pt>
                <c:pt idx="20438">
                  <c:v>43030.520833333336</c:v>
                </c:pt>
                <c:pt idx="20439">
                  <c:v>43030.53125</c:v>
                </c:pt>
                <c:pt idx="20440">
                  <c:v>43030.541666666664</c:v>
                </c:pt>
                <c:pt idx="20441">
                  <c:v>43030.552083333336</c:v>
                </c:pt>
                <c:pt idx="20442">
                  <c:v>43030.5625</c:v>
                </c:pt>
                <c:pt idx="20443">
                  <c:v>43030.572916666664</c:v>
                </c:pt>
                <c:pt idx="20444">
                  <c:v>43030.583333333336</c:v>
                </c:pt>
                <c:pt idx="20445">
                  <c:v>43030.59375</c:v>
                </c:pt>
                <c:pt idx="20446">
                  <c:v>43030.604166666664</c:v>
                </c:pt>
                <c:pt idx="20447">
                  <c:v>43030.614583333336</c:v>
                </c:pt>
                <c:pt idx="20448">
                  <c:v>43030.625</c:v>
                </c:pt>
                <c:pt idx="20449">
                  <c:v>43030.635416666664</c:v>
                </c:pt>
                <c:pt idx="20450">
                  <c:v>43030.645833333336</c:v>
                </c:pt>
                <c:pt idx="20451">
                  <c:v>43030.65625</c:v>
                </c:pt>
                <c:pt idx="20452">
                  <c:v>43030.666666666664</c:v>
                </c:pt>
                <c:pt idx="20453">
                  <c:v>43030.677083333336</c:v>
                </c:pt>
                <c:pt idx="20454">
                  <c:v>43030.6875</c:v>
                </c:pt>
                <c:pt idx="20455">
                  <c:v>43030.697916666664</c:v>
                </c:pt>
                <c:pt idx="20456">
                  <c:v>43030.708333333336</c:v>
                </c:pt>
                <c:pt idx="20457">
                  <c:v>43030.71875</c:v>
                </c:pt>
                <c:pt idx="20458">
                  <c:v>43030.729166666664</c:v>
                </c:pt>
                <c:pt idx="20459">
                  <c:v>43030.739583333336</c:v>
                </c:pt>
                <c:pt idx="20460">
                  <c:v>43030.75</c:v>
                </c:pt>
                <c:pt idx="20461">
                  <c:v>43030.760416666664</c:v>
                </c:pt>
                <c:pt idx="20462">
                  <c:v>43030.770833333336</c:v>
                </c:pt>
                <c:pt idx="20463">
                  <c:v>43030.78125</c:v>
                </c:pt>
                <c:pt idx="20464">
                  <c:v>43030.791666666664</c:v>
                </c:pt>
                <c:pt idx="20465">
                  <c:v>43030.802083333336</c:v>
                </c:pt>
                <c:pt idx="20466">
                  <c:v>43030.8125</c:v>
                </c:pt>
                <c:pt idx="20467">
                  <c:v>43030.822916666664</c:v>
                </c:pt>
                <c:pt idx="20468">
                  <c:v>43030.833333333336</c:v>
                </c:pt>
                <c:pt idx="20469">
                  <c:v>43030.84375</c:v>
                </c:pt>
                <c:pt idx="20470">
                  <c:v>43030.854166666664</c:v>
                </c:pt>
                <c:pt idx="20471">
                  <c:v>43030.864583333336</c:v>
                </c:pt>
                <c:pt idx="20472">
                  <c:v>43030.875</c:v>
                </c:pt>
                <c:pt idx="20473">
                  <c:v>43030.885416666664</c:v>
                </c:pt>
                <c:pt idx="20474">
                  <c:v>43030.895833333336</c:v>
                </c:pt>
                <c:pt idx="20475">
                  <c:v>43030.90625</c:v>
                </c:pt>
                <c:pt idx="20476">
                  <c:v>43030.916666666664</c:v>
                </c:pt>
                <c:pt idx="20477">
                  <c:v>43030.927083333336</c:v>
                </c:pt>
                <c:pt idx="20478">
                  <c:v>43030.9375</c:v>
                </c:pt>
                <c:pt idx="20479">
                  <c:v>43030.947916666664</c:v>
                </c:pt>
                <c:pt idx="20480">
                  <c:v>43030.958333333336</c:v>
                </c:pt>
                <c:pt idx="20481">
                  <c:v>43030.96875</c:v>
                </c:pt>
                <c:pt idx="20482">
                  <c:v>43030.979166666664</c:v>
                </c:pt>
                <c:pt idx="20483">
                  <c:v>43030.989583333336</c:v>
                </c:pt>
                <c:pt idx="20484">
                  <c:v>43031</c:v>
                </c:pt>
                <c:pt idx="20485">
                  <c:v>43031.010416666664</c:v>
                </c:pt>
                <c:pt idx="20486">
                  <c:v>43031.020833333336</c:v>
                </c:pt>
                <c:pt idx="20487">
                  <c:v>43031.03125</c:v>
                </c:pt>
                <c:pt idx="20488">
                  <c:v>43031.041666666664</c:v>
                </c:pt>
                <c:pt idx="20489">
                  <c:v>43031.052083333336</c:v>
                </c:pt>
                <c:pt idx="20490">
                  <c:v>43031.0625</c:v>
                </c:pt>
                <c:pt idx="20491">
                  <c:v>43031.072916666664</c:v>
                </c:pt>
                <c:pt idx="20492">
                  <c:v>43031.083333333336</c:v>
                </c:pt>
                <c:pt idx="20493">
                  <c:v>43031.09375</c:v>
                </c:pt>
                <c:pt idx="20494">
                  <c:v>43031.104166666664</c:v>
                </c:pt>
                <c:pt idx="20495">
                  <c:v>43031.114583333336</c:v>
                </c:pt>
                <c:pt idx="20496">
                  <c:v>43031.125</c:v>
                </c:pt>
                <c:pt idx="20497">
                  <c:v>43031.135416666664</c:v>
                </c:pt>
                <c:pt idx="20498">
                  <c:v>43031.145833333336</c:v>
                </c:pt>
                <c:pt idx="20499">
                  <c:v>43031.15625</c:v>
                </c:pt>
                <c:pt idx="20500">
                  <c:v>43031.166666666664</c:v>
                </c:pt>
                <c:pt idx="20501">
                  <c:v>43031.177083333336</c:v>
                </c:pt>
                <c:pt idx="20502">
                  <c:v>43031.1875</c:v>
                </c:pt>
                <c:pt idx="20503">
                  <c:v>43031.197916666664</c:v>
                </c:pt>
                <c:pt idx="20504">
                  <c:v>43031.208333333336</c:v>
                </c:pt>
                <c:pt idx="20505">
                  <c:v>43031.21875</c:v>
                </c:pt>
                <c:pt idx="20506">
                  <c:v>43031.229166666664</c:v>
                </c:pt>
                <c:pt idx="20507">
                  <c:v>43031.239583333336</c:v>
                </c:pt>
                <c:pt idx="20508">
                  <c:v>43031.25</c:v>
                </c:pt>
                <c:pt idx="20509">
                  <c:v>43031.260416666664</c:v>
                </c:pt>
                <c:pt idx="20510">
                  <c:v>43031.270833333336</c:v>
                </c:pt>
                <c:pt idx="20511">
                  <c:v>43031.28125</c:v>
                </c:pt>
                <c:pt idx="20512">
                  <c:v>43031.291666666664</c:v>
                </c:pt>
                <c:pt idx="20513">
                  <c:v>43031.302083333336</c:v>
                </c:pt>
                <c:pt idx="20514">
                  <c:v>43031.3125</c:v>
                </c:pt>
                <c:pt idx="20515">
                  <c:v>43031.322916666664</c:v>
                </c:pt>
                <c:pt idx="20516">
                  <c:v>43031.333333333336</c:v>
                </c:pt>
                <c:pt idx="20517">
                  <c:v>43031.34375</c:v>
                </c:pt>
                <c:pt idx="20518">
                  <c:v>43031.354166666664</c:v>
                </c:pt>
                <c:pt idx="20519">
                  <c:v>43031.364583333336</c:v>
                </c:pt>
                <c:pt idx="20520">
                  <c:v>43031.375</c:v>
                </c:pt>
                <c:pt idx="20521">
                  <c:v>43031.385416666664</c:v>
                </c:pt>
                <c:pt idx="20522">
                  <c:v>43031.395833333336</c:v>
                </c:pt>
                <c:pt idx="20523">
                  <c:v>43031.40625</c:v>
                </c:pt>
                <c:pt idx="20524">
                  <c:v>43031.416666666664</c:v>
                </c:pt>
                <c:pt idx="20525">
                  <c:v>43031.427083333336</c:v>
                </c:pt>
                <c:pt idx="20526">
                  <c:v>43031.4375</c:v>
                </c:pt>
                <c:pt idx="20527">
                  <c:v>43031.447916666664</c:v>
                </c:pt>
                <c:pt idx="20528">
                  <c:v>43031.458333333336</c:v>
                </c:pt>
                <c:pt idx="20529">
                  <c:v>43031.46875</c:v>
                </c:pt>
                <c:pt idx="20530">
                  <c:v>43031.479166666664</c:v>
                </c:pt>
                <c:pt idx="20531">
                  <c:v>43031.489583333336</c:v>
                </c:pt>
                <c:pt idx="20532">
                  <c:v>43031.5</c:v>
                </c:pt>
                <c:pt idx="20533">
                  <c:v>43031.510416666664</c:v>
                </c:pt>
                <c:pt idx="20534">
                  <c:v>43031.520833333336</c:v>
                </c:pt>
                <c:pt idx="20535">
                  <c:v>43031.53125</c:v>
                </c:pt>
                <c:pt idx="20536">
                  <c:v>43031.541666666664</c:v>
                </c:pt>
                <c:pt idx="20537">
                  <c:v>43031.552083333336</c:v>
                </c:pt>
                <c:pt idx="20538">
                  <c:v>43031.5625</c:v>
                </c:pt>
                <c:pt idx="20539">
                  <c:v>43031.572916666664</c:v>
                </c:pt>
                <c:pt idx="20540">
                  <c:v>43031.583333333336</c:v>
                </c:pt>
                <c:pt idx="20541">
                  <c:v>43031.59375</c:v>
                </c:pt>
                <c:pt idx="20542">
                  <c:v>43031.604166666664</c:v>
                </c:pt>
                <c:pt idx="20543">
                  <c:v>43031.614583333336</c:v>
                </c:pt>
                <c:pt idx="20544">
                  <c:v>43031.625</c:v>
                </c:pt>
                <c:pt idx="20545">
                  <c:v>43031.635416666664</c:v>
                </c:pt>
                <c:pt idx="20546">
                  <c:v>43031.645833333336</c:v>
                </c:pt>
                <c:pt idx="20547">
                  <c:v>43031.65625</c:v>
                </c:pt>
                <c:pt idx="20548">
                  <c:v>43031.666666666664</c:v>
                </c:pt>
                <c:pt idx="20549">
                  <c:v>43031.677083333336</c:v>
                </c:pt>
                <c:pt idx="20550">
                  <c:v>43031.6875</c:v>
                </c:pt>
                <c:pt idx="20551">
                  <c:v>43031.697916666664</c:v>
                </c:pt>
                <c:pt idx="20552">
                  <c:v>43031.708333333336</c:v>
                </c:pt>
                <c:pt idx="20553">
                  <c:v>43031.71875</c:v>
                </c:pt>
                <c:pt idx="20554">
                  <c:v>43031.729166666664</c:v>
                </c:pt>
                <c:pt idx="20555">
                  <c:v>43031.739583333336</c:v>
                </c:pt>
                <c:pt idx="20556">
                  <c:v>43031.75</c:v>
                </c:pt>
                <c:pt idx="20557">
                  <c:v>43031.760416666664</c:v>
                </c:pt>
                <c:pt idx="20558">
                  <c:v>43031.770833333336</c:v>
                </c:pt>
                <c:pt idx="20559">
                  <c:v>43031.78125</c:v>
                </c:pt>
                <c:pt idx="20560">
                  <c:v>43031.791666666664</c:v>
                </c:pt>
                <c:pt idx="20561">
                  <c:v>43031.802083333336</c:v>
                </c:pt>
                <c:pt idx="20562">
                  <c:v>43031.8125</c:v>
                </c:pt>
                <c:pt idx="20563">
                  <c:v>43031.822916666664</c:v>
                </c:pt>
                <c:pt idx="20564">
                  <c:v>43031.833333333336</c:v>
                </c:pt>
                <c:pt idx="20565">
                  <c:v>43031.84375</c:v>
                </c:pt>
                <c:pt idx="20566">
                  <c:v>43031.854166666664</c:v>
                </c:pt>
                <c:pt idx="20567">
                  <c:v>43031.864583333336</c:v>
                </c:pt>
                <c:pt idx="20568">
                  <c:v>43031.875</c:v>
                </c:pt>
                <c:pt idx="20569">
                  <c:v>43031.885416666664</c:v>
                </c:pt>
                <c:pt idx="20570">
                  <c:v>43031.895833333336</c:v>
                </c:pt>
                <c:pt idx="20571">
                  <c:v>43031.90625</c:v>
                </c:pt>
                <c:pt idx="20572">
                  <c:v>43031.916666666664</c:v>
                </c:pt>
                <c:pt idx="20573">
                  <c:v>43031.927083333336</c:v>
                </c:pt>
                <c:pt idx="20574">
                  <c:v>43031.9375</c:v>
                </c:pt>
                <c:pt idx="20575">
                  <c:v>43031.947916666664</c:v>
                </c:pt>
                <c:pt idx="20576">
                  <c:v>43031.958333333336</c:v>
                </c:pt>
                <c:pt idx="20577">
                  <c:v>43031.96875</c:v>
                </c:pt>
                <c:pt idx="20578">
                  <c:v>43031.979166666664</c:v>
                </c:pt>
                <c:pt idx="20579">
                  <c:v>43031.989583333336</c:v>
                </c:pt>
                <c:pt idx="20580">
                  <c:v>43032</c:v>
                </c:pt>
                <c:pt idx="20581">
                  <c:v>43032.010416666664</c:v>
                </c:pt>
                <c:pt idx="20582">
                  <c:v>43032.020833333336</c:v>
                </c:pt>
                <c:pt idx="20583">
                  <c:v>43032.03125</c:v>
                </c:pt>
                <c:pt idx="20584">
                  <c:v>43032.041666666664</c:v>
                </c:pt>
                <c:pt idx="20585">
                  <c:v>43032.052083333336</c:v>
                </c:pt>
                <c:pt idx="20586">
                  <c:v>43032.0625</c:v>
                </c:pt>
                <c:pt idx="20587">
                  <c:v>43032.072916666664</c:v>
                </c:pt>
                <c:pt idx="20588">
                  <c:v>43032.083333333336</c:v>
                </c:pt>
                <c:pt idx="20589">
                  <c:v>43032.09375</c:v>
                </c:pt>
                <c:pt idx="20590">
                  <c:v>43032.104166666664</c:v>
                </c:pt>
                <c:pt idx="20591">
                  <c:v>43032.114583333336</c:v>
                </c:pt>
                <c:pt idx="20592">
                  <c:v>43032.125</c:v>
                </c:pt>
                <c:pt idx="20593">
                  <c:v>43032.135416666664</c:v>
                </c:pt>
                <c:pt idx="20594">
                  <c:v>43032.145833333336</c:v>
                </c:pt>
                <c:pt idx="20595">
                  <c:v>43032.15625</c:v>
                </c:pt>
                <c:pt idx="20596">
                  <c:v>43032.166666666664</c:v>
                </c:pt>
                <c:pt idx="20597">
                  <c:v>43032.177083333336</c:v>
                </c:pt>
                <c:pt idx="20598">
                  <c:v>43032.1875</c:v>
                </c:pt>
                <c:pt idx="20599">
                  <c:v>43032.197916666664</c:v>
                </c:pt>
                <c:pt idx="20600">
                  <c:v>43032.208333333336</c:v>
                </c:pt>
                <c:pt idx="20601">
                  <c:v>43032.21875</c:v>
                </c:pt>
                <c:pt idx="20602">
                  <c:v>43032.229166666664</c:v>
                </c:pt>
                <c:pt idx="20603">
                  <c:v>43032.239583333336</c:v>
                </c:pt>
                <c:pt idx="20604">
                  <c:v>43032.25</c:v>
                </c:pt>
                <c:pt idx="20605">
                  <c:v>43032.260416666664</c:v>
                </c:pt>
                <c:pt idx="20606">
                  <c:v>43032.270833333336</c:v>
                </c:pt>
                <c:pt idx="20607">
                  <c:v>43032.28125</c:v>
                </c:pt>
                <c:pt idx="20608">
                  <c:v>43032.291666666664</c:v>
                </c:pt>
                <c:pt idx="20609">
                  <c:v>43032.302083333336</c:v>
                </c:pt>
                <c:pt idx="20610">
                  <c:v>43032.3125</c:v>
                </c:pt>
                <c:pt idx="20611">
                  <c:v>43032.322916666664</c:v>
                </c:pt>
                <c:pt idx="20612">
                  <c:v>43032.333333333336</c:v>
                </c:pt>
                <c:pt idx="20613">
                  <c:v>43032.34375</c:v>
                </c:pt>
                <c:pt idx="20614">
                  <c:v>43032.354166666664</c:v>
                </c:pt>
                <c:pt idx="20615">
                  <c:v>43032.364583333336</c:v>
                </c:pt>
                <c:pt idx="20616">
                  <c:v>43032.375</c:v>
                </c:pt>
                <c:pt idx="20617">
                  <c:v>43032.385416666664</c:v>
                </c:pt>
                <c:pt idx="20618">
                  <c:v>43032.395833333336</c:v>
                </c:pt>
                <c:pt idx="20619">
                  <c:v>43032.40625</c:v>
                </c:pt>
                <c:pt idx="20620">
                  <c:v>43032.416666666664</c:v>
                </c:pt>
                <c:pt idx="20621">
                  <c:v>43032.427083333336</c:v>
                </c:pt>
                <c:pt idx="20622">
                  <c:v>43032.4375</c:v>
                </c:pt>
                <c:pt idx="20623">
                  <c:v>43032.447916666664</c:v>
                </c:pt>
                <c:pt idx="20624">
                  <c:v>43032.458333333336</c:v>
                </c:pt>
                <c:pt idx="20625">
                  <c:v>43032.46875</c:v>
                </c:pt>
                <c:pt idx="20626">
                  <c:v>43032.479166666664</c:v>
                </c:pt>
                <c:pt idx="20627">
                  <c:v>43032.489583333336</c:v>
                </c:pt>
                <c:pt idx="20628">
                  <c:v>43032.5</c:v>
                </c:pt>
                <c:pt idx="20629">
                  <c:v>43032.510416666664</c:v>
                </c:pt>
                <c:pt idx="20630">
                  <c:v>43032.520833333336</c:v>
                </c:pt>
                <c:pt idx="20631">
                  <c:v>43032.53125</c:v>
                </c:pt>
                <c:pt idx="20632">
                  <c:v>43032.541666666664</c:v>
                </c:pt>
                <c:pt idx="20633">
                  <c:v>43032.552083333336</c:v>
                </c:pt>
                <c:pt idx="20634">
                  <c:v>43032.5625</c:v>
                </c:pt>
                <c:pt idx="20635">
                  <c:v>43032.572916666664</c:v>
                </c:pt>
                <c:pt idx="20636">
                  <c:v>43032.583333333336</c:v>
                </c:pt>
                <c:pt idx="20637">
                  <c:v>43032.59375</c:v>
                </c:pt>
                <c:pt idx="20638">
                  <c:v>43032.604166666664</c:v>
                </c:pt>
                <c:pt idx="20639">
                  <c:v>43032.614583333336</c:v>
                </c:pt>
                <c:pt idx="20640">
                  <c:v>43032.625</c:v>
                </c:pt>
                <c:pt idx="20641">
                  <c:v>43032.635416666664</c:v>
                </c:pt>
                <c:pt idx="20642">
                  <c:v>43032.645833333336</c:v>
                </c:pt>
                <c:pt idx="20643">
                  <c:v>43032.65625</c:v>
                </c:pt>
                <c:pt idx="20644">
                  <c:v>43032.666666666664</c:v>
                </c:pt>
                <c:pt idx="20645">
                  <c:v>43032.677083333336</c:v>
                </c:pt>
                <c:pt idx="20646">
                  <c:v>43032.6875</c:v>
                </c:pt>
                <c:pt idx="20647">
                  <c:v>43032.697916666664</c:v>
                </c:pt>
                <c:pt idx="20648">
                  <c:v>43032.708333333336</c:v>
                </c:pt>
                <c:pt idx="20649">
                  <c:v>43032.71875</c:v>
                </c:pt>
                <c:pt idx="20650">
                  <c:v>43032.729166666664</c:v>
                </c:pt>
                <c:pt idx="20651">
                  <c:v>43032.739583333336</c:v>
                </c:pt>
                <c:pt idx="20652">
                  <c:v>43032.75</c:v>
                </c:pt>
                <c:pt idx="20653">
                  <c:v>43032.760416666664</c:v>
                </c:pt>
                <c:pt idx="20654">
                  <c:v>43032.770833333336</c:v>
                </c:pt>
                <c:pt idx="20655">
                  <c:v>43032.78125</c:v>
                </c:pt>
                <c:pt idx="20656">
                  <c:v>43032.791666666664</c:v>
                </c:pt>
                <c:pt idx="20657">
                  <c:v>43032.802083333336</c:v>
                </c:pt>
                <c:pt idx="20658">
                  <c:v>43032.8125</c:v>
                </c:pt>
                <c:pt idx="20659">
                  <c:v>43032.822916666664</c:v>
                </c:pt>
                <c:pt idx="20660">
                  <c:v>43032.833333333336</c:v>
                </c:pt>
                <c:pt idx="20661">
                  <c:v>43032.84375</c:v>
                </c:pt>
                <c:pt idx="20662">
                  <c:v>43032.854166666664</c:v>
                </c:pt>
                <c:pt idx="20663">
                  <c:v>43032.864583333336</c:v>
                </c:pt>
                <c:pt idx="20664">
                  <c:v>43032.875</c:v>
                </c:pt>
                <c:pt idx="20665">
                  <c:v>43032.885416666664</c:v>
                </c:pt>
                <c:pt idx="20666">
                  <c:v>43032.895833333336</c:v>
                </c:pt>
                <c:pt idx="20667">
                  <c:v>43032.90625</c:v>
                </c:pt>
                <c:pt idx="20668">
                  <c:v>43032.916666666664</c:v>
                </c:pt>
                <c:pt idx="20669">
                  <c:v>43032.927083333336</c:v>
                </c:pt>
                <c:pt idx="20670">
                  <c:v>43032.9375</c:v>
                </c:pt>
                <c:pt idx="20671">
                  <c:v>43032.947916666664</c:v>
                </c:pt>
                <c:pt idx="20672">
                  <c:v>43032.958333333336</c:v>
                </c:pt>
                <c:pt idx="20673">
                  <c:v>43032.96875</c:v>
                </c:pt>
                <c:pt idx="20674">
                  <c:v>43032.979166666664</c:v>
                </c:pt>
                <c:pt idx="20675">
                  <c:v>43032.989583333336</c:v>
                </c:pt>
                <c:pt idx="20676">
                  <c:v>43033</c:v>
                </c:pt>
                <c:pt idx="20677">
                  <c:v>43033.010416666664</c:v>
                </c:pt>
                <c:pt idx="20678">
                  <c:v>43033.020833333336</c:v>
                </c:pt>
                <c:pt idx="20679">
                  <c:v>43033.03125</c:v>
                </c:pt>
                <c:pt idx="20680">
                  <c:v>43033.041666666664</c:v>
                </c:pt>
                <c:pt idx="20681">
                  <c:v>43033.052083333336</c:v>
                </c:pt>
                <c:pt idx="20682">
                  <c:v>43033.0625</c:v>
                </c:pt>
                <c:pt idx="20683">
                  <c:v>43033.072916666664</c:v>
                </c:pt>
                <c:pt idx="20684">
                  <c:v>43033.083333333336</c:v>
                </c:pt>
                <c:pt idx="20685">
                  <c:v>43033.09375</c:v>
                </c:pt>
                <c:pt idx="20686">
                  <c:v>43033.104166666664</c:v>
                </c:pt>
                <c:pt idx="20687">
                  <c:v>43033.114583333336</c:v>
                </c:pt>
                <c:pt idx="20688">
                  <c:v>43033.125</c:v>
                </c:pt>
                <c:pt idx="20689">
                  <c:v>43033.135416666664</c:v>
                </c:pt>
                <c:pt idx="20690">
                  <c:v>43033.145833333336</c:v>
                </c:pt>
                <c:pt idx="20691">
                  <c:v>43033.15625</c:v>
                </c:pt>
                <c:pt idx="20692">
                  <c:v>43033.166666666664</c:v>
                </c:pt>
                <c:pt idx="20693">
                  <c:v>43033.177083333336</c:v>
                </c:pt>
                <c:pt idx="20694">
                  <c:v>43033.1875</c:v>
                </c:pt>
                <c:pt idx="20695">
                  <c:v>43033.197916666664</c:v>
                </c:pt>
                <c:pt idx="20696">
                  <c:v>43033.208333333336</c:v>
                </c:pt>
                <c:pt idx="20697">
                  <c:v>43033.21875</c:v>
                </c:pt>
                <c:pt idx="20698">
                  <c:v>43033.229166666664</c:v>
                </c:pt>
                <c:pt idx="20699">
                  <c:v>43033.239583333336</c:v>
                </c:pt>
                <c:pt idx="20700">
                  <c:v>43033.25</c:v>
                </c:pt>
                <c:pt idx="20701">
                  <c:v>43033.260416666664</c:v>
                </c:pt>
                <c:pt idx="20702">
                  <c:v>43033.270833333336</c:v>
                </c:pt>
                <c:pt idx="20703">
                  <c:v>43033.28125</c:v>
                </c:pt>
                <c:pt idx="20704">
                  <c:v>43033.291666666664</c:v>
                </c:pt>
                <c:pt idx="20705">
                  <c:v>43033.302083333336</c:v>
                </c:pt>
                <c:pt idx="20706">
                  <c:v>43033.3125</c:v>
                </c:pt>
                <c:pt idx="20707">
                  <c:v>43033.322916666664</c:v>
                </c:pt>
                <c:pt idx="20708">
                  <c:v>43033.333333333336</c:v>
                </c:pt>
                <c:pt idx="20709">
                  <c:v>43033.34375</c:v>
                </c:pt>
                <c:pt idx="20710">
                  <c:v>43033.354166666664</c:v>
                </c:pt>
                <c:pt idx="20711">
                  <c:v>43033.364583333336</c:v>
                </c:pt>
                <c:pt idx="20712">
                  <c:v>43033.375</c:v>
                </c:pt>
                <c:pt idx="20713">
                  <c:v>43033.385416666664</c:v>
                </c:pt>
                <c:pt idx="20714">
                  <c:v>43033.395833333336</c:v>
                </c:pt>
                <c:pt idx="20715">
                  <c:v>43033.40625</c:v>
                </c:pt>
                <c:pt idx="20716">
                  <c:v>43033.416666666664</c:v>
                </c:pt>
                <c:pt idx="20717">
                  <c:v>43033.427083333336</c:v>
                </c:pt>
                <c:pt idx="20718">
                  <c:v>43033.4375</c:v>
                </c:pt>
                <c:pt idx="20719">
                  <c:v>43033.447916666664</c:v>
                </c:pt>
                <c:pt idx="20720">
                  <c:v>43033.458333333336</c:v>
                </c:pt>
                <c:pt idx="20721">
                  <c:v>43033.46875</c:v>
                </c:pt>
                <c:pt idx="20722">
                  <c:v>43033.479166666664</c:v>
                </c:pt>
                <c:pt idx="20723">
                  <c:v>43033.489583333336</c:v>
                </c:pt>
                <c:pt idx="20724">
                  <c:v>43033.5</c:v>
                </c:pt>
                <c:pt idx="20725">
                  <c:v>43033.510416666664</c:v>
                </c:pt>
                <c:pt idx="20726">
                  <c:v>43033.520833333336</c:v>
                </c:pt>
                <c:pt idx="20727">
                  <c:v>43033.53125</c:v>
                </c:pt>
                <c:pt idx="20728">
                  <c:v>43033.541666666664</c:v>
                </c:pt>
                <c:pt idx="20729">
                  <c:v>43033.552083333336</c:v>
                </c:pt>
                <c:pt idx="20730">
                  <c:v>43033.5625</c:v>
                </c:pt>
                <c:pt idx="20731">
                  <c:v>43033.572916666664</c:v>
                </c:pt>
                <c:pt idx="20732">
                  <c:v>43033.583333333336</c:v>
                </c:pt>
                <c:pt idx="20733">
                  <c:v>43033.59375</c:v>
                </c:pt>
                <c:pt idx="20734">
                  <c:v>43033.604166666664</c:v>
                </c:pt>
                <c:pt idx="20735">
                  <c:v>43033.614583333336</c:v>
                </c:pt>
                <c:pt idx="20736">
                  <c:v>43033.625</c:v>
                </c:pt>
                <c:pt idx="20737">
                  <c:v>43033.635416666664</c:v>
                </c:pt>
                <c:pt idx="20738">
                  <c:v>43033.645833333336</c:v>
                </c:pt>
                <c:pt idx="20739">
                  <c:v>43033.65625</c:v>
                </c:pt>
                <c:pt idx="20740">
                  <c:v>43033.666666666664</c:v>
                </c:pt>
                <c:pt idx="20741">
                  <c:v>43033.677083333336</c:v>
                </c:pt>
                <c:pt idx="20742">
                  <c:v>43033.6875</c:v>
                </c:pt>
                <c:pt idx="20743">
                  <c:v>43033.697916666664</c:v>
                </c:pt>
                <c:pt idx="20744">
                  <c:v>43033.708333333336</c:v>
                </c:pt>
                <c:pt idx="20745">
                  <c:v>43033.71875</c:v>
                </c:pt>
                <c:pt idx="20746">
                  <c:v>43033.729166666664</c:v>
                </c:pt>
                <c:pt idx="20747">
                  <c:v>43033.739583333336</c:v>
                </c:pt>
                <c:pt idx="20748">
                  <c:v>43033.75</c:v>
                </c:pt>
                <c:pt idx="20749">
                  <c:v>43033.760416666664</c:v>
                </c:pt>
                <c:pt idx="20750">
                  <c:v>43033.770833333336</c:v>
                </c:pt>
                <c:pt idx="20751">
                  <c:v>43033.78125</c:v>
                </c:pt>
                <c:pt idx="20752">
                  <c:v>43033.791666666664</c:v>
                </c:pt>
                <c:pt idx="20753">
                  <c:v>43033.802083333336</c:v>
                </c:pt>
                <c:pt idx="20754">
                  <c:v>43033.8125</c:v>
                </c:pt>
                <c:pt idx="20755">
                  <c:v>43033.822916666664</c:v>
                </c:pt>
                <c:pt idx="20756">
                  <c:v>43033.833333333336</c:v>
                </c:pt>
                <c:pt idx="20757">
                  <c:v>43033.84375</c:v>
                </c:pt>
                <c:pt idx="20758">
                  <c:v>43033.854166666664</c:v>
                </c:pt>
                <c:pt idx="20759">
                  <c:v>43033.864583333336</c:v>
                </c:pt>
                <c:pt idx="20760">
                  <c:v>43033.875</c:v>
                </c:pt>
                <c:pt idx="20761">
                  <c:v>43033.885416666664</c:v>
                </c:pt>
                <c:pt idx="20762">
                  <c:v>43033.895833333336</c:v>
                </c:pt>
                <c:pt idx="20763">
                  <c:v>43033.90625</c:v>
                </c:pt>
                <c:pt idx="20764">
                  <c:v>43033.916666666664</c:v>
                </c:pt>
                <c:pt idx="20765">
                  <c:v>43033.927083333336</c:v>
                </c:pt>
                <c:pt idx="20766">
                  <c:v>43033.9375</c:v>
                </c:pt>
                <c:pt idx="20767">
                  <c:v>43033.947916666664</c:v>
                </c:pt>
                <c:pt idx="20768">
                  <c:v>43033.958333333336</c:v>
                </c:pt>
                <c:pt idx="20769">
                  <c:v>43033.96875</c:v>
                </c:pt>
                <c:pt idx="20770">
                  <c:v>43033.979166666664</c:v>
                </c:pt>
                <c:pt idx="20771">
                  <c:v>43033.989583333336</c:v>
                </c:pt>
                <c:pt idx="20772">
                  <c:v>43034</c:v>
                </c:pt>
                <c:pt idx="20773">
                  <c:v>43034.010416666664</c:v>
                </c:pt>
                <c:pt idx="20774">
                  <c:v>43034.020833333336</c:v>
                </c:pt>
                <c:pt idx="20775">
                  <c:v>43034.03125</c:v>
                </c:pt>
                <c:pt idx="20776">
                  <c:v>43034.041666666664</c:v>
                </c:pt>
                <c:pt idx="20777">
                  <c:v>43034.052083333336</c:v>
                </c:pt>
                <c:pt idx="20778">
                  <c:v>43034.0625</c:v>
                </c:pt>
                <c:pt idx="20779">
                  <c:v>43034.072916666664</c:v>
                </c:pt>
                <c:pt idx="20780">
                  <c:v>43034.083333333336</c:v>
                </c:pt>
                <c:pt idx="20781">
                  <c:v>43034.09375</c:v>
                </c:pt>
                <c:pt idx="20782">
                  <c:v>43034.104166666664</c:v>
                </c:pt>
                <c:pt idx="20783">
                  <c:v>43034.114583333336</c:v>
                </c:pt>
                <c:pt idx="20784">
                  <c:v>43034.125</c:v>
                </c:pt>
                <c:pt idx="20785">
                  <c:v>43034.135416666664</c:v>
                </c:pt>
                <c:pt idx="20786">
                  <c:v>43034.145833333336</c:v>
                </c:pt>
                <c:pt idx="20787">
                  <c:v>43034.15625</c:v>
                </c:pt>
                <c:pt idx="20788">
                  <c:v>43034.166666666664</c:v>
                </c:pt>
                <c:pt idx="20789">
                  <c:v>43034.177083333336</c:v>
                </c:pt>
                <c:pt idx="20790">
                  <c:v>43034.1875</c:v>
                </c:pt>
                <c:pt idx="20791">
                  <c:v>43034.197916666664</c:v>
                </c:pt>
                <c:pt idx="20792">
                  <c:v>43034.208333333336</c:v>
                </c:pt>
                <c:pt idx="20793">
                  <c:v>43034.21875</c:v>
                </c:pt>
                <c:pt idx="20794">
                  <c:v>43034.229166666664</c:v>
                </c:pt>
                <c:pt idx="20795">
                  <c:v>43034.239583333336</c:v>
                </c:pt>
                <c:pt idx="20796">
                  <c:v>43034.25</c:v>
                </c:pt>
                <c:pt idx="20797">
                  <c:v>43034.260416666664</c:v>
                </c:pt>
                <c:pt idx="20798">
                  <c:v>43034.270833333336</c:v>
                </c:pt>
                <c:pt idx="20799">
                  <c:v>43034.28125</c:v>
                </c:pt>
                <c:pt idx="20800">
                  <c:v>43034.291666666664</c:v>
                </c:pt>
                <c:pt idx="20801">
                  <c:v>43034.302083333336</c:v>
                </c:pt>
                <c:pt idx="20802">
                  <c:v>43034.3125</c:v>
                </c:pt>
                <c:pt idx="20803">
                  <c:v>43034.322916666664</c:v>
                </c:pt>
                <c:pt idx="20804">
                  <c:v>43034.333333333336</c:v>
                </c:pt>
                <c:pt idx="20805">
                  <c:v>43034.34375</c:v>
                </c:pt>
                <c:pt idx="20806">
                  <c:v>43034.354166666664</c:v>
                </c:pt>
                <c:pt idx="20807">
                  <c:v>43034.364583333336</c:v>
                </c:pt>
                <c:pt idx="20808">
                  <c:v>43034.375</c:v>
                </c:pt>
                <c:pt idx="20809">
                  <c:v>43034.385416666664</c:v>
                </c:pt>
                <c:pt idx="20810">
                  <c:v>43034.395833333336</c:v>
                </c:pt>
                <c:pt idx="20811">
                  <c:v>43034.40625</c:v>
                </c:pt>
                <c:pt idx="20812">
                  <c:v>43034.416666666664</c:v>
                </c:pt>
                <c:pt idx="20813">
                  <c:v>43034.427083333336</c:v>
                </c:pt>
                <c:pt idx="20814">
                  <c:v>43034.4375</c:v>
                </c:pt>
                <c:pt idx="20815">
                  <c:v>43034.447916666664</c:v>
                </c:pt>
                <c:pt idx="20816">
                  <c:v>43034.458333333336</c:v>
                </c:pt>
                <c:pt idx="20817">
                  <c:v>43034.46875</c:v>
                </c:pt>
                <c:pt idx="20818">
                  <c:v>43034.479166666664</c:v>
                </c:pt>
                <c:pt idx="20819">
                  <c:v>43034.489583333336</c:v>
                </c:pt>
                <c:pt idx="20820">
                  <c:v>43034.5</c:v>
                </c:pt>
                <c:pt idx="20821">
                  <c:v>43034.510416666664</c:v>
                </c:pt>
                <c:pt idx="20822">
                  <c:v>43034.520833333336</c:v>
                </c:pt>
                <c:pt idx="20823">
                  <c:v>43034.53125</c:v>
                </c:pt>
                <c:pt idx="20824">
                  <c:v>43034.541666666664</c:v>
                </c:pt>
                <c:pt idx="20825">
                  <c:v>43034.552083333336</c:v>
                </c:pt>
                <c:pt idx="20826">
                  <c:v>43034.5625</c:v>
                </c:pt>
                <c:pt idx="20827">
                  <c:v>43034.572916666664</c:v>
                </c:pt>
                <c:pt idx="20828">
                  <c:v>43034.583333333336</c:v>
                </c:pt>
                <c:pt idx="20829">
                  <c:v>43034.59375</c:v>
                </c:pt>
                <c:pt idx="20830">
                  <c:v>43034.604166666664</c:v>
                </c:pt>
                <c:pt idx="20831">
                  <c:v>43034.614583333336</c:v>
                </c:pt>
                <c:pt idx="20832">
                  <c:v>43034.625</c:v>
                </c:pt>
                <c:pt idx="20833">
                  <c:v>43034.635416666664</c:v>
                </c:pt>
                <c:pt idx="20834">
                  <c:v>43034.645833333336</c:v>
                </c:pt>
                <c:pt idx="20835">
                  <c:v>43034.65625</c:v>
                </c:pt>
                <c:pt idx="20836">
                  <c:v>43034.666666666664</c:v>
                </c:pt>
                <c:pt idx="20837">
                  <c:v>43034.677083333336</c:v>
                </c:pt>
                <c:pt idx="20838">
                  <c:v>43034.6875</c:v>
                </c:pt>
                <c:pt idx="20839">
                  <c:v>43034.697916666664</c:v>
                </c:pt>
                <c:pt idx="20840">
                  <c:v>43034.708333333336</c:v>
                </c:pt>
                <c:pt idx="20841">
                  <c:v>43034.71875</c:v>
                </c:pt>
                <c:pt idx="20842">
                  <c:v>43034.729166666664</c:v>
                </c:pt>
                <c:pt idx="20843">
                  <c:v>43034.739583333336</c:v>
                </c:pt>
                <c:pt idx="20844">
                  <c:v>43034.75</c:v>
                </c:pt>
                <c:pt idx="20845">
                  <c:v>43034.760416666664</c:v>
                </c:pt>
                <c:pt idx="20846">
                  <c:v>43034.770833333336</c:v>
                </c:pt>
                <c:pt idx="20847">
                  <c:v>43034.78125</c:v>
                </c:pt>
                <c:pt idx="20848">
                  <c:v>43034.791666666664</c:v>
                </c:pt>
                <c:pt idx="20849">
                  <c:v>43034.802083333336</c:v>
                </c:pt>
                <c:pt idx="20850">
                  <c:v>43034.8125</c:v>
                </c:pt>
                <c:pt idx="20851">
                  <c:v>43035.395833333336</c:v>
                </c:pt>
                <c:pt idx="20852">
                  <c:v>43035.40625</c:v>
                </c:pt>
                <c:pt idx="20853">
                  <c:v>43035.416666666664</c:v>
                </c:pt>
                <c:pt idx="20854">
                  <c:v>43035.427083333336</c:v>
                </c:pt>
                <c:pt idx="20855">
                  <c:v>43035.4375</c:v>
                </c:pt>
                <c:pt idx="20856">
                  <c:v>43035.447916666664</c:v>
                </c:pt>
                <c:pt idx="20857">
                  <c:v>43035.458333333336</c:v>
                </c:pt>
                <c:pt idx="20858">
                  <c:v>43035.46875</c:v>
                </c:pt>
                <c:pt idx="20859">
                  <c:v>43035.479166666664</c:v>
                </c:pt>
                <c:pt idx="20860">
                  <c:v>43035.489583333336</c:v>
                </c:pt>
                <c:pt idx="20861">
                  <c:v>43035.5</c:v>
                </c:pt>
                <c:pt idx="20862">
                  <c:v>43035.510416666664</c:v>
                </c:pt>
                <c:pt idx="20863">
                  <c:v>43035.520833333336</c:v>
                </c:pt>
                <c:pt idx="20864">
                  <c:v>43035.53125</c:v>
                </c:pt>
                <c:pt idx="20865">
                  <c:v>43035.541666666664</c:v>
                </c:pt>
                <c:pt idx="20866">
                  <c:v>43035.552083333336</c:v>
                </c:pt>
                <c:pt idx="20867">
                  <c:v>43035.5625</c:v>
                </c:pt>
                <c:pt idx="20868">
                  <c:v>43035.572916666664</c:v>
                </c:pt>
                <c:pt idx="20869">
                  <c:v>43035.583333333336</c:v>
                </c:pt>
                <c:pt idx="20870">
                  <c:v>43035.59375</c:v>
                </c:pt>
                <c:pt idx="20871">
                  <c:v>43035.604166666664</c:v>
                </c:pt>
                <c:pt idx="20872">
                  <c:v>43035.614583333336</c:v>
                </c:pt>
                <c:pt idx="20873">
                  <c:v>43035.625</c:v>
                </c:pt>
                <c:pt idx="20874">
                  <c:v>43035.635416666664</c:v>
                </c:pt>
                <c:pt idx="20875">
                  <c:v>43035.6875</c:v>
                </c:pt>
                <c:pt idx="20876">
                  <c:v>43035.697916666664</c:v>
                </c:pt>
                <c:pt idx="20877">
                  <c:v>43035.708333333336</c:v>
                </c:pt>
                <c:pt idx="20878">
                  <c:v>43035.71875</c:v>
                </c:pt>
                <c:pt idx="20879">
                  <c:v>43035.729166666664</c:v>
                </c:pt>
                <c:pt idx="20880">
                  <c:v>43035.739583333336</c:v>
                </c:pt>
                <c:pt idx="20881">
                  <c:v>43035.75</c:v>
                </c:pt>
                <c:pt idx="20882">
                  <c:v>43035.760416666664</c:v>
                </c:pt>
                <c:pt idx="20883">
                  <c:v>43035.770833333336</c:v>
                </c:pt>
                <c:pt idx="20884">
                  <c:v>43035.78125</c:v>
                </c:pt>
                <c:pt idx="20885">
                  <c:v>43035.791666666664</c:v>
                </c:pt>
                <c:pt idx="20886">
                  <c:v>43035.802083333336</c:v>
                </c:pt>
                <c:pt idx="20887">
                  <c:v>43035.8125</c:v>
                </c:pt>
                <c:pt idx="20888">
                  <c:v>43035.822916666664</c:v>
                </c:pt>
                <c:pt idx="20889">
                  <c:v>43035.833333333336</c:v>
                </c:pt>
                <c:pt idx="20890">
                  <c:v>43035.84375</c:v>
                </c:pt>
                <c:pt idx="20891">
                  <c:v>43035.854166666664</c:v>
                </c:pt>
                <c:pt idx="20892">
                  <c:v>43035.864583333336</c:v>
                </c:pt>
                <c:pt idx="20893">
                  <c:v>43035.875</c:v>
                </c:pt>
                <c:pt idx="20894">
                  <c:v>43035.885416666664</c:v>
                </c:pt>
                <c:pt idx="20895">
                  <c:v>43035.895833333336</c:v>
                </c:pt>
                <c:pt idx="20896">
                  <c:v>43035.90625</c:v>
                </c:pt>
                <c:pt idx="20897">
                  <c:v>43035.916666666664</c:v>
                </c:pt>
                <c:pt idx="20898">
                  <c:v>43035.927083333336</c:v>
                </c:pt>
                <c:pt idx="20899">
                  <c:v>43035.9375</c:v>
                </c:pt>
                <c:pt idx="20900">
                  <c:v>43035.947916666664</c:v>
                </c:pt>
                <c:pt idx="20901">
                  <c:v>43035.958333333336</c:v>
                </c:pt>
                <c:pt idx="20902">
                  <c:v>43035.96875</c:v>
                </c:pt>
                <c:pt idx="20903">
                  <c:v>43035.979166666664</c:v>
                </c:pt>
                <c:pt idx="20904">
                  <c:v>43035.989583333336</c:v>
                </c:pt>
                <c:pt idx="20905">
                  <c:v>43036</c:v>
                </c:pt>
                <c:pt idx="20906">
                  <c:v>43036.010416666664</c:v>
                </c:pt>
                <c:pt idx="20907">
                  <c:v>43036.020833333336</c:v>
                </c:pt>
                <c:pt idx="20908">
                  <c:v>43036.03125</c:v>
                </c:pt>
                <c:pt idx="20909">
                  <c:v>43036.041666666664</c:v>
                </c:pt>
                <c:pt idx="20910">
                  <c:v>43036.052083333336</c:v>
                </c:pt>
                <c:pt idx="20911">
                  <c:v>43036.0625</c:v>
                </c:pt>
                <c:pt idx="20912">
                  <c:v>43036.072916666664</c:v>
                </c:pt>
                <c:pt idx="20913">
                  <c:v>43036.083333333336</c:v>
                </c:pt>
                <c:pt idx="20914">
                  <c:v>43036.09375</c:v>
                </c:pt>
                <c:pt idx="20915">
                  <c:v>43036.104166666664</c:v>
                </c:pt>
                <c:pt idx="20916">
                  <c:v>43036.114583333336</c:v>
                </c:pt>
                <c:pt idx="20917">
                  <c:v>43036.125</c:v>
                </c:pt>
                <c:pt idx="20918">
                  <c:v>43036.135416666664</c:v>
                </c:pt>
                <c:pt idx="20919">
                  <c:v>43036.145833333336</c:v>
                </c:pt>
                <c:pt idx="20920">
                  <c:v>43036.15625</c:v>
                </c:pt>
                <c:pt idx="20921">
                  <c:v>43036.166666666664</c:v>
                </c:pt>
                <c:pt idx="20922">
                  <c:v>43036.177083333336</c:v>
                </c:pt>
                <c:pt idx="20923">
                  <c:v>43036.1875</c:v>
                </c:pt>
                <c:pt idx="20924">
                  <c:v>43036.197916666664</c:v>
                </c:pt>
                <c:pt idx="20925">
                  <c:v>43036.208333333336</c:v>
                </c:pt>
                <c:pt idx="20926">
                  <c:v>43036.21875</c:v>
                </c:pt>
                <c:pt idx="20927">
                  <c:v>43036.229166666664</c:v>
                </c:pt>
                <c:pt idx="20928">
                  <c:v>43036.239583333336</c:v>
                </c:pt>
                <c:pt idx="20929">
                  <c:v>43036.25</c:v>
                </c:pt>
                <c:pt idx="20930">
                  <c:v>43036.260416666664</c:v>
                </c:pt>
                <c:pt idx="20931">
                  <c:v>43036.270833333336</c:v>
                </c:pt>
                <c:pt idx="20932">
                  <c:v>43036.28125</c:v>
                </c:pt>
                <c:pt idx="20933">
                  <c:v>43036.291666666664</c:v>
                </c:pt>
                <c:pt idx="20934">
                  <c:v>43036.302083333336</c:v>
                </c:pt>
                <c:pt idx="20935">
                  <c:v>43036.3125</c:v>
                </c:pt>
                <c:pt idx="20936">
                  <c:v>43036.322916666664</c:v>
                </c:pt>
                <c:pt idx="20937">
                  <c:v>43036.333333333336</c:v>
                </c:pt>
                <c:pt idx="20938">
                  <c:v>43036.34375</c:v>
                </c:pt>
                <c:pt idx="20939">
                  <c:v>43036.354166666664</c:v>
                </c:pt>
                <c:pt idx="20940">
                  <c:v>43036.364583333336</c:v>
                </c:pt>
                <c:pt idx="20941">
                  <c:v>43036.375</c:v>
                </c:pt>
                <c:pt idx="20942">
                  <c:v>43036.385416666664</c:v>
                </c:pt>
                <c:pt idx="20943">
                  <c:v>43036.395833333336</c:v>
                </c:pt>
                <c:pt idx="20944">
                  <c:v>43036.40625</c:v>
                </c:pt>
                <c:pt idx="20945">
                  <c:v>43036.416666666664</c:v>
                </c:pt>
                <c:pt idx="20946">
                  <c:v>43036.427083333336</c:v>
                </c:pt>
                <c:pt idx="20947">
                  <c:v>43036.4375</c:v>
                </c:pt>
                <c:pt idx="20948">
                  <c:v>43036.447916666664</c:v>
                </c:pt>
                <c:pt idx="20949">
                  <c:v>43036.458333333336</c:v>
                </c:pt>
                <c:pt idx="20950">
                  <c:v>43036.46875</c:v>
                </c:pt>
                <c:pt idx="20951">
                  <c:v>43036.479166666664</c:v>
                </c:pt>
                <c:pt idx="20952">
                  <c:v>43036.489583333336</c:v>
                </c:pt>
                <c:pt idx="20953">
                  <c:v>43036.5</c:v>
                </c:pt>
                <c:pt idx="20954">
                  <c:v>43036.510416666664</c:v>
                </c:pt>
                <c:pt idx="20955">
                  <c:v>43036.520833333336</c:v>
                </c:pt>
                <c:pt idx="20956">
                  <c:v>43036.53125</c:v>
                </c:pt>
                <c:pt idx="20957">
                  <c:v>43036.541666666664</c:v>
                </c:pt>
                <c:pt idx="20958">
                  <c:v>43036.552083333336</c:v>
                </c:pt>
                <c:pt idx="20959">
                  <c:v>43036.5625</c:v>
                </c:pt>
                <c:pt idx="20960">
                  <c:v>43036.572916666664</c:v>
                </c:pt>
                <c:pt idx="20961">
                  <c:v>43036.583333333336</c:v>
                </c:pt>
                <c:pt idx="20962">
                  <c:v>43036.59375</c:v>
                </c:pt>
                <c:pt idx="20963">
                  <c:v>43036.604166666664</c:v>
                </c:pt>
                <c:pt idx="20964">
                  <c:v>43036.614583333336</c:v>
                </c:pt>
                <c:pt idx="20965">
                  <c:v>43036.625</c:v>
                </c:pt>
                <c:pt idx="20966">
                  <c:v>43036.635416666664</c:v>
                </c:pt>
                <c:pt idx="20967">
                  <c:v>43036.645833333336</c:v>
                </c:pt>
                <c:pt idx="20968">
                  <c:v>43036.65625</c:v>
                </c:pt>
                <c:pt idx="20969">
                  <c:v>43036.666666666664</c:v>
                </c:pt>
                <c:pt idx="20970">
                  <c:v>43036.677083333336</c:v>
                </c:pt>
                <c:pt idx="20971">
                  <c:v>43036.6875</c:v>
                </c:pt>
                <c:pt idx="20972">
                  <c:v>43036.697916666664</c:v>
                </c:pt>
                <c:pt idx="20973">
                  <c:v>43036.708333333336</c:v>
                </c:pt>
                <c:pt idx="20974">
                  <c:v>43036.71875</c:v>
                </c:pt>
                <c:pt idx="20975">
                  <c:v>43036.729166666664</c:v>
                </c:pt>
                <c:pt idx="20976">
                  <c:v>43036.739583333336</c:v>
                </c:pt>
                <c:pt idx="20977">
                  <c:v>43036.75</c:v>
                </c:pt>
                <c:pt idx="20978">
                  <c:v>43036.760416666664</c:v>
                </c:pt>
                <c:pt idx="20979">
                  <c:v>43036.770833333336</c:v>
                </c:pt>
                <c:pt idx="20980">
                  <c:v>43036.78125</c:v>
                </c:pt>
                <c:pt idx="20981">
                  <c:v>43036.791666666664</c:v>
                </c:pt>
                <c:pt idx="20982">
                  <c:v>43036.802083333336</c:v>
                </c:pt>
                <c:pt idx="20983">
                  <c:v>43036.8125</c:v>
                </c:pt>
                <c:pt idx="20984">
                  <c:v>43036.822916666664</c:v>
                </c:pt>
                <c:pt idx="20985">
                  <c:v>43036.833333333336</c:v>
                </c:pt>
                <c:pt idx="20986">
                  <c:v>43036.84375</c:v>
                </c:pt>
                <c:pt idx="20987">
                  <c:v>43036.854166666664</c:v>
                </c:pt>
                <c:pt idx="20988">
                  <c:v>43036.864583333336</c:v>
                </c:pt>
                <c:pt idx="20989">
                  <c:v>43036.875</c:v>
                </c:pt>
                <c:pt idx="20990">
                  <c:v>43036.885416666664</c:v>
                </c:pt>
                <c:pt idx="20991">
                  <c:v>43036.895833333336</c:v>
                </c:pt>
                <c:pt idx="20992">
                  <c:v>43036.90625</c:v>
                </c:pt>
                <c:pt idx="20993">
                  <c:v>43036.916666666664</c:v>
                </c:pt>
                <c:pt idx="20994">
                  <c:v>43036.927083333336</c:v>
                </c:pt>
                <c:pt idx="20995">
                  <c:v>43036.9375</c:v>
                </c:pt>
                <c:pt idx="20996">
                  <c:v>43036.947916666664</c:v>
                </c:pt>
                <c:pt idx="20997">
                  <c:v>43036.958333333336</c:v>
                </c:pt>
                <c:pt idx="20998">
                  <c:v>43036.96875</c:v>
                </c:pt>
                <c:pt idx="20999">
                  <c:v>43036.979166666664</c:v>
                </c:pt>
                <c:pt idx="21000">
                  <c:v>43036.989583333336</c:v>
                </c:pt>
                <c:pt idx="21001">
                  <c:v>43037</c:v>
                </c:pt>
                <c:pt idx="21002">
                  <c:v>43037.010416666664</c:v>
                </c:pt>
                <c:pt idx="21003">
                  <c:v>43037.020833333336</c:v>
                </c:pt>
                <c:pt idx="21004">
                  <c:v>43037.03125</c:v>
                </c:pt>
                <c:pt idx="21005">
                  <c:v>43037.041666666664</c:v>
                </c:pt>
                <c:pt idx="21006">
                  <c:v>43037.052083333336</c:v>
                </c:pt>
                <c:pt idx="21007">
                  <c:v>43037.0625</c:v>
                </c:pt>
                <c:pt idx="21008">
                  <c:v>43037.072916666664</c:v>
                </c:pt>
                <c:pt idx="21009">
                  <c:v>43037.083333333336</c:v>
                </c:pt>
                <c:pt idx="21010">
                  <c:v>43037.09375</c:v>
                </c:pt>
                <c:pt idx="21011">
                  <c:v>43037.104166666664</c:v>
                </c:pt>
                <c:pt idx="21012">
                  <c:v>43037.114583333336</c:v>
                </c:pt>
                <c:pt idx="21013">
                  <c:v>43037.125</c:v>
                </c:pt>
                <c:pt idx="21014">
                  <c:v>43037.135416666664</c:v>
                </c:pt>
                <c:pt idx="21015">
                  <c:v>43037.145833333336</c:v>
                </c:pt>
                <c:pt idx="21016">
                  <c:v>43037.15625</c:v>
                </c:pt>
                <c:pt idx="21017">
                  <c:v>43037.166666666664</c:v>
                </c:pt>
                <c:pt idx="21018">
                  <c:v>43037.177083333336</c:v>
                </c:pt>
                <c:pt idx="21019">
                  <c:v>43037.1875</c:v>
                </c:pt>
                <c:pt idx="21020">
                  <c:v>43037.197916666664</c:v>
                </c:pt>
                <c:pt idx="21021">
                  <c:v>43037.208333333336</c:v>
                </c:pt>
                <c:pt idx="21022">
                  <c:v>43037.21875</c:v>
                </c:pt>
                <c:pt idx="21023">
                  <c:v>43037.229166666664</c:v>
                </c:pt>
                <c:pt idx="21024">
                  <c:v>43037.239583333336</c:v>
                </c:pt>
                <c:pt idx="21025">
                  <c:v>43037.25</c:v>
                </c:pt>
                <c:pt idx="21026">
                  <c:v>43037.260416666664</c:v>
                </c:pt>
                <c:pt idx="21027">
                  <c:v>43037.270833333336</c:v>
                </c:pt>
                <c:pt idx="21028">
                  <c:v>43037.28125</c:v>
                </c:pt>
                <c:pt idx="21029">
                  <c:v>43037.291666666664</c:v>
                </c:pt>
                <c:pt idx="21030">
                  <c:v>43037.302083333336</c:v>
                </c:pt>
                <c:pt idx="21031">
                  <c:v>43037.3125</c:v>
                </c:pt>
                <c:pt idx="21032">
                  <c:v>43037.322916666664</c:v>
                </c:pt>
                <c:pt idx="21033">
                  <c:v>43037.333333333336</c:v>
                </c:pt>
                <c:pt idx="21034">
                  <c:v>43037.34375</c:v>
                </c:pt>
                <c:pt idx="21035">
                  <c:v>43037.354166666664</c:v>
                </c:pt>
                <c:pt idx="21036">
                  <c:v>43037.364583333336</c:v>
                </c:pt>
                <c:pt idx="21037">
                  <c:v>43037.375</c:v>
                </c:pt>
                <c:pt idx="21038">
                  <c:v>43037.385416666664</c:v>
                </c:pt>
                <c:pt idx="21039">
                  <c:v>43037.395833333336</c:v>
                </c:pt>
                <c:pt idx="21040">
                  <c:v>43037.40625</c:v>
                </c:pt>
                <c:pt idx="21041">
                  <c:v>43037.416666666664</c:v>
                </c:pt>
                <c:pt idx="21042">
                  <c:v>43037.427083333336</c:v>
                </c:pt>
                <c:pt idx="21043">
                  <c:v>43037.4375</c:v>
                </c:pt>
                <c:pt idx="21044">
                  <c:v>43037.447916666664</c:v>
                </c:pt>
                <c:pt idx="21045">
                  <c:v>43037.458333333336</c:v>
                </c:pt>
                <c:pt idx="21046">
                  <c:v>43037.46875</c:v>
                </c:pt>
                <c:pt idx="21047">
                  <c:v>43037.479166666664</c:v>
                </c:pt>
                <c:pt idx="21048">
                  <c:v>43037.489583333336</c:v>
                </c:pt>
                <c:pt idx="21049">
                  <c:v>43037.5</c:v>
                </c:pt>
                <c:pt idx="21050">
                  <c:v>43037.510416666664</c:v>
                </c:pt>
                <c:pt idx="21051">
                  <c:v>43037.520833333336</c:v>
                </c:pt>
                <c:pt idx="21052">
                  <c:v>43037.53125</c:v>
                </c:pt>
                <c:pt idx="21053">
                  <c:v>43037.541666666664</c:v>
                </c:pt>
                <c:pt idx="21054">
                  <c:v>43037.552083333336</c:v>
                </c:pt>
                <c:pt idx="21055">
                  <c:v>43037.5625</c:v>
                </c:pt>
                <c:pt idx="21056">
                  <c:v>43037.572916666664</c:v>
                </c:pt>
                <c:pt idx="21057">
                  <c:v>43037.583333333336</c:v>
                </c:pt>
                <c:pt idx="21058">
                  <c:v>43037.59375</c:v>
                </c:pt>
                <c:pt idx="21059">
                  <c:v>43037.604166666664</c:v>
                </c:pt>
                <c:pt idx="21060">
                  <c:v>43037.614583333336</c:v>
                </c:pt>
                <c:pt idx="21061">
                  <c:v>43037.625</c:v>
                </c:pt>
                <c:pt idx="21062">
                  <c:v>43037.635416666664</c:v>
                </c:pt>
                <c:pt idx="21063">
                  <c:v>43037.645833333336</c:v>
                </c:pt>
                <c:pt idx="21064">
                  <c:v>43037.65625</c:v>
                </c:pt>
                <c:pt idx="21065">
                  <c:v>43037.666666666664</c:v>
                </c:pt>
                <c:pt idx="21066">
                  <c:v>43037.677083333336</c:v>
                </c:pt>
                <c:pt idx="21067">
                  <c:v>43037.6875</c:v>
                </c:pt>
                <c:pt idx="21068">
                  <c:v>43037.697916666664</c:v>
                </c:pt>
                <c:pt idx="21069">
                  <c:v>43037.708333333336</c:v>
                </c:pt>
                <c:pt idx="21070">
                  <c:v>43037.71875</c:v>
                </c:pt>
                <c:pt idx="21071">
                  <c:v>43037.729166666664</c:v>
                </c:pt>
                <c:pt idx="21072">
                  <c:v>43037.739583333336</c:v>
                </c:pt>
                <c:pt idx="21073">
                  <c:v>43037.75</c:v>
                </c:pt>
                <c:pt idx="21074">
                  <c:v>43037.760416666664</c:v>
                </c:pt>
                <c:pt idx="21075">
                  <c:v>43037.770833333336</c:v>
                </c:pt>
                <c:pt idx="21076">
                  <c:v>43037.78125</c:v>
                </c:pt>
                <c:pt idx="21077">
                  <c:v>43037.791666666664</c:v>
                </c:pt>
                <c:pt idx="21078">
                  <c:v>43037.802083333336</c:v>
                </c:pt>
                <c:pt idx="21079">
                  <c:v>43037.8125</c:v>
                </c:pt>
                <c:pt idx="21080">
                  <c:v>43037.822916666664</c:v>
                </c:pt>
                <c:pt idx="21081">
                  <c:v>43037.833333333336</c:v>
                </c:pt>
                <c:pt idx="21082">
                  <c:v>43037.84375</c:v>
                </c:pt>
                <c:pt idx="21083">
                  <c:v>43037.854166666664</c:v>
                </c:pt>
                <c:pt idx="21084">
                  <c:v>43037.864583333336</c:v>
                </c:pt>
                <c:pt idx="21085">
                  <c:v>43037.875</c:v>
                </c:pt>
                <c:pt idx="21086">
                  <c:v>43037.885416666664</c:v>
                </c:pt>
                <c:pt idx="21087">
                  <c:v>43037.895833333336</c:v>
                </c:pt>
                <c:pt idx="21088">
                  <c:v>43037.90625</c:v>
                </c:pt>
                <c:pt idx="21089">
                  <c:v>43037.916666666664</c:v>
                </c:pt>
                <c:pt idx="21090">
                  <c:v>43037.927083333336</c:v>
                </c:pt>
                <c:pt idx="21091">
                  <c:v>43037.9375</c:v>
                </c:pt>
                <c:pt idx="21092">
                  <c:v>43037.947916666664</c:v>
                </c:pt>
                <c:pt idx="21093">
                  <c:v>43037.958333333336</c:v>
                </c:pt>
                <c:pt idx="21094">
                  <c:v>43037.96875</c:v>
                </c:pt>
                <c:pt idx="21095">
                  <c:v>43037.979166666664</c:v>
                </c:pt>
                <c:pt idx="21096">
                  <c:v>43037.989583333336</c:v>
                </c:pt>
                <c:pt idx="21097">
                  <c:v>43038</c:v>
                </c:pt>
                <c:pt idx="21098">
                  <c:v>43038.010416666664</c:v>
                </c:pt>
                <c:pt idx="21099">
                  <c:v>43038.020833333336</c:v>
                </c:pt>
                <c:pt idx="21100">
                  <c:v>43038.03125</c:v>
                </c:pt>
                <c:pt idx="21101">
                  <c:v>43038.041666666664</c:v>
                </c:pt>
                <c:pt idx="21102">
                  <c:v>43038.052083333336</c:v>
                </c:pt>
                <c:pt idx="21103">
                  <c:v>43038.0625</c:v>
                </c:pt>
                <c:pt idx="21104">
                  <c:v>43038.072916666664</c:v>
                </c:pt>
                <c:pt idx="21105">
                  <c:v>43038.083333333336</c:v>
                </c:pt>
                <c:pt idx="21106">
                  <c:v>43038.09375</c:v>
                </c:pt>
                <c:pt idx="21107">
                  <c:v>43038.104166666664</c:v>
                </c:pt>
                <c:pt idx="21108">
                  <c:v>43038.114583333336</c:v>
                </c:pt>
                <c:pt idx="21109">
                  <c:v>43038.125</c:v>
                </c:pt>
                <c:pt idx="21110">
                  <c:v>43038.135416666664</c:v>
                </c:pt>
                <c:pt idx="21111">
                  <c:v>43038.145833333336</c:v>
                </c:pt>
                <c:pt idx="21112">
                  <c:v>43038.15625</c:v>
                </c:pt>
                <c:pt idx="21113">
                  <c:v>43038.166666666664</c:v>
                </c:pt>
                <c:pt idx="21114">
                  <c:v>43038.177083333336</c:v>
                </c:pt>
                <c:pt idx="21115">
                  <c:v>43038.1875</c:v>
                </c:pt>
                <c:pt idx="21116">
                  <c:v>43038.197916666664</c:v>
                </c:pt>
                <c:pt idx="21117">
                  <c:v>43038.208333333336</c:v>
                </c:pt>
                <c:pt idx="21118">
                  <c:v>43038.21875</c:v>
                </c:pt>
                <c:pt idx="21119">
                  <c:v>43038.229166666664</c:v>
                </c:pt>
                <c:pt idx="21120">
                  <c:v>43038.239583333336</c:v>
                </c:pt>
                <c:pt idx="21121">
                  <c:v>43038.25</c:v>
                </c:pt>
                <c:pt idx="21122">
                  <c:v>43038.260416666664</c:v>
                </c:pt>
                <c:pt idx="21123">
                  <c:v>43038.270833333336</c:v>
                </c:pt>
                <c:pt idx="21124">
                  <c:v>43038.28125</c:v>
                </c:pt>
                <c:pt idx="21125">
                  <c:v>43038.291666666664</c:v>
                </c:pt>
                <c:pt idx="21126">
                  <c:v>43038.302083333336</c:v>
                </c:pt>
                <c:pt idx="21127">
                  <c:v>43038.3125</c:v>
                </c:pt>
                <c:pt idx="21128">
                  <c:v>43038.322916666664</c:v>
                </c:pt>
                <c:pt idx="21129">
                  <c:v>43038.333333333336</c:v>
                </c:pt>
                <c:pt idx="21130">
                  <c:v>43038.34375</c:v>
                </c:pt>
                <c:pt idx="21131">
                  <c:v>43038.354166666664</c:v>
                </c:pt>
                <c:pt idx="21132">
                  <c:v>43038.364583333336</c:v>
                </c:pt>
                <c:pt idx="21133">
                  <c:v>43038.375</c:v>
                </c:pt>
                <c:pt idx="21134">
                  <c:v>43038.385416666664</c:v>
                </c:pt>
                <c:pt idx="21135">
                  <c:v>43038.395833333336</c:v>
                </c:pt>
                <c:pt idx="21136">
                  <c:v>43038.40625</c:v>
                </c:pt>
                <c:pt idx="21137">
                  <c:v>43038.416666666664</c:v>
                </c:pt>
                <c:pt idx="21138">
                  <c:v>43038.427083333336</c:v>
                </c:pt>
                <c:pt idx="21139">
                  <c:v>43038.4375</c:v>
                </c:pt>
                <c:pt idx="21140">
                  <c:v>43038.447916666664</c:v>
                </c:pt>
                <c:pt idx="21141">
                  <c:v>43038.458333333336</c:v>
                </c:pt>
                <c:pt idx="21142">
                  <c:v>43038.46875</c:v>
                </c:pt>
                <c:pt idx="21143">
                  <c:v>43038.479166666664</c:v>
                </c:pt>
                <c:pt idx="21144">
                  <c:v>43038.489583333336</c:v>
                </c:pt>
                <c:pt idx="21145">
                  <c:v>43038.5</c:v>
                </c:pt>
                <c:pt idx="21146">
                  <c:v>43038.510416666664</c:v>
                </c:pt>
                <c:pt idx="21147">
                  <c:v>43038.520833333336</c:v>
                </c:pt>
                <c:pt idx="21148">
                  <c:v>43038.53125</c:v>
                </c:pt>
                <c:pt idx="21149">
                  <c:v>43038.541666666664</c:v>
                </c:pt>
                <c:pt idx="21150">
                  <c:v>43038.552083333336</c:v>
                </c:pt>
                <c:pt idx="21151">
                  <c:v>43038.5625</c:v>
                </c:pt>
                <c:pt idx="21152">
                  <c:v>43038.572916666664</c:v>
                </c:pt>
                <c:pt idx="21153">
                  <c:v>43038.583333333336</c:v>
                </c:pt>
                <c:pt idx="21154">
                  <c:v>43038.59375</c:v>
                </c:pt>
                <c:pt idx="21155">
                  <c:v>43038.604166666664</c:v>
                </c:pt>
                <c:pt idx="21156">
                  <c:v>43038.614583333336</c:v>
                </c:pt>
                <c:pt idx="21157">
                  <c:v>43038.625</c:v>
                </c:pt>
                <c:pt idx="21158">
                  <c:v>43038.635416666664</c:v>
                </c:pt>
                <c:pt idx="21159">
                  <c:v>43038.645833333336</c:v>
                </c:pt>
                <c:pt idx="21160">
                  <c:v>43038.65625</c:v>
                </c:pt>
                <c:pt idx="21161">
                  <c:v>43038.666666666664</c:v>
                </c:pt>
                <c:pt idx="21162">
                  <c:v>43038.677083333336</c:v>
                </c:pt>
                <c:pt idx="21163">
                  <c:v>43038.6875</c:v>
                </c:pt>
                <c:pt idx="21164">
                  <c:v>43038.697916666664</c:v>
                </c:pt>
                <c:pt idx="21165">
                  <c:v>43038.708333333336</c:v>
                </c:pt>
                <c:pt idx="21166">
                  <c:v>43038.71875</c:v>
                </c:pt>
                <c:pt idx="21167">
                  <c:v>43038.729166666664</c:v>
                </c:pt>
                <c:pt idx="21168">
                  <c:v>43038.739583333336</c:v>
                </c:pt>
                <c:pt idx="21169">
                  <c:v>43038.75</c:v>
                </c:pt>
                <c:pt idx="21170">
                  <c:v>43038.760416666664</c:v>
                </c:pt>
                <c:pt idx="21171">
                  <c:v>43038.770833333336</c:v>
                </c:pt>
                <c:pt idx="21172">
                  <c:v>43038.78125</c:v>
                </c:pt>
                <c:pt idx="21173">
                  <c:v>43038.791666666664</c:v>
                </c:pt>
                <c:pt idx="21174">
                  <c:v>43038.802083333336</c:v>
                </c:pt>
                <c:pt idx="21175">
                  <c:v>43038.8125</c:v>
                </c:pt>
                <c:pt idx="21176">
                  <c:v>43038.822916666664</c:v>
                </c:pt>
                <c:pt idx="21177">
                  <c:v>43038.833333333336</c:v>
                </c:pt>
                <c:pt idx="21178">
                  <c:v>43038.84375</c:v>
                </c:pt>
                <c:pt idx="21179">
                  <c:v>43038.854166666664</c:v>
                </c:pt>
                <c:pt idx="21180">
                  <c:v>43038.864583333336</c:v>
                </c:pt>
                <c:pt idx="21181">
                  <c:v>43038.875</c:v>
                </c:pt>
                <c:pt idx="21182">
                  <c:v>43038.885416666664</c:v>
                </c:pt>
                <c:pt idx="21183">
                  <c:v>43038.895833333336</c:v>
                </c:pt>
                <c:pt idx="21184">
                  <c:v>43038.90625</c:v>
                </c:pt>
                <c:pt idx="21185">
                  <c:v>43038.916666666664</c:v>
                </c:pt>
                <c:pt idx="21186">
                  <c:v>43038.927083333336</c:v>
                </c:pt>
                <c:pt idx="21187">
                  <c:v>43038.9375</c:v>
                </c:pt>
                <c:pt idx="21188">
                  <c:v>43038.947916666664</c:v>
                </c:pt>
                <c:pt idx="21189">
                  <c:v>43038.958333333336</c:v>
                </c:pt>
                <c:pt idx="21190">
                  <c:v>43038.96875</c:v>
                </c:pt>
                <c:pt idx="21191">
                  <c:v>43038.979166666664</c:v>
                </c:pt>
                <c:pt idx="21192">
                  <c:v>43038.989583333336</c:v>
                </c:pt>
                <c:pt idx="21193">
                  <c:v>43039</c:v>
                </c:pt>
                <c:pt idx="21194">
                  <c:v>43039.010416666664</c:v>
                </c:pt>
                <c:pt idx="21195">
                  <c:v>43039.020833333336</c:v>
                </c:pt>
                <c:pt idx="21196">
                  <c:v>43039.03125</c:v>
                </c:pt>
                <c:pt idx="21197">
                  <c:v>43039.041666666664</c:v>
                </c:pt>
                <c:pt idx="21198">
                  <c:v>43039.052083333336</c:v>
                </c:pt>
                <c:pt idx="21199">
                  <c:v>43039.0625</c:v>
                </c:pt>
                <c:pt idx="21200">
                  <c:v>43039.072916666664</c:v>
                </c:pt>
                <c:pt idx="21201">
                  <c:v>43039.083333333336</c:v>
                </c:pt>
                <c:pt idx="21202">
                  <c:v>43039.09375</c:v>
                </c:pt>
                <c:pt idx="21203">
                  <c:v>43039.104166666664</c:v>
                </c:pt>
                <c:pt idx="21204">
                  <c:v>43039.114583333336</c:v>
                </c:pt>
                <c:pt idx="21205">
                  <c:v>43039.125</c:v>
                </c:pt>
                <c:pt idx="21206">
                  <c:v>43039.135416666664</c:v>
                </c:pt>
                <c:pt idx="21207">
                  <c:v>43039.145833333336</c:v>
                </c:pt>
                <c:pt idx="21208">
                  <c:v>43039.15625</c:v>
                </c:pt>
                <c:pt idx="21209">
                  <c:v>43039.166666666664</c:v>
                </c:pt>
                <c:pt idx="21210">
                  <c:v>43039.177083333336</c:v>
                </c:pt>
                <c:pt idx="21211">
                  <c:v>43039.1875</c:v>
                </c:pt>
                <c:pt idx="21212">
                  <c:v>43039.197916666664</c:v>
                </c:pt>
                <c:pt idx="21213">
                  <c:v>43039.208333333336</c:v>
                </c:pt>
                <c:pt idx="21214">
                  <c:v>43039.21875</c:v>
                </c:pt>
                <c:pt idx="21215">
                  <c:v>43039.229166666664</c:v>
                </c:pt>
                <c:pt idx="21216">
                  <c:v>43039.239583333336</c:v>
                </c:pt>
                <c:pt idx="21217">
                  <c:v>43039.25</c:v>
                </c:pt>
                <c:pt idx="21218">
                  <c:v>43039.260416666664</c:v>
                </c:pt>
                <c:pt idx="21219">
                  <c:v>43039.270833333336</c:v>
                </c:pt>
                <c:pt idx="21220">
                  <c:v>43039.28125</c:v>
                </c:pt>
                <c:pt idx="21221">
                  <c:v>43039.291666666664</c:v>
                </c:pt>
                <c:pt idx="21222">
                  <c:v>43039.302083333336</c:v>
                </c:pt>
                <c:pt idx="21223">
                  <c:v>43039.3125</c:v>
                </c:pt>
                <c:pt idx="21224">
                  <c:v>43039.322916666664</c:v>
                </c:pt>
                <c:pt idx="21225">
                  <c:v>43039.333333333336</c:v>
                </c:pt>
                <c:pt idx="21226">
                  <c:v>43039.34375</c:v>
                </c:pt>
                <c:pt idx="21227">
                  <c:v>43039.354166666664</c:v>
                </c:pt>
                <c:pt idx="21228">
                  <c:v>43039.364583333336</c:v>
                </c:pt>
                <c:pt idx="21229">
                  <c:v>43039.375</c:v>
                </c:pt>
                <c:pt idx="21230">
                  <c:v>43039.385416666664</c:v>
                </c:pt>
                <c:pt idx="21231">
                  <c:v>43039.395833333336</c:v>
                </c:pt>
                <c:pt idx="21232">
                  <c:v>43039.40625</c:v>
                </c:pt>
                <c:pt idx="21233">
                  <c:v>43039.416666666664</c:v>
                </c:pt>
                <c:pt idx="21234">
                  <c:v>43039.427083333336</c:v>
                </c:pt>
                <c:pt idx="21235">
                  <c:v>43039.4375</c:v>
                </c:pt>
                <c:pt idx="21236">
                  <c:v>43039.447916666664</c:v>
                </c:pt>
                <c:pt idx="21237">
                  <c:v>43039.458333333336</c:v>
                </c:pt>
                <c:pt idx="21238">
                  <c:v>43039.46875</c:v>
                </c:pt>
                <c:pt idx="21239">
                  <c:v>43039.479166666664</c:v>
                </c:pt>
                <c:pt idx="21240">
                  <c:v>43039.489583333336</c:v>
                </c:pt>
                <c:pt idx="21241">
                  <c:v>43039.5</c:v>
                </c:pt>
                <c:pt idx="21242">
                  <c:v>43039.510416666664</c:v>
                </c:pt>
                <c:pt idx="21243">
                  <c:v>43039.520833333336</c:v>
                </c:pt>
                <c:pt idx="21244">
                  <c:v>43039.53125</c:v>
                </c:pt>
                <c:pt idx="21245">
                  <c:v>43039.541666666664</c:v>
                </c:pt>
                <c:pt idx="21246">
                  <c:v>43039.552083333336</c:v>
                </c:pt>
                <c:pt idx="21247">
                  <c:v>43039.5625</c:v>
                </c:pt>
                <c:pt idx="21248">
                  <c:v>43039.572916666664</c:v>
                </c:pt>
                <c:pt idx="21249">
                  <c:v>43039.583333333336</c:v>
                </c:pt>
                <c:pt idx="21250">
                  <c:v>43039.59375</c:v>
                </c:pt>
                <c:pt idx="21251">
                  <c:v>43039.604166666664</c:v>
                </c:pt>
                <c:pt idx="21252">
                  <c:v>43039.614583333336</c:v>
                </c:pt>
                <c:pt idx="21253">
                  <c:v>43039.625</c:v>
                </c:pt>
                <c:pt idx="21254">
                  <c:v>43039.635416666664</c:v>
                </c:pt>
                <c:pt idx="21255">
                  <c:v>43039.645833333336</c:v>
                </c:pt>
                <c:pt idx="21256">
                  <c:v>43039.65625</c:v>
                </c:pt>
                <c:pt idx="21257">
                  <c:v>43039.666666666664</c:v>
                </c:pt>
                <c:pt idx="21258">
                  <c:v>43039.677083333336</c:v>
                </c:pt>
                <c:pt idx="21259">
                  <c:v>43039.6875</c:v>
                </c:pt>
                <c:pt idx="21260">
                  <c:v>43039.697916666664</c:v>
                </c:pt>
                <c:pt idx="21261">
                  <c:v>43039.708333333336</c:v>
                </c:pt>
                <c:pt idx="21262">
                  <c:v>43039.71875</c:v>
                </c:pt>
                <c:pt idx="21263">
                  <c:v>43039.729166666664</c:v>
                </c:pt>
                <c:pt idx="21264">
                  <c:v>43039.739583333336</c:v>
                </c:pt>
                <c:pt idx="21265">
                  <c:v>43039.75</c:v>
                </c:pt>
                <c:pt idx="21266">
                  <c:v>43039.760416666664</c:v>
                </c:pt>
                <c:pt idx="21267">
                  <c:v>43039.770833333336</c:v>
                </c:pt>
                <c:pt idx="21268">
                  <c:v>43039.78125</c:v>
                </c:pt>
                <c:pt idx="21269">
                  <c:v>43039.791666666664</c:v>
                </c:pt>
                <c:pt idx="21270">
                  <c:v>43039.802083333336</c:v>
                </c:pt>
                <c:pt idx="21271">
                  <c:v>43039.8125</c:v>
                </c:pt>
                <c:pt idx="21272">
                  <c:v>43039.822916666664</c:v>
                </c:pt>
                <c:pt idx="21273">
                  <c:v>43039.833333333336</c:v>
                </c:pt>
                <c:pt idx="21274">
                  <c:v>43039.84375</c:v>
                </c:pt>
                <c:pt idx="21275">
                  <c:v>43039.854166666664</c:v>
                </c:pt>
                <c:pt idx="21276">
                  <c:v>43039.864583333336</c:v>
                </c:pt>
                <c:pt idx="21277">
                  <c:v>43039.875</c:v>
                </c:pt>
                <c:pt idx="21278">
                  <c:v>43039.885416666664</c:v>
                </c:pt>
                <c:pt idx="21279">
                  <c:v>43039.895833333336</c:v>
                </c:pt>
                <c:pt idx="21280">
                  <c:v>43039.90625</c:v>
                </c:pt>
                <c:pt idx="21281">
                  <c:v>43039.916666666664</c:v>
                </c:pt>
                <c:pt idx="21282">
                  <c:v>43039.927083333336</c:v>
                </c:pt>
                <c:pt idx="21283">
                  <c:v>43039.9375</c:v>
                </c:pt>
                <c:pt idx="21284">
                  <c:v>43039.958333333336</c:v>
                </c:pt>
                <c:pt idx="21285">
                  <c:v>43039.96875</c:v>
                </c:pt>
                <c:pt idx="21286">
                  <c:v>43039.979166666664</c:v>
                </c:pt>
                <c:pt idx="21287">
                  <c:v>43039.989583333336</c:v>
                </c:pt>
                <c:pt idx="21288">
                  <c:v>43040</c:v>
                </c:pt>
                <c:pt idx="21289">
                  <c:v>43040.010416666664</c:v>
                </c:pt>
                <c:pt idx="21290">
                  <c:v>43040.020833333336</c:v>
                </c:pt>
                <c:pt idx="21291">
                  <c:v>43040.03125</c:v>
                </c:pt>
                <c:pt idx="21292">
                  <c:v>43040.041666666664</c:v>
                </c:pt>
                <c:pt idx="21293">
                  <c:v>43040.052083333336</c:v>
                </c:pt>
                <c:pt idx="21294">
                  <c:v>43040.0625</c:v>
                </c:pt>
                <c:pt idx="21295">
                  <c:v>43040.072916666664</c:v>
                </c:pt>
                <c:pt idx="21296">
                  <c:v>43040.083333333336</c:v>
                </c:pt>
                <c:pt idx="21297">
                  <c:v>43040.09375</c:v>
                </c:pt>
                <c:pt idx="21298">
                  <c:v>43040.104166666664</c:v>
                </c:pt>
                <c:pt idx="21299">
                  <c:v>43040.114583333336</c:v>
                </c:pt>
                <c:pt idx="21300">
                  <c:v>43040.125</c:v>
                </c:pt>
                <c:pt idx="21301">
                  <c:v>43040.135416666664</c:v>
                </c:pt>
                <c:pt idx="21302">
                  <c:v>43040.145833333336</c:v>
                </c:pt>
                <c:pt idx="21303">
                  <c:v>43040.15625</c:v>
                </c:pt>
                <c:pt idx="21304">
                  <c:v>43040.166666666664</c:v>
                </c:pt>
                <c:pt idx="21305">
                  <c:v>43040.177083333336</c:v>
                </c:pt>
                <c:pt idx="21306">
                  <c:v>43040.1875</c:v>
                </c:pt>
                <c:pt idx="21307">
                  <c:v>43040.197916666664</c:v>
                </c:pt>
                <c:pt idx="21308">
                  <c:v>43040.208333333336</c:v>
                </c:pt>
                <c:pt idx="21309">
                  <c:v>43040.21875</c:v>
                </c:pt>
                <c:pt idx="21310">
                  <c:v>43040.229166666664</c:v>
                </c:pt>
                <c:pt idx="21311">
                  <c:v>43040.239583333336</c:v>
                </c:pt>
                <c:pt idx="21312">
                  <c:v>43040.25</c:v>
                </c:pt>
                <c:pt idx="21313">
                  <c:v>43040.260416666664</c:v>
                </c:pt>
                <c:pt idx="21314">
                  <c:v>43040.270833333336</c:v>
                </c:pt>
                <c:pt idx="21315">
                  <c:v>43040.28125</c:v>
                </c:pt>
                <c:pt idx="21316">
                  <c:v>43040.291666666664</c:v>
                </c:pt>
                <c:pt idx="21317">
                  <c:v>43040.302083333336</c:v>
                </c:pt>
                <c:pt idx="21318">
                  <c:v>43040.3125</c:v>
                </c:pt>
                <c:pt idx="21319">
                  <c:v>43040.322916666664</c:v>
                </c:pt>
                <c:pt idx="21320">
                  <c:v>43040.333333333336</c:v>
                </c:pt>
                <c:pt idx="21321">
                  <c:v>43040.34375</c:v>
                </c:pt>
                <c:pt idx="21322">
                  <c:v>43040.354166666664</c:v>
                </c:pt>
                <c:pt idx="21323">
                  <c:v>43040.364583333336</c:v>
                </c:pt>
                <c:pt idx="21324">
                  <c:v>43040.375</c:v>
                </c:pt>
                <c:pt idx="21325">
                  <c:v>43040.385416666664</c:v>
                </c:pt>
                <c:pt idx="21326">
                  <c:v>43040.395833333336</c:v>
                </c:pt>
                <c:pt idx="21327">
                  <c:v>43040.40625</c:v>
                </c:pt>
                <c:pt idx="21328">
                  <c:v>43040.416666666664</c:v>
                </c:pt>
                <c:pt idx="21329">
                  <c:v>43040.427083333336</c:v>
                </c:pt>
                <c:pt idx="21330">
                  <c:v>43040.4375</c:v>
                </c:pt>
                <c:pt idx="21331">
                  <c:v>43040.447916666664</c:v>
                </c:pt>
                <c:pt idx="21332">
                  <c:v>43040.458333333336</c:v>
                </c:pt>
                <c:pt idx="21333">
                  <c:v>43040.46875</c:v>
                </c:pt>
                <c:pt idx="21334">
                  <c:v>43040.479166666664</c:v>
                </c:pt>
                <c:pt idx="21335">
                  <c:v>43040.489583333336</c:v>
                </c:pt>
                <c:pt idx="21336">
                  <c:v>43040.5</c:v>
                </c:pt>
                <c:pt idx="21337">
                  <c:v>43040.510416666664</c:v>
                </c:pt>
                <c:pt idx="21338">
                  <c:v>43040.520833333336</c:v>
                </c:pt>
                <c:pt idx="21339">
                  <c:v>43040.53125</c:v>
                </c:pt>
                <c:pt idx="21340">
                  <c:v>43040.541666666664</c:v>
                </c:pt>
                <c:pt idx="21341">
                  <c:v>43040.552083333336</c:v>
                </c:pt>
                <c:pt idx="21342">
                  <c:v>43040.5625</c:v>
                </c:pt>
                <c:pt idx="21343">
                  <c:v>43040.572916666664</c:v>
                </c:pt>
                <c:pt idx="21344">
                  <c:v>43040.583333333336</c:v>
                </c:pt>
                <c:pt idx="21345">
                  <c:v>43040.59375</c:v>
                </c:pt>
                <c:pt idx="21346">
                  <c:v>43040.604166666664</c:v>
                </c:pt>
                <c:pt idx="21347">
                  <c:v>43040.614583333336</c:v>
                </c:pt>
                <c:pt idx="21348">
                  <c:v>43040.625</c:v>
                </c:pt>
                <c:pt idx="21349">
                  <c:v>43040.635416666664</c:v>
                </c:pt>
                <c:pt idx="21350">
                  <c:v>43040.645833333336</c:v>
                </c:pt>
                <c:pt idx="21351">
                  <c:v>43040.65625</c:v>
                </c:pt>
                <c:pt idx="21352">
                  <c:v>43040.666666666664</c:v>
                </c:pt>
                <c:pt idx="21353">
                  <c:v>43040.677083333336</c:v>
                </c:pt>
                <c:pt idx="21354">
                  <c:v>43040.6875</c:v>
                </c:pt>
                <c:pt idx="21355">
                  <c:v>43040.697916666664</c:v>
                </c:pt>
                <c:pt idx="21356">
                  <c:v>43040.708333333336</c:v>
                </c:pt>
                <c:pt idx="21357">
                  <c:v>43040.71875</c:v>
                </c:pt>
                <c:pt idx="21358">
                  <c:v>43040.729166666664</c:v>
                </c:pt>
                <c:pt idx="21359">
                  <c:v>43040.739583333336</c:v>
                </c:pt>
                <c:pt idx="21360">
                  <c:v>43040.75</c:v>
                </c:pt>
                <c:pt idx="21361">
                  <c:v>43040.760416666664</c:v>
                </c:pt>
                <c:pt idx="21362">
                  <c:v>43040.770833333336</c:v>
                </c:pt>
                <c:pt idx="21363">
                  <c:v>43040.78125</c:v>
                </c:pt>
                <c:pt idx="21364">
                  <c:v>43040.791666666664</c:v>
                </c:pt>
                <c:pt idx="21365">
                  <c:v>43040.802083333336</c:v>
                </c:pt>
                <c:pt idx="21366">
                  <c:v>43040.8125</c:v>
                </c:pt>
                <c:pt idx="21367">
                  <c:v>43040.822916666664</c:v>
                </c:pt>
                <c:pt idx="21368">
                  <c:v>43040.833333333336</c:v>
                </c:pt>
                <c:pt idx="21369">
                  <c:v>43040.84375</c:v>
                </c:pt>
                <c:pt idx="21370">
                  <c:v>43040.854166666664</c:v>
                </c:pt>
                <c:pt idx="21371">
                  <c:v>43040.864583333336</c:v>
                </c:pt>
                <c:pt idx="21372">
                  <c:v>43040.875</c:v>
                </c:pt>
                <c:pt idx="21373">
                  <c:v>43040.885416666664</c:v>
                </c:pt>
                <c:pt idx="21374">
                  <c:v>43040.895833333336</c:v>
                </c:pt>
                <c:pt idx="21375">
                  <c:v>43040.90625</c:v>
                </c:pt>
                <c:pt idx="21376">
                  <c:v>43040.916666666664</c:v>
                </c:pt>
                <c:pt idx="21377">
                  <c:v>43040.927083333336</c:v>
                </c:pt>
                <c:pt idx="21378">
                  <c:v>43040.9375</c:v>
                </c:pt>
                <c:pt idx="21379">
                  <c:v>43040.947916666664</c:v>
                </c:pt>
                <c:pt idx="21380">
                  <c:v>43040.958333333336</c:v>
                </c:pt>
                <c:pt idx="21381">
                  <c:v>43040.96875</c:v>
                </c:pt>
                <c:pt idx="21382">
                  <c:v>43040.979166666664</c:v>
                </c:pt>
                <c:pt idx="21383">
                  <c:v>43040.989583333336</c:v>
                </c:pt>
                <c:pt idx="21384">
                  <c:v>43041</c:v>
                </c:pt>
                <c:pt idx="21385">
                  <c:v>43041.010416666664</c:v>
                </c:pt>
                <c:pt idx="21386">
                  <c:v>43041.020833333336</c:v>
                </c:pt>
                <c:pt idx="21387">
                  <c:v>43041.03125</c:v>
                </c:pt>
                <c:pt idx="21388">
                  <c:v>43041.041666666664</c:v>
                </c:pt>
                <c:pt idx="21389">
                  <c:v>43041.052083333336</c:v>
                </c:pt>
                <c:pt idx="21390">
                  <c:v>43041.0625</c:v>
                </c:pt>
                <c:pt idx="21391">
                  <c:v>43041.072916666664</c:v>
                </c:pt>
                <c:pt idx="21392">
                  <c:v>43041.083333333336</c:v>
                </c:pt>
                <c:pt idx="21393">
                  <c:v>43041.09375</c:v>
                </c:pt>
                <c:pt idx="21394">
                  <c:v>43041.104166666664</c:v>
                </c:pt>
                <c:pt idx="21395">
                  <c:v>43041.114583333336</c:v>
                </c:pt>
                <c:pt idx="21396">
                  <c:v>43041.125</c:v>
                </c:pt>
                <c:pt idx="21397">
                  <c:v>43041.135416666664</c:v>
                </c:pt>
                <c:pt idx="21398">
                  <c:v>43041.145833333336</c:v>
                </c:pt>
                <c:pt idx="21399">
                  <c:v>43041.15625</c:v>
                </c:pt>
                <c:pt idx="21400">
                  <c:v>43041.166666666664</c:v>
                </c:pt>
                <c:pt idx="21401">
                  <c:v>43041.177083333336</c:v>
                </c:pt>
                <c:pt idx="21402">
                  <c:v>43041.1875</c:v>
                </c:pt>
                <c:pt idx="21403">
                  <c:v>43041.197916666664</c:v>
                </c:pt>
                <c:pt idx="21404">
                  <c:v>43041.208333333336</c:v>
                </c:pt>
                <c:pt idx="21405">
                  <c:v>43041.21875</c:v>
                </c:pt>
                <c:pt idx="21406">
                  <c:v>43041.229166666664</c:v>
                </c:pt>
                <c:pt idx="21407">
                  <c:v>43041.239583333336</c:v>
                </c:pt>
                <c:pt idx="21408">
                  <c:v>43041.25</c:v>
                </c:pt>
                <c:pt idx="21409">
                  <c:v>43041.260416666664</c:v>
                </c:pt>
                <c:pt idx="21410">
                  <c:v>43041.270833333336</c:v>
                </c:pt>
                <c:pt idx="21411">
                  <c:v>43041.28125</c:v>
                </c:pt>
                <c:pt idx="21412">
                  <c:v>43041.291666666664</c:v>
                </c:pt>
                <c:pt idx="21413">
                  <c:v>43041.302083333336</c:v>
                </c:pt>
                <c:pt idx="21414">
                  <c:v>43041.3125</c:v>
                </c:pt>
                <c:pt idx="21415">
                  <c:v>43041.322916666664</c:v>
                </c:pt>
                <c:pt idx="21416">
                  <c:v>43041.333333333336</c:v>
                </c:pt>
                <c:pt idx="21417">
                  <c:v>43041.34375</c:v>
                </c:pt>
                <c:pt idx="21418">
                  <c:v>43041.354166666664</c:v>
                </c:pt>
                <c:pt idx="21419">
                  <c:v>43041.364583333336</c:v>
                </c:pt>
                <c:pt idx="21420">
                  <c:v>43041.375</c:v>
                </c:pt>
                <c:pt idx="21421">
                  <c:v>43041.385416666664</c:v>
                </c:pt>
                <c:pt idx="21422">
                  <c:v>43041.395833333336</c:v>
                </c:pt>
                <c:pt idx="21423">
                  <c:v>43041.40625</c:v>
                </c:pt>
                <c:pt idx="21424">
                  <c:v>43041.416666666664</c:v>
                </c:pt>
                <c:pt idx="21425">
                  <c:v>43041.427083333336</c:v>
                </c:pt>
                <c:pt idx="21426">
                  <c:v>43041.4375</c:v>
                </c:pt>
                <c:pt idx="21427">
                  <c:v>43041.447916666664</c:v>
                </c:pt>
                <c:pt idx="21428">
                  <c:v>43041.458333333336</c:v>
                </c:pt>
                <c:pt idx="21429">
                  <c:v>43041.46875</c:v>
                </c:pt>
                <c:pt idx="21430">
                  <c:v>43041.479166666664</c:v>
                </c:pt>
                <c:pt idx="21431">
                  <c:v>43041.489583333336</c:v>
                </c:pt>
                <c:pt idx="21432">
                  <c:v>43041.5</c:v>
                </c:pt>
                <c:pt idx="21433">
                  <c:v>43041.510416666664</c:v>
                </c:pt>
                <c:pt idx="21434">
                  <c:v>43041.520833333336</c:v>
                </c:pt>
                <c:pt idx="21435">
                  <c:v>43041.53125</c:v>
                </c:pt>
                <c:pt idx="21436">
                  <c:v>43041.541666666664</c:v>
                </c:pt>
                <c:pt idx="21437">
                  <c:v>43041.552083333336</c:v>
                </c:pt>
                <c:pt idx="21438">
                  <c:v>43041.5625</c:v>
                </c:pt>
                <c:pt idx="21439">
                  <c:v>43041.572916666664</c:v>
                </c:pt>
                <c:pt idx="21440">
                  <c:v>43041.583333333336</c:v>
                </c:pt>
                <c:pt idx="21441">
                  <c:v>43041.59375</c:v>
                </c:pt>
                <c:pt idx="21442">
                  <c:v>43041.604166666664</c:v>
                </c:pt>
                <c:pt idx="21443">
                  <c:v>43041.614583333336</c:v>
                </c:pt>
                <c:pt idx="21444">
                  <c:v>43041.625</c:v>
                </c:pt>
                <c:pt idx="21445">
                  <c:v>43041.635416666664</c:v>
                </c:pt>
                <c:pt idx="21446">
                  <c:v>43041.645833333336</c:v>
                </c:pt>
                <c:pt idx="21447">
                  <c:v>43041.65625</c:v>
                </c:pt>
                <c:pt idx="21448">
                  <c:v>43041.666666666664</c:v>
                </c:pt>
                <c:pt idx="21449">
                  <c:v>43041.677083333336</c:v>
                </c:pt>
                <c:pt idx="21450">
                  <c:v>43041.6875</c:v>
                </c:pt>
                <c:pt idx="21451">
                  <c:v>43041.697916666664</c:v>
                </c:pt>
                <c:pt idx="21452">
                  <c:v>43041.708333333336</c:v>
                </c:pt>
                <c:pt idx="21453">
                  <c:v>43041.71875</c:v>
                </c:pt>
                <c:pt idx="21454">
                  <c:v>43041.729166666664</c:v>
                </c:pt>
                <c:pt idx="21455">
                  <c:v>43041.739583333336</c:v>
                </c:pt>
                <c:pt idx="21456">
                  <c:v>43041.75</c:v>
                </c:pt>
                <c:pt idx="21457">
                  <c:v>43041.760416666664</c:v>
                </c:pt>
                <c:pt idx="21458">
                  <c:v>43041.770833333336</c:v>
                </c:pt>
                <c:pt idx="21459">
                  <c:v>43041.78125</c:v>
                </c:pt>
                <c:pt idx="21460">
                  <c:v>43041.791666666664</c:v>
                </c:pt>
                <c:pt idx="21461">
                  <c:v>43041.802083333336</c:v>
                </c:pt>
                <c:pt idx="21462">
                  <c:v>43041.8125</c:v>
                </c:pt>
                <c:pt idx="21463">
                  <c:v>43041.822916666664</c:v>
                </c:pt>
                <c:pt idx="21464">
                  <c:v>43041.833333333336</c:v>
                </c:pt>
                <c:pt idx="21465">
                  <c:v>43041.84375</c:v>
                </c:pt>
                <c:pt idx="21466">
                  <c:v>43041.854166666664</c:v>
                </c:pt>
                <c:pt idx="21467">
                  <c:v>43041.864583333336</c:v>
                </c:pt>
                <c:pt idx="21468">
                  <c:v>43041.875</c:v>
                </c:pt>
                <c:pt idx="21469">
                  <c:v>43041.885416666664</c:v>
                </c:pt>
                <c:pt idx="21470">
                  <c:v>43041.895833333336</c:v>
                </c:pt>
                <c:pt idx="21471">
                  <c:v>43041.90625</c:v>
                </c:pt>
                <c:pt idx="21472">
                  <c:v>43041.916666666664</c:v>
                </c:pt>
                <c:pt idx="21473">
                  <c:v>43041.927083333336</c:v>
                </c:pt>
                <c:pt idx="21474">
                  <c:v>43041.9375</c:v>
                </c:pt>
                <c:pt idx="21475">
                  <c:v>43041.947916666664</c:v>
                </c:pt>
                <c:pt idx="21476">
                  <c:v>43041.958333333336</c:v>
                </c:pt>
                <c:pt idx="21477">
                  <c:v>43041.96875</c:v>
                </c:pt>
                <c:pt idx="21478">
                  <c:v>43041.979166666664</c:v>
                </c:pt>
                <c:pt idx="21479">
                  <c:v>43041.989583333336</c:v>
                </c:pt>
                <c:pt idx="21480">
                  <c:v>43042</c:v>
                </c:pt>
                <c:pt idx="21481">
                  <c:v>43042.010416666664</c:v>
                </c:pt>
                <c:pt idx="21482">
                  <c:v>43042.020833333336</c:v>
                </c:pt>
                <c:pt idx="21483">
                  <c:v>43042.03125</c:v>
                </c:pt>
                <c:pt idx="21484">
                  <c:v>43042.041666666664</c:v>
                </c:pt>
                <c:pt idx="21485">
                  <c:v>43042.052083333336</c:v>
                </c:pt>
                <c:pt idx="21486">
                  <c:v>43042.0625</c:v>
                </c:pt>
                <c:pt idx="21487">
                  <c:v>43042.072916666664</c:v>
                </c:pt>
                <c:pt idx="21488">
                  <c:v>43042.083333333336</c:v>
                </c:pt>
                <c:pt idx="21489">
                  <c:v>43042.09375</c:v>
                </c:pt>
                <c:pt idx="21490">
                  <c:v>43042.104166666664</c:v>
                </c:pt>
                <c:pt idx="21491">
                  <c:v>43042.114583333336</c:v>
                </c:pt>
                <c:pt idx="21492">
                  <c:v>43042.125</c:v>
                </c:pt>
                <c:pt idx="21493">
                  <c:v>43042.135416666664</c:v>
                </c:pt>
                <c:pt idx="21494">
                  <c:v>43042.145833333336</c:v>
                </c:pt>
                <c:pt idx="21495">
                  <c:v>43042.15625</c:v>
                </c:pt>
                <c:pt idx="21496">
                  <c:v>43042.166666666664</c:v>
                </c:pt>
                <c:pt idx="21497">
                  <c:v>43042.177083333336</c:v>
                </c:pt>
                <c:pt idx="21498">
                  <c:v>43042.1875</c:v>
                </c:pt>
                <c:pt idx="21499">
                  <c:v>43042.197916666664</c:v>
                </c:pt>
                <c:pt idx="21500">
                  <c:v>43042.208333333336</c:v>
                </c:pt>
                <c:pt idx="21501">
                  <c:v>43042.21875</c:v>
                </c:pt>
                <c:pt idx="21502">
                  <c:v>43042.229166666664</c:v>
                </c:pt>
                <c:pt idx="21503">
                  <c:v>43042.239583333336</c:v>
                </c:pt>
                <c:pt idx="21504">
                  <c:v>43042.25</c:v>
                </c:pt>
                <c:pt idx="21505">
                  <c:v>43042.260416666664</c:v>
                </c:pt>
                <c:pt idx="21506">
                  <c:v>43042.270833333336</c:v>
                </c:pt>
                <c:pt idx="21507">
                  <c:v>43042.28125</c:v>
                </c:pt>
                <c:pt idx="21508">
                  <c:v>43042.291666666664</c:v>
                </c:pt>
                <c:pt idx="21509">
                  <c:v>43042.302083333336</c:v>
                </c:pt>
                <c:pt idx="21510">
                  <c:v>43042.3125</c:v>
                </c:pt>
                <c:pt idx="21511">
                  <c:v>43042.32291678241</c:v>
                </c:pt>
                <c:pt idx="21512">
                  <c:v>43042.333333506947</c:v>
                </c:pt>
                <c:pt idx="21513">
                  <c:v>43042.343750231485</c:v>
                </c:pt>
                <c:pt idx="21514">
                  <c:v>43042.354166956022</c:v>
                </c:pt>
                <c:pt idx="21515">
                  <c:v>43042.364583680559</c:v>
                </c:pt>
                <c:pt idx="21516">
                  <c:v>43042.375000405096</c:v>
                </c:pt>
                <c:pt idx="21517">
                  <c:v>43042.385417129626</c:v>
                </c:pt>
                <c:pt idx="21518">
                  <c:v>43042.395833854163</c:v>
                </c:pt>
                <c:pt idx="21519">
                  <c:v>43042.406250578701</c:v>
                </c:pt>
                <c:pt idx="21520">
                  <c:v>43042.416667303238</c:v>
                </c:pt>
                <c:pt idx="21521">
                  <c:v>43042.427084027775</c:v>
                </c:pt>
                <c:pt idx="21522">
                  <c:v>43042.437500752312</c:v>
                </c:pt>
                <c:pt idx="21523">
                  <c:v>43042.447916666664</c:v>
                </c:pt>
                <c:pt idx="21524">
                  <c:v>43042.458333333336</c:v>
                </c:pt>
                <c:pt idx="21525">
                  <c:v>43042.46875</c:v>
                </c:pt>
                <c:pt idx="21526">
                  <c:v>43042.479166666664</c:v>
                </c:pt>
                <c:pt idx="21527">
                  <c:v>43042.489583333336</c:v>
                </c:pt>
                <c:pt idx="21528">
                  <c:v>43042.5</c:v>
                </c:pt>
                <c:pt idx="21529">
                  <c:v>43042.510416666664</c:v>
                </c:pt>
                <c:pt idx="21530">
                  <c:v>43042.520833333336</c:v>
                </c:pt>
                <c:pt idx="21531">
                  <c:v>43042.53125</c:v>
                </c:pt>
                <c:pt idx="21532">
                  <c:v>43042.541666666664</c:v>
                </c:pt>
                <c:pt idx="21533">
                  <c:v>43042.552083333336</c:v>
                </c:pt>
                <c:pt idx="21534">
                  <c:v>43042.5625</c:v>
                </c:pt>
                <c:pt idx="21535">
                  <c:v>43042.572916666664</c:v>
                </c:pt>
                <c:pt idx="21536">
                  <c:v>43042.583333333336</c:v>
                </c:pt>
                <c:pt idx="21537">
                  <c:v>43042.59375</c:v>
                </c:pt>
                <c:pt idx="21538">
                  <c:v>43042.604166666664</c:v>
                </c:pt>
                <c:pt idx="21539">
                  <c:v>43042.614583333336</c:v>
                </c:pt>
                <c:pt idx="21540">
                  <c:v>43042.625</c:v>
                </c:pt>
                <c:pt idx="21541">
                  <c:v>43042.63541678241</c:v>
                </c:pt>
                <c:pt idx="21542">
                  <c:v>43043.625</c:v>
                </c:pt>
                <c:pt idx="21543">
                  <c:v>43042.645833333336</c:v>
                </c:pt>
                <c:pt idx="21544">
                  <c:v>43042.65625</c:v>
                </c:pt>
                <c:pt idx="21545">
                  <c:v>43042.666666666664</c:v>
                </c:pt>
                <c:pt idx="21546">
                  <c:v>43042.677083333336</c:v>
                </c:pt>
                <c:pt idx="21547">
                  <c:v>43042.6875</c:v>
                </c:pt>
                <c:pt idx="21548">
                  <c:v>43042.697916666664</c:v>
                </c:pt>
                <c:pt idx="21549">
                  <c:v>43042.708333333336</c:v>
                </c:pt>
                <c:pt idx="21550">
                  <c:v>43042.71875</c:v>
                </c:pt>
                <c:pt idx="21551">
                  <c:v>43042.729166666664</c:v>
                </c:pt>
                <c:pt idx="21552">
                  <c:v>43042.739583333336</c:v>
                </c:pt>
                <c:pt idx="21553">
                  <c:v>43042.75</c:v>
                </c:pt>
                <c:pt idx="21554">
                  <c:v>43042.760416666664</c:v>
                </c:pt>
                <c:pt idx="21555">
                  <c:v>43042.770833333336</c:v>
                </c:pt>
                <c:pt idx="21556">
                  <c:v>43042.78125</c:v>
                </c:pt>
                <c:pt idx="21557">
                  <c:v>43042.791666666664</c:v>
                </c:pt>
                <c:pt idx="21558">
                  <c:v>43042.802083333336</c:v>
                </c:pt>
                <c:pt idx="21559">
                  <c:v>43042.8125</c:v>
                </c:pt>
                <c:pt idx="21560">
                  <c:v>43042.822916666664</c:v>
                </c:pt>
                <c:pt idx="21561">
                  <c:v>43042.833333333336</c:v>
                </c:pt>
                <c:pt idx="21562">
                  <c:v>43042.84375</c:v>
                </c:pt>
                <c:pt idx="21563">
                  <c:v>43042.854166666664</c:v>
                </c:pt>
                <c:pt idx="21564">
                  <c:v>43042.864583333336</c:v>
                </c:pt>
                <c:pt idx="21565">
                  <c:v>43042.875</c:v>
                </c:pt>
                <c:pt idx="21566">
                  <c:v>43042.885416666664</c:v>
                </c:pt>
                <c:pt idx="21567">
                  <c:v>43042.895833333336</c:v>
                </c:pt>
                <c:pt idx="21568">
                  <c:v>43042.90625</c:v>
                </c:pt>
                <c:pt idx="21569">
                  <c:v>43042.916666666664</c:v>
                </c:pt>
                <c:pt idx="21570">
                  <c:v>43042.927083333336</c:v>
                </c:pt>
                <c:pt idx="21571">
                  <c:v>43042.9375</c:v>
                </c:pt>
                <c:pt idx="21572">
                  <c:v>43042.947916666664</c:v>
                </c:pt>
                <c:pt idx="21573">
                  <c:v>43042.958333333336</c:v>
                </c:pt>
                <c:pt idx="21574">
                  <c:v>43042.96875</c:v>
                </c:pt>
                <c:pt idx="21575">
                  <c:v>43042.979166666664</c:v>
                </c:pt>
                <c:pt idx="21576">
                  <c:v>43042.989583333336</c:v>
                </c:pt>
                <c:pt idx="21577">
                  <c:v>43043</c:v>
                </c:pt>
                <c:pt idx="21578">
                  <c:v>43043.010416666664</c:v>
                </c:pt>
                <c:pt idx="21579">
                  <c:v>43043.020833333336</c:v>
                </c:pt>
                <c:pt idx="21580">
                  <c:v>43043.03125</c:v>
                </c:pt>
                <c:pt idx="21581">
                  <c:v>43043.041666666664</c:v>
                </c:pt>
                <c:pt idx="21582">
                  <c:v>43043.052083333336</c:v>
                </c:pt>
                <c:pt idx="21583">
                  <c:v>43043.0625</c:v>
                </c:pt>
                <c:pt idx="21584">
                  <c:v>43043.072916666664</c:v>
                </c:pt>
                <c:pt idx="21585">
                  <c:v>43043.083333333336</c:v>
                </c:pt>
                <c:pt idx="21586">
                  <c:v>43043.09375</c:v>
                </c:pt>
                <c:pt idx="21587">
                  <c:v>43043.104166666664</c:v>
                </c:pt>
                <c:pt idx="21588">
                  <c:v>43043.114583333336</c:v>
                </c:pt>
                <c:pt idx="21589">
                  <c:v>43043.125</c:v>
                </c:pt>
                <c:pt idx="21590">
                  <c:v>43043.135416666664</c:v>
                </c:pt>
                <c:pt idx="21591">
                  <c:v>43043.145833333336</c:v>
                </c:pt>
                <c:pt idx="21592">
                  <c:v>43043.15625</c:v>
                </c:pt>
                <c:pt idx="21593">
                  <c:v>43043.166666666664</c:v>
                </c:pt>
                <c:pt idx="21594">
                  <c:v>43043.177083333336</c:v>
                </c:pt>
                <c:pt idx="21595">
                  <c:v>43043.1875</c:v>
                </c:pt>
                <c:pt idx="21596">
                  <c:v>43043.197916666664</c:v>
                </c:pt>
                <c:pt idx="21597">
                  <c:v>43043.208333333336</c:v>
                </c:pt>
                <c:pt idx="21598">
                  <c:v>43043.21875</c:v>
                </c:pt>
                <c:pt idx="21599">
                  <c:v>43043.229166666664</c:v>
                </c:pt>
                <c:pt idx="21600">
                  <c:v>43043.239583333336</c:v>
                </c:pt>
                <c:pt idx="21601">
                  <c:v>43043.25</c:v>
                </c:pt>
                <c:pt idx="21602">
                  <c:v>43043.260416666664</c:v>
                </c:pt>
                <c:pt idx="21603">
                  <c:v>43043.270833333336</c:v>
                </c:pt>
                <c:pt idx="21604">
                  <c:v>43043.28125</c:v>
                </c:pt>
                <c:pt idx="21605">
                  <c:v>43043.291666666664</c:v>
                </c:pt>
                <c:pt idx="21606">
                  <c:v>43043.302083333336</c:v>
                </c:pt>
                <c:pt idx="21607">
                  <c:v>43043.3125</c:v>
                </c:pt>
                <c:pt idx="21608">
                  <c:v>43043.322916666664</c:v>
                </c:pt>
                <c:pt idx="21609">
                  <c:v>43043.333333333336</c:v>
                </c:pt>
                <c:pt idx="21610">
                  <c:v>43043.34375</c:v>
                </c:pt>
                <c:pt idx="21611">
                  <c:v>43043.354166666664</c:v>
                </c:pt>
                <c:pt idx="21612">
                  <c:v>43043.364583333336</c:v>
                </c:pt>
                <c:pt idx="21613">
                  <c:v>43043.375</c:v>
                </c:pt>
                <c:pt idx="21614">
                  <c:v>43043.385416666664</c:v>
                </c:pt>
                <c:pt idx="21615">
                  <c:v>43043.395833333336</c:v>
                </c:pt>
                <c:pt idx="21616">
                  <c:v>43043.40625</c:v>
                </c:pt>
                <c:pt idx="21617">
                  <c:v>43043.416666666664</c:v>
                </c:pt>
                <c:pt idx="21618">
                  <c:v>43043.427083333336</c:v>
                </c:pt>
                <c:pt idx="21619">
                  <c:v>43043.4375</c:v>
                </c:pt>
                <c:pt idx="21620">
                  <c:v>43043.447916666664</c:v>
                </c:pt>
                <c:pt idx="21621">
                  <c:v>43043.458333333336</c:v>
                </c:pt>
                <c:pt idx="21622">
                  <c:v>43043.46875</c:v>
                </c:pt>
                <c:pt idx="21623">
                  <c:v>43043.479166666664</c:v>
                </c:pt>
                <c:pt idx="21624">
                  <c:v>43043.489583333336</c:v>
                </c:pt>
                <c:pt idx="21625">
                  <c:v>43043.5</c:v>
                </c:pt>
                <c:pt idx="21626">
                  <c:v>43043.510416666664</c:v>
                </c:pt>
                <c:pt idx="21627">
                  <c:v>43043.520833333336</c:v>
                </c:pt>
                <c:pt idx="21628">
                  <c:v>43043.53125</c:v>
                </c:pt>
                <c:pt idx="21629">
                  <c:v>43043.541666666664</c:v>
                </c:pt>
                <c:pt idx="21630">
                  <c:v>43043.552083333336</c:v>
                </c:pt>
                <c:pt idx="21631">
                  <c:v>43043.5625</c:v>
                </c:pt>
                <c:pt idx="21632">
                  <c:v>43043.572916666664</c:v>
                </c:pt>
                <c:pt idx="21633">
                  <c:v>43043.583333333336</c:v>
                </c:pt>
                <c:pt idx="21634">
                  <c:v>43043.59375</c:v>
                </c:pt>
                <c:pt idx="21635">
                  <c:v>43043.604166666664</c:v>
                </c:pt>
                <c:pt idx="21636">
                  <c:v>43043.614583333336</c:v>
                </c:pt>
                <c:pt idx="21637">
                  <c:v>43043.625</c:v>
                </c:pt>
                <c:pt idx="21638">
                  <c:v>43043.635416666664</c:v>
                </c:pt>
                <c:pt idx="21639">
                  <c:v>43043.645833333336</c:v>
                </c:pt>
                <c:pt idx="21640">
                  <c:v>43043.65625</c:v>
                </c:pt>
                <c:pt idx="21641">
                  <c:v>43043.666666666664</c:v>
                </c:pt>
                <c:pt idx="21642">
                  <c:v>43043.677083333336</c:v>
                </c:pt>
                <c:pt idx="21643">
                  <c:v>43043.6875</c:v>
                </c:pt>
                <c:pt idx="21644">
                  <c:v>43043.697916666664</c:v>
                </c:pt>
                <c:pt idx="21645">
                  <c:v>43043.708333333336</c:v>
                </c:pt>
                <c:pt idx="21646">
                  <c:v>43043.71875</c:v>
                </c:pt>
                <c:pt idx="21647">
                  <c:v>43043.729166666664</c:v>
                </c:pt>
                <c:pt idx="21648">
                  <c:v>43043.739583333336</c:v>
                </c:pt>
                <c:pt idx="21649">
                  <c:v>43043.75</c:v>
                </c:pt>
                <c:pt idx="21650">
                  <c:v>43043.760416666664</c:v>
                </c:pt>
                <c:pt idx="21651">
                  <c:v>43043.770833333336</c:v>
                </c:pt>
                <c:pt idx="21652">
                  <c:v>43043.78125</c:v>
                </c:pt>
                <c:pt idx="21653">
                  <c:v>43043.791666666664</c:v>
                </c:pt>
                <c:pt idx="21654">
                  <c:v>43043.802083333336</c:v>
                </c:pt>
                <c:pt idx="21655">
                  <c:v>43043.8125</c:v>
                </c:pt>
                <c:pt idx="21656">
                  <c:v>43043.822916666664</c:v>
                </c:pt>
                <c:pt idx="21657">
                  <c:v>43043.833333333336</c:v>
                </c:pt>
                <c:pt idx="21658">
                  <c:v>43043.84375</c:v>
                </c:pt>
                <c:pt idx="21659">
                  <c:v>43043.854166666664</c:v>
                </c:pt>
                <c:pt idx="21660">
                  <c:v>43043.864583333336</c:v>
                </c:pt>
                <c:pt idx="21661">
                  <c:v>43043.875</c:v>
                </c:pt>
                <c:pt idx="21662">
                  <c:v>43043.885416666664</c:v>
                </c:pt>
                <c:pt idx="21663">
                  <c:v>43043.895833333336</c:v>
                </c:pt>
                <c:pt idx="21664">
                  <c:v>43043.90625</c:v>
                </c:pt>
                <c:pt idx="21665">
                  <c:v>43043.916666666664</c:v>
                </c:pt>
                <c:pt idx="21666">
                  <c:v>43043.927083333336</c:v>
                </c:pt>
                <c:pt idx="21667">
                  <c:v>43043.9375</c:v>
                </c:pt>
                <c:pt idx="21668">
                  <c:v>43043.947916666664</c:v>
                </c:pt>
                <c:pt idx="21669">
                  <c:v>43043.958333333336</c:v>
                </c:pt>
                <c:pt idx="21670">
                  <c:v>43043.96875</c:v>
                </c:pt>
                <c:pt idx="21671">
                  <c:v>43043.979166666664</c:v>
                </c:pt>
                <c:pt idx="21672">
                  <c:v>43043.989583333336</c:v>
                </c:pt>
                <c:pt idx="21673">
                  <c:v>43044</c:v>
                </c:pt>
                <c:pt idx="21674">
                  <c:v>43044.010416666664</c:v>
                </c:pt>
                <c:pt idx="21675">
                  <c:v>43044.020833333336</c:v>
                </c:pt>
                <c:pt idx="21676">
                  <c:v>43044.03125</c:v>
                </c:pt>
                <c:pt idx="21677">
                  <c:v>43044.041666666664</c:v>
                </c:pt>
                <c:pt idx="21678">
                  <c:v>43044.052083333336</c:v>
                </c:pt>
                <c:pt idx="21679">
                  <c:v>43044.0625</c:v>
                </c:pt>
                <c:pt idx="21680">
                  <c:v>43044.072916666664</c:v>
                </c:pt>
                <c:pt idx="21681">
                  <c:v>43044.083333333336</c:v>
                </c:pt>
                <c:pt idx="21682">
                  <c:v>43044.09375</c:v>
                </c:pt>
                <c:pt idx="21683">
                  <c:v>43044.104166666664</c:v>
                </c:pt>
                <c:pt idx="21684">
                  <c:v>43044.114583333336</c:v>
                </c:pt>
                <c:pt idx="21685">
                  <c:v>43044.125</c:v>
                </c:pt>
                <c:pt idx="21686">
                  <c:v>43044.135416666664</c:v>
                </c:pt>
                <c:pt idx="21687">
                  <c:v>43044.145833333336</c:v>
                </c:pt>
                <c:pt idx="21688">
                  <c:v>43044.15625</c:v>
                </c:pt>
                <c:pt idx="21689">
                  <c:v>43044.166666666664</c:v>
                </c:pt>
                <c:pt idx="21690">
                  <c:v>43044.177083333336</c:v>
                </c:pt>
                <c:pt idx="21691">
                  <c:v>43044.1875</c:v>
                </c:pt>
                <c:pt idx="21692">
                  <c:v>43044.197916666664</c:v>
                </c:pt>
                <c:pt idx="21693">
                  <c:v>43044.208333333336</c:v>
                </c:pt>
                <c:pt idx="21694">
                  <c:v>43044.21875</c:v>
                </c:pt>
                <c:pt idx="21695">
                  <c:v>43044.229166666664</c:v>
                </c:pt>
                <c:pt idx="21696">
                  <c:v>43044.239583333336</c:v>
                </c:pt>
                <c:pt idx="21697">
                  <c:v>43044.25</c:v>
                </c:pt>
                <c:pt idx="21698">
                  <c:v>43044.260416666664</c:v>
                </c:pt>
                <c:pt idx="21699">
                  <c:v>43044.270833333336</c:v>
                </c:pt>
                <c:pt idx="21700">
                  <c:v>43044.28125</c:v>
                </c:pt>
                <c:pt idx="21701">
                  <c:v>43044.291666666664</c:v>
                </c:pt>
                <c:pt idx="21702">
                  <c:v>43044.302083333336</c:v>
                </c:pt>
                <c:pt idx="21703">
                  <c:v>43044.3125</c:v>
                </c:pt>
                <c:pt idx="21704">
                  <c:v>43044.322916666664</c:v>
                </c:pt>
                <c:pt idx="21705">
                  <c:v>43044.333333333336</c:v>
                </c:pt>
                <c:pt idx="21706">
                  <c:v>43044.34375</c:v>
                </c:pt>
                <c:pt idx="21707">
                  <c:v>43044.354166666664</c:v>
                </c:pt>
                <c:pt idx="21708">
                  <c:v>43044.364583333336</c:v>
                </c:pt>
                <c:pt idx="21709">
                  <c:v>43044.375</c:v>
                </c:pt>
                <c:pt idx="21710">
                  <c:v>43044.385416666664</c:v>
                </c:pt>
                <c:pt idx="21711">
                  <c:v>43044.395833333336</c:v>
                </c:pt>
                <c:pt idx="21712">
                  <c:v>43044.40625</c:v>
                </c:pt>
                <c:pt idx="21713">
                  <c:v>43044.416666666664</c:v>
                </c:pt>
                <c:pt idx="21714">
                  <c:v>43044.427083333336</c:v>
                </c:pt>
                <c:pt idx="21715">
                  <c:v>43044.4375</c:v>
                </c:pt>
                <c:pt idx="21716">
                  <c:v>43044.447916666664</c:v>
                </c:pt>
                <c:pt idx="21717">
                  <c:v>43044.458333333336</c:v>
                </c:pt>
                <c:pt idx="21718">
                  <c:v>43044.46875</c:v>
                </c:pt>
                <c:pt idx="21719">
                  <c:v>43044.479166666664</c:v>
                </c:pt>
                <c:pt idx="21720">
                  <c:v>43044.489583333336</c:v>
                </c:pt>
                <c:pt idx="21721">
                  <c:v>43044.5</c:v>
                </c:pt>
                <c:pt idx="21722">
                  <c:v>43044.510416666664</c:v>
                </c:pt>
                <c:pt idx="21723">
                  <c:v>43044.520833333336</c:v>
                </c:pt>
                <c:pt idx="21724">
                  <c:v>43044.53125</c:v>
                </c:pt>
                <c:pt idx="21725">
                  <c:v>43044.541666666664</c:v>
                </c:pt>
                <c:pt idx="21726">
                  <c:v>43044.552083333336</c:v>
                </c:pt>
                <c:pt idx="21727">
                  <c:v>43044.5625</c:v>
                </c:pt>
                <c:pt idx="21728">
                  <c:v>43044.572916666664</c:v>
                </c:pt>
                <c:pt idx="21729">
                  <c:v>43044.583333333336</c:v>
                </c:pt>
                <c:pt idx="21730">
                  <c:v>43044.59375</c:v>
                </c:pt>
                <c:pt idx="21731">
                  <c:v>43044.604166666664</c:v>
                </c:pt>
                <c:pt idx="21732">
                  <c:v>43044.614583333336</c:v>
                </c:pt>
                <c:pt idx="21733">
                  <c:v>43044.625</c:v>
                </c:pt>
                <c:pt idx="21734">
                  <c:v>43044.635416666664</c:v>
                </c:pt>
                <c:pt idx="21735">
                  <c:v>43044.645833333336</c:v>
                </c:pt>
                <c:pt idx="21736">
                  <c:v>43044.65625</c:v>
                </c:pt>
                <c:pt idx="21737">
                  <c:v>43044.666666666664</c:v>
                </c:pt>
                <c:pt idx="21738">
                  <c:v>43044.677083333336</c:v>
                </c:pt>
                <c:pt idx="21739">
                  <c:v>43044.6875</c:v>
                </c:pt>
                <c:pt idx="21740">
                  <c:v>43044.697916666664</c:v>
                </c:pt>
                <c:pt idx="21741">
                  <c:v>43044.708333333336</c:v>
                </c:pt>
                <c:pt idx="21742">
                  <c:v>43044.71875</c:v>
                </c:pt>
                <c:pt idx="21743">
                  <c:v>43044.729166666664</c:v>
                </c:pt>
                <c:pt idx="21744">
                  <c:v>43044.739583333336</c:v>
                </c:pt>
                <c:pt idx="21745">
                  <c:v>43044.75</c:v>
                </c:pt>
                <c:pt idx="21746">
                  <c:v>43044.760416666664</c:v>
                </c:pt>
                <c:pt idx="21747">
                  <c:v>43044.770833333336</c:v>
                </c:pt>
                <c:pt idx="21748">
                  <c:v>43044.78125</c:v>
                </c:pt>
                <c:pt idx="21749">
                  <c:v>43044.791666666664</c:v>
                </c:pt>
                <c:pt idx="21750">
                  <c:v>43044.802083333336</c:v>
                </c:pt>
                <c:pt idx="21751">
                  <c:v>43044.8125</c:v>
                </c:pt>
                <c:pt idx="21752">
                  <c:v>43044.822916666664</c:v>
                </c:pt>
                <c:pt idx="21753">
                  <c:v>43044.833333333336</c:v>
                </c:pt>
                <c:pt idx="21754">
                  <c:v>43044.84375</c:v>
                </c:pt>
                <c:pt idx="21755">
                  <c:v>43044.854166666664</c:v>
                </c:pt>
                <c:pt idx="21756">
                  <c:v>43044.864583333336</c:v>
                </c:pt>
                <c:pt idx="21757">
                  <c:v>43044.875</c:v>
                </c:pt>
                <c:pt idx="21758">
                  <c:v>43044.885416666664</c:v>
                </c:pt>
                <c:pt idx="21759">
                  <c:v>43044.895833333336</c:v>
                </c:pt>
                <c:pt idx="21760">
                  <c:v>43044.90625</c:v>
                </c:pt>
                <c:pt idx="21761">
                  <c:v>43044.916666666664</c:v>
                </c:pt>
                <c:pt idx="21762">
                  <c:v>43044.927083333336</c:v>
                </c:pt>
                <c:pt idx="21763">
                  <c:v>43044.9375</c:v>
                </c:pt>
                <c:pt idx="21764">
                  <c:v>43044.947916666664</c:v>
                </c:pt>
                <c:pt idx="21765">
                  <c:v>43044.958333333336</c:v>
                </c:pt>
                <c:pt idx="21766">
                  <c:v>43044.96875</c:v>
                </c:pt>
                <c:pt idx="21767">
                  <c:v>43044.979166666664</c:v>
                </c:pt>
                <c:pt idx="21768">
                  <c:v>43044.989583333336</c:v>
                </c:pt>
                <c:pt idx="21769">
                  <c:v>43045</c:v>
                </c:pt>
                <c:pt idx="21770">
                  <c:v>43045.010416666664</c:v>
                </c:pt>
                <c:pt idx="21771">
                  <c:v>43045.020833333336</c:v>
                </c:pt>
                <c:pt idx="21772">
                  <c:v>43045.03125</c:v>
                </c:pt>
                <c:pt idx="21773">
                  <c:v>43045.041666666664</c:v>
                </c:pt>
                <c:pt idx="21774">
                  <c:v>43045.052083333336</c:v>
                </c:pt>
                <c:pt idx="21775">
                  <c:v>43045.0625</c:v>
                </c:pt>
                <c:pt idx="21776">
                  <c:v>43045.072916666664</c:v>
                </c:pt>
                <c:pt idx="21777">
                  <c:v>43045.083333333336</c:v>
                </c:pt>
                <c:pt idx="21778">
                  <c:v>43045.09375</c:v>
                </c:pt>
                <c:pt idx="21779">
                  <c:v>43045.104166666664</c:v>
                </c:pt>
                <c:pt idx="21780">
                  <c:v>43045.114583333336</c:v>
                </c:pt>
                <c:pt idx="21781">
                  <c:v>43045.125</c:v>
                </c:pt>
                <c:pt idx="21782">
                  <c:v>43045.135416666664</c:v>
                </c:pt>
                <c:pt idx="21783">
                  <c:v>43045.145833333336</c:v>
                </c:pt>
                <c:pt idx="21784">
                  <c:v>43045.15625</c:v>
                </c:pt>
                <c:pt idx="21785">
                  <c:v>43045.166666666664</c:v>
                </c:pt>
                <c:pt idx="21786">
                  <c:v>43045.177083333336</c:v>
                </c:pt>
                <c:pt idx="21787">
                  <c:v>43045.1875</c:v>
                </c:pt>
                <c:pt idx="21788">
                  <c:v>43045.197916666664</c:v>
                </c:pt>
                <c:pt idx="21789">
                  <c:v>43045.208333333336</c:v>
                </c:pt>
                <c:pt idx="21790">
                  <c:v>43045.21875</c:v>
                </c:pt>
                <c:pt idx="21791">
                  <c:v>43045.229166666664</c:v>
                </c:pt>
                <c:pt idx="21792">
                  <c:v>43045.239583333336</c:v>
                </c:pt>
                <c:pt idx="21793">
                  <c:v>43045.25</c:v>
                </c:pt>
                <c:pt idx="21794">
                  <c:v>43045.260416666664</c:v>
                </c:pt>
                <c:pt idx="21795">
                  <c:v>43045.270833333336</c:v>
                </c:pt>
                <c:pt idx="21796">
                  <c:v>43045.28125</c:v>
                </c:pt>
                <c:pt idx="21797">
                  <c:v>43045.291666666664</c:v>
                </c:pt>
                <c:pt idx="21798">
                  <c:v>43045.302083333336</c:v>
                </c:pt>
                <c:pt idx="21799">
                  <c:v>43045.3125</c:v>
                </c:pt>
                <c:pt idx="21800">
                  <c:v>43045.322916666664</c:v>
                </c:pt>
                <c:pt idx="21801">
                  <c:v>43045.333333333336</c:v>
                </c:pt>
                <c:pt idx="21802">
                  <c:v>43045.34375</c:v>
                </c:pt>
                <c:pt idx="21803">
                  <c:v>43045.354166666664</c:v>
                </c:pt>
                <c:pt idx="21804">
                  <c:v>43045.364583333336</c:v>
                </c:pt>
                <c:pt idx="21805">
                  <c:v>43045.375</c:v>
                </c:pt>
                <c:pt idx="21806">
                  <c:v>43045.385416666664</c:v>
                </c:pt>
                <c:pt idx="21807">
                  <c:v>43045.395833333336</c:v>
                </c:pt>
                <c:pt idx="21808">
                  <c:v>43045.40625</c:v>
                </c:pt>
                <c:pt idx="21809">
                  <c:v>43045.416666666664</c:v>
                </c:pt>
                <c:pt idx="21810">
                  <c:v>43045.427083333336</c:v>
                </c:pt>
                <c:pt idx="21811">
                  <c:v>43045.4375</c:v>
                </c:pt>
                <c:pt idx="21812">
                  <c:v>43045.447916666664</c:v>
                </c:pt>
                <c:pt idx="21813">
                  <c:v>43045.458333333336</c:v>
                </c:pt>
                <c:pt idx="21814">
                  <c:v>43045.46875</c:v>
                </c:pt>
                <c:pt idx="21815">
                  <c:v>43045.479166666664</c:v>
                </c:pt>
                <c:pt idx="21816">
                  <c:v>43045.489583333336</c:v>
                </c:pt>
                <c:pt idx="21817">
                  <c:v>43045.5</c:v>
                </c:pt>
                <c:pt idx="21818">
                  <c:v>43045.510416666664</c:v>
                </c:pt>
                <c:pt idx="21819">
                  <c:v>43045.520833333336</c:v>
                </c:pt>
                <c:pt idx="21820">
                  <c:v>43045.53125</c:v>
                </c:pt>
                <c:pt idx="21821">
                  <c:v>43045.541666666664</c:v>
                </c:pt>
                <c:pt idx="21822">
                  <c:v>43045.552083333336</c:v>
                </c:pt>
                <c:pt idx="21823">
                  <c:v>43045.5625</c:v>
                </c:pt>
                <c:pt idx="21824">
                  <c:v>43045.572916666664</c:v>
                </c:pt>
                <c:pt idx="21825">
                  <c:v>43045.583333333336</c:v>
                </c:pt>
                <c:pt idx="21826">
                  <c:v>43045.59375</c:v>
                </c:pt>
                <c:pt idx="21827">
                  <c:v>43045.604166666664</c:v>
                </c:pt>
                <c:pt idx="21828">
                  <c:v>43045.614583333336</c:v>
                </c:pt>
                <c:pt idx="21829">
                  <c:v>43045.625</c:v>
                </c:pt>
                <c:pt idx="21830">
                  <c:v>43045.635416666664</c:v>
                </c:pt>
                <c:pt idx="21831">
                  <c:v>43045.645833333336</c:v>
                </c:pt>
                <c:pt idx="21832">
                  <c:v>43045.65625</c:v>
                </c:pt>
                <c:pt idx="21833">
                  <c:v>43045.666666666664</c:v>
                </c:pt>
                <c:pt idx="21834">
                  <c:v>43045.677083333336</c:v>
                </c:pt>
                <c:pt idx="21835">
                  <c:v>43045.6875</c:v>
                </c:pt>
                <c:pt idx="21836">
                  <c:v>43045.697916666664</c:v>
                </c:pt>
                <c:pt idx="21837">
                  <c:v>43045.708333333336</c:v>
                </c:pt>
                <c:pt idx="21838">
                  <c:v>43045.71875</c:v>
                </c:pt>
                <c:pt idx="21839">
                  <c:v>43045.729166666664</c:v>
                </c:pt>
                <c:pt idx="21840">
                  <c:v>43045.739583333336</c:v>
                </c:pt>
                <c:pt idx="21841">
                  <c:v>43045.75</c:v>
                </c:pt>
                <c:pt idx="21842">
                  <c:v>43045.760416666664</c:v>
                </c:pt>
                <c:pt idx="21843">
                  <c:v>43045.770833333336</c:v>
                </c:pt>
                <c:pt idx="21844">
                  <c:v>43045.78125</c:v>
                </c:pt>
                <c:pt idx="21845">
                  <c:v>43045.791666666664</c:v>
                </c:pt>
                <c:pt idx="21846">
                  <c:v>43045.802083333336</c:v>
                </c:pt>
                <c:pt idx="21847">
                  <c:v>43045.8125</c:v>
                </c:pt>
                <c:pt idx="21848">
                  <c:v>43045.822916666664</c:v>
                </c:pt>
                <c:pt idx="21849">
                  <c:v>43045.833333333336</c:v>
                </c:pt>
                <c:pt idx="21850">
                  <c:v>43045.84375</c:v>
                </c:pt>
                <c:pt idx="21851">
                  <c:v>43045.854166666664</c:v>
                </c:pt>
                <c:pt idx="21852">
                  <c:v>43045.864583333336</c:v>
                </c:pt>
                <c:pt idx="21853">
                  <c:v>43045.875</c:v>
                </c:pt>
                <c:pt idx="21854">
                  <c:v>43045.885416666664</c:v>
                </c:pt>
                <c:pt idx="21855">
                  <c:v>43045.895833333336</c:v>
                </c:pt>
                <c:pt idx="21856">
                  <c:v>43045.90625</c:v>
                </c:pt>
                <c:pt idx="21857">
                  <c:v>43045.916666666664</c:v>
                </c:pt>
                <c:pt idx="21858">
                  <c:v>43045.927083333336</c:v>
                </c:pt>
                <c:pt idx="21859">
                  <c:v>43045.9375</c:v>
                </c:pt>
                <c:pt idx="21860">
                  <c:v>43045.947916666664</c:v>
                </c:pt>
                <c:pt idx="21861">
                  <c:v>43045.958333333336</c:v>
                </c:pt>
                <c:pt idx="21862">
                  <c:v>43045.96875</c:v>
                </c:pt>
                <c:pt idx="21863">
                  <c:v>43045.979166666664</c:v>
                </c:pt>
                <c:pt idx="21864">
                  <c:v>43045.989583333336</c:v>
                </c:pt>
                <c:pt idx="21865">
                  <c:v>43046</c:v>
                </c:pt>
                <c:pt idx="21866">
                  <c:v>43046.010416666664</c:v>
                </c:pt>
                <c:pt idx="21867">
                  <c:v>43046.020833333336</c:v>
                </c:pt>
                <c:pt idx="21868">
                  <c:v>43046.03125</c:v>
                </c:pt>
                <c:pt idx="21869">
                  <c:v>43046.041666666664</c:v>
                </c:pt>
                <c:pt idx="21870">
                  <c:v>43046.052083333336</c:v>
                </c:pt>
                <c:pt idx="21871">
                  <c:v>43046.0625</c:v>
                </c:pt>
                <c:pt idx="21872">
                  <c:v>43046.072916666664</c:v>
                </c:pt>
                <c:pt idx="21873">
                  <c:v>43046.083333333336</c:v>
                </c:pt>
                <c:pt idx="21874">
                  <c:v>43046.09375</c:v>
                </c:pt>
                <c:pt idx="21875">
                  <c:v>43046.104166666664</c:v>
                </c:pt>
                <c:pt idx="21876">
                  <c:v>43046.114583333336</c:v>
                </c:pt>
                <c:pt idx="21877">
                  <c:v>43046.125</c:v>
                </c:pt>
                <c:pt idx="21878">
                  <c:v>43046.135416666664</c:v>
                </c:pt>
                <c:pt idx="21879">
                  <c:v>43046.145833333336</c:v>
                </c:pt>
                <c:pt idx="21880">
                  <c:v>43046.15625</c:v>
                </c:pt>
                <c:pt idx="21881">
                  <c:v>43046.166666666664</c:v>
                </c:pt>
                <c:pt idx="21882">
                  <c:v>43046.177083333336</c:v>
                </c:pt>
                <c:pt idx="21883">
                  <c:v>43046.1875</c:v>
                </c:pt>
                <c:pt idx="21884">
                  <c:v>43046.197916666664</c:v>
                </c:pt>
                <c:pt idx="21885">
                  <c:v>43046.208333333336</c:v>
                </c:pt>
                <c:pt idx="21886">
                  <c:v>43046.21875</c:v>
                </c:pt>
                <c:pt idx="21887">
                  <c:v>43046.229166666664</c:v>
                </c:pt>
                <c:pt idx="21888">
                  <c:v>43046.239583333336</c:v>
                </c:pt>
                <c:pt idx="21889">
                  <c:v>43046.25</c:v>
                </c:pt>
                <c:pt idx="21890">
                  <c:v>43046.260416666664</c:v>
                </c:pt>
                <c:pt idx="21891">
                  <c:v>43046.270833333336</c:v>
                </c:pt>
                <c:pt idx="21892">
                  <c:v>43046.28125</c:v>
                </c:pt>
                <c:pt idx="21893">
                  <c:v>43046.291666666664</c:v>
                </c:pt>
                <c:pt idx="21894">
                  <c:v>43046.302083333336</c:v>
                </c:pt>
                <c:pt idx="21895">
                  <c:v>43046.3125</c:v>
                </c:pt>
                <c:pt idx="21896">
                  <c:v>43046.322916666664</c:v>
                </c:pt>
                <c:pt idx="21897">
                  <c:v>43046.333333333336</c:v>
                </c:pt>
                <c:pt idx="21898">
                  <c:v>43046.34375</c:v>
                </c:pt>
                <c:pt idx="21899">
                  <c:v>43046.354166666664</c:v>
                </c:pt>
                <c:pt idx="21900">
                  <c:v>43046.364583333336</c:v>
                </c:pt>
                <c:pt idx="21901">
                  <c:v>43046.375</c:v>
                </c:pt>
                <c:pt idx="21902">
                  <c:v>43046.385416666664</c:v>
                </c:pt>
                <c:pt idx="21903">
                  <c:v>43046.395833333336</c:v>
                </c:pt>
                <c:pt idx="21904">
                  <c:v>43046.40625</c:v>
                </c:pt>
                <c:pt idx="21905">
                  <c:v>43046.416666666664</c:v>
                </c:pt>
                <c:pt idx="21906">
                  <c:v>43046.427083333336</c:v>
                </c:pt>
                <c:pt idx="21907">
                  <c:v>43046.4375</c:v>
                </c:pt>
                <c:pt idx="21908">
                  <c:v>43046.447916666664</c:v>
                </c:pt>
                <c:pt idx="21909">
                  <c:v>43046.458333333336</c:v>
                </c:pt>
                <c:pt idx="21910">
                  <c:v>43046.46875</c:v>
                </c:pt>
                <c:pt idx="21911">
                  <c:v>43046.479166666664</c:v>
                </c:pt>
                <c:pt idx="21912">
                  <c:v>43046.489583333336</c:v>
                </c:pt>
                <c:pt idx="21913">
                  <c:v>43046.5</c:v>
                </c:pt>
                <c:pt idx="21914">
                  <c:v>43046.510416666664</c:v>
                </c:pt>
                <c:pt idx="21915">
                  <c:v>43046.520833333336</c:v>
                </c:pt>
                <c:pt idx="21916">
                  <c:v>43046.53125</c:v>
                </c:pt>
                <c:pt idx="21917">
                  <c:v>43046.541666666664</c:v>
                </c:pt>
                <c:pt idx="21918">
                  <c:v>43046.552083333336</c:v>
                </c:pt>
                <c:pt idx="21919">
                  <c:v>43046.5625</c:v>
                </c:pt>
                <c:pt idx="21920">
                  <c:v>43046.572916666664</c:v>
                </c:pt>
                <c:pt idx="21921">
                  <c:v>43046.583333333336</c:v>
                </c:pt>
                <c:pt idx="21922">
                  <c:v>43046.59375</c:v>
                </c:pt>
                <c:pt idx="21923">
                  <c:v>43046.604166666664</c:v>
                </c:pt>
                <c:pt idx="21924">
                  <c:v>43046.614583333336</c:v>
                </c:pt>
                <c:pt idx="21925">
                  <c:v>43046.625</c:v>
                </c:pt>
                <c:pt idx="21926">
                  <c:v>43046.635416666664</c:v>
                </c:pt>
                <c:pt idx="21927">
                  <c:v>43046.645833333336</c:v>
                </c:pt>
                <c:pt idx="21928">
                  <c:v>43046.65625</c:v>
                </c:pt>
                <c:pt idx="21929">
                  <c:v>43046.666666666664</c:v>
                </c:pt>
                <c:pt idx="21930">
                  <c:v>43046.677083333336</c:v>
                </c:pt>
                <c:pt idx="21931">
                  <c:v>43046.6875</c:v>
                </c:pt>
                <c:pt idx="21932">
                  <c:v>43046.697916666664</c:v>
                </c:pt>
                <c:pt idx="21933">
                  <c:v>43046.708333333336</c:v>
                </c:pt>
                <c:pt idx="21934">
                  <c:v>43046.71875</c:v>
                </c:pt>
                <c:pt idx="21935">
                  <c:v>43046.729166666664</c:v>
                </c:pt>
                <c:pt idx="21936">
                  <c:v>43046.739583333336</c:v>
                </c:pt>
                <c:pt idx="21937">
                  <c:v>43046.75</c:v>
                </c:pt>
                <c:pt idx="21938">
                  <c:v>43046.760416666664</c:v>
                </c:pt>
                <c:pt idx="21939">
                  <c:v>43046.770833333336</c:v>
                </c:pt>
                <c:pt idx="21940">
                  <c:v>43046.78125</c:v>
                </c:pt>
                <c:pt idx="21941">
                  <c:v>43046.791666666664</c:v>
                </c:pt>
                <c:pt idx="21942">
                  <c:v>43046.802083333336</c:v>
                </c:pt>
                <c:pt idx="21943">
                  <c:v>43046.8125</c:v>
                </c:pt>
                <c:pt idx="21944">
                  <c:v>43046.822916666664</c:v>
                </c:pt>
                <c:pt idx="21945">
                  <c:v>43046.833333333336</c:v>
                </c:pt>
                <c:pt idx="21946">
                  <c:v>43046.84375</c:v>
                </c:pt>
                <c:pt idx="21947">
                  <c:v>43046.854166666664</c:v>
                </c:pt>
                <c:pt idx="21948">
                  <c:v>43046.864583333336</c:v>
                </c:pt>
                <c:pt idx="21949">
                  <c:v>43046.875</c:v>
                </c:pt>
                <c:pt idx="21950">
                  <c:v>43046.885416666664</c:v>
                </c:pt>
                <c:pt idx="21951">
                  <c:v>43046.895833333336</c:v>
                </c:pt>
                <c:pt idx="21952">
                  <c:v>43046.90625</c:v>
                </c:pt>
                <c:pt idx="21953">
                  <c:v>43046.916666666664</c:v>
                </c:pt>
                <c:pt idx="21954">
                  <c:v>43046.927083333336</c:v>
                </c:pt>
                <c:pt idx="21955">
                  <c:v>43046.9375</c:v>
                </c:pt>
                <c:pt idx="21956">
                  <c:v>43046.947916666664</c:v>
                </c:pt>
                <c:pt idx="21957">
                  <c:v>43046.958333333336</c:v>
                </c:pt>
                <c:pt idx="21958">
                  <c:v>43046.96875</c:v>
                </c:pt>
                <c:pt idx="21959">
                  <c:v>43046.979166666664</c:v>
                </c:pt>
                <c:pt idx="21960">
                  <c:v>43046.989583333336</c:v>
                </c:pt>
                <c:pt idx="21961">
                  <c:v>43047</c:v>
                </c:pt>
                <c:pt idx="21962">
                  <c:v>43047.010416666664</c:v>
                </c:pt>
                <c:pt idx="21963">
                  <c:v>43047.020833333336</c:v>
                </c:pt>
                <c:pt idx="21964">
                  <c:v>43047.03125</c:v>
                </c:pt>
                <c:pt idx="21965">
                  <c:v>43047.041666666664</c:v>
                </c:pt>
                <c:pt idx="21966">
                  <c:v>43047.052083333336</c:v>
                </c:pt>
                <c:pt idx="21967">
                  <c:v>43047.0625</c:v>
                </c:pt>
                <c:pt idx="21968">
                  <c:v>43047.072916666664</c:v>
                </c:pt>
                <c:pt idx="21969">
                  <c:v>43047.083333333336</c:v>
                </c:pt>
                <c:pt idx="21970">
                  <c:v>43047.09375</c:v>
                </c:pt>
                <c:pt idx="21971">
                  <c:v>43047.104166666664</c:v>
                </c:pt>
                <c:pt idx="21972">
                  <c:v>43047.114583333336</c:v>
                </c:pt>
                <c:pt idx="21973">
                  <c:v>43047.125</c:v>
                </c:pt>
                <c:pt idx="21974">
                  <c:v>43047.135416666664</c:v>
                </c:pt>
                <c:pt idx="21975">
                  <c:v>43047.145833333336</c:v>
                </c:pt>
                <c:pt idx="21976">
                  <c:v>43047.15625</c:v>
                </c:pt>
                <c:pt idx="21977">
                  <c:v>43047.166666666664</c:v>
                </c:pt>
                <c:pt idx="21978">
                  <c:v>43047.177083333336</c:v>
                </c:pt>
                <c:pt idx="21979">
                  <c:v>43047.1875</c:v>
                </c:pt>
                <c:pt idx="21980">
                  <c:v>43047.197916666664</c:v>
                </c:pt>
                <c:pt idx="21981">
                  <c:v>43047.208333333336</c:v>
                </c:pt>
                <c:pt idx="21982">
                  <c:v>43047.21875</c:v>
                </c:pt>
                <c:pt idx="21983">
                  <c:v>43047.229166666664</c:v>
                </c:pt>
                <c:pt idx="21984">
                  <c:v>43047.239583333336</c:v>
                </c:pt>
                <c:pt idx="21985">
                  <c:v>43047.25</c:v>
                </c:pt>
                <c:pt idx="21986">
                  <c:v>43047.260416666664</c:v>
                </c:pt>
                <c:pt idx="21987">
                  <c:v>43047.270833333336</c:v>
                </c:pt>
                <c:pt idx="21988">
                  <c:v>43047.28125</c:v>
                </c:pt>
                <c:pt idx="21989">
                  <c:v>43047.291666666664</c:v>
                </c:pt>
                <c:pt idx="21990">
                  <c:v>43047.302083333336</c:v>
                </c:pt>
                <c:pt idx="21991">
                  <c:v>43047.3125</c:v>
                </c:pt>
                <c:pt idx="21992">
                  <c:v>43047.322916666664</c:v>
                </c:pt>
                <c:pt idx="21993">
                  <c:v>43047.333333333336</c:v>
                </c:pt>
                <c:pt idx="21994">
                  <c:v>43047.34375</c:v>
                </c:pt>
                <c:pt idx="21995">
                  <c:v>43047.354166666664</c:v>
                </c:pt>
                <c:pt idx="21996">
                  <c:v>43047.364583333336</c:v>
                </c:pt>
                <c:pt idx="21997">
                  <c:v>43047.375</c:v>
                </c:pt>
                <c:pt idx="21998">
                  <c:v>43047.385416666664</c:v>
                </c:pt>
                <c:pt idx="21999">
                  <c:v>43047.395833333336</c:v>
                </c:pt>
                <c:pt idx="22000">
                  <c:v>43047.40625</c:v>
                </c:pt>
                <c:pt idx="22001">
                  <c:v>43047.416666666664</c:v>
                </c:pt>
                <c:pt idx="22002">
                  <c:v>43047.427083333336</c:v>
                </c:pt>
                <c:pt idx="22003">
                  <c:v>43047.4375</c:v>
                </c:pt>
                <c:pt idx="22004">
                  <c:v>43047.447916666664</c:v>
                </c:pt>
                <c:pt idx="22005">
                  <c:v>43047.458333333336</c:v>
                </c:pt>
                <c:pt idx="22006">
                  <c:v>43047.46875</c:v>
                </c:pt>
                <c:pt idx="22007">
                  <c:v>43047.479166666664</c:v>
                </c:pt>
                <c:pt idx="22008">
                  <c:v>43047.489583333336</c:v>
                </c:pt>
                <c:pt idx="22009">
                  <c:v>43047.5</c:v>
                </c:pt>
                <c:pt idx="22010">
                  <c:v>43047.510416666664</c:v>
                </c:pt>
                <c:pt idx="22011">
                  <c:v>43047.520833333336</c:v>
                </c:pt>
                <c:pt idx="22012">
                  <c:v>43047.53125</c:v>
                </c:pt>
                <c:pt idx="22013">
                  <c:v>43047.541666666664</c:v>
                </c:pt>
                <c:pt idx="22014">
                  <c:v>43047.552083333336</c:v>
                </c:pt>
                <c:pt idx="22015">
                  <c:v>43047.5625</c:v>
                </c:pt>
                <c:pt idx="22016">
                  <c:v>43047.572916666664</c:v>
                </c:pt>
                <c:pt idx="22017">
                  <c:v>43047.583333333336</c:v>
                </c:pt>
                <c:pt idx="22018">
                  <c:v>43047.59375</c:v>
                </c:pt>
                <c:pt idx="22019">
                  <c:v>43047.604166666664</c:v>
                </c:pt>
                <c:pt idx="22020">
                  <c:v>43047.614583333336</c:v>
                </c:pt>
                <c:pt idx="22021">
                  <c:v>43047.625</c:v>
                </c:pt>
                <c:pt idx="22022">
                  <c:v>43047.635416666664</c:v>
                </c:pt>
                <c:pt idx="22023">
                  <c:v>43047.645833333336</c:v>
                </c:pt>
                <c:pt idx="22024">
                  <c:v>43047.65625</c:v>
                </c:pt>
                <c:pt idx="22025">
                  <c:v>43047.666666666664</c:v>
                </c:pt>
                <c:pt idx="22026">
                  <c:v>43047.677083333336</c:v>
                </c:pt>
                <c:pt idx="22027">
                  <c:v>43047.6875</c:v>
                </c:pt>
                <c:pt idx="22028">
                  <c:v>43047.697916666664</c:v>
                </c:pt>
                <c:pt idx="22029">
                  <c:v>43047.708333333336</c:v>
                </c:pt>
                <c:pt idx="22030">
                  <c:v>43047.71875</c:v>
                </c:pt>
                <c:pt idx="22031">
                  <c:v>43047.729166666664</c:v>
                </c:pt>
                <c:pt idx="22032">
                  <c:v>43047.739583333336</c:v>
                </c:pt>
                <c:pt idx="22033">
                  <c:v>43047.75</c:v>
                </c:pt>
                <c:pt idx="22034">
                  <c:v>43047.760416666664</c:v>
                </c:pt>
                <c:pt idx="22035">
                  <c:v>43047.770833333336</c:v>
                </c:pt>
                <c:pt idx="22036">
                  <c:v>43047.78125</c:v>
                </c:pt>
                <c:pt idx="22037">
                  <c:v>43047.791666666664</c:v>
                </c:pt>
                <c:pt idx="22038">
                  <c:v>43047.802083333336</c:v>
                </c:pt>
                <c:pt idx="22039">
                  <c:v>43047.8125</c:v>
                </c:pt>
                <c:pt idx="22040">
                  <c:v>43047.822916666664</c:v>
                </c:pt>
                <c:pt idx="22041">
                  <c:v>43047.833333333336</c:v>
                </c:pt>
                <c:pt idx="22042">
                  <c:v>43047.84375</c:v>
                </c:pt>
                <c:pt idx="22043">
                  <c:v>43047.854166666664</c:v>
                </c:pt>
                <c:pt idx="22044">
                  <c:v>43047.864583333336</c:v>
                </c:pt>
                <c:pt idx="22045">
                  <c:v>43047.875</c:v>
                </c:pt>
                <c:pt idx="22046">
                  <c:v>43047.885416666664</c:v>
                </c:pt>
                <c:pt idx="22047">
                  <c:v>43047.895833333336</c:v>
                </c:pt>
                <c:pt idx="22048">
                  <c:v>43047.90625</c:v>
                </c:pt>
                <c:pt idx="22049">
                  <c:v>43047.916666666664</c:v>
                </c:pt>
                <c:pt idx="22050">
                  <c:v>43047.927083333336</c:v>
                </c:pt>
                <c:pt idx="22051">
                  <c:v>43047.9375</c:v>
                </c:pt>
                <c:pt idx="22052">
                  <c:v>43047.947916666664</c:v>
                </c:pt>
                <c:pt idx="22053">
                  <c:v>43047.958333333336</c:v>
                </c:pt>
                <c:pt idx="22054">
                  <c:v>43047.96875</c:v>
                </c:pt>
                <c:pt idx="22055">
                  <c:v>43047.979166666664</c:v>
                </c:pt>
                <c:pt idx="22056">
                  <c:v>43047.989583333336</c:v>
                </c:pt>
                <c:pt idx="22057">
                  <c:v>43048</c:v>
                </c:pt>
                <c:pt idx="22058">
                  <c:v>43048.010416666664</c:v>
                </c:pt>
                <c:pt idx="22059">
                  <c:v>43048.020833333336</c:v>
                </c:pt>
                <c:pt idx="22060">
                  <c:v>43048.03125</c:v>
                </c:pt>
                <c:pt idx="22061">
                  <c:v>43048.041666666664</c:v>
                </c:pt>
                <c:pt idx="22062">
                  <c:v>43048.052083333336</c:v>
                </c:pt>
                <c:pt idx="22063">
                  <c:v>43048.0625</c:v>
                </c:pt>
                <c:pt idx="22064">
                  <c:v>43048.072916666664</c:v>
                </c:pt>
                <c:pt idx="22065">
                  <c:v>43048.083333333336</c:v>
                </c:pt>
                <c:pt idx="22066">
                  <c:v>43048.09375</c:v>
                </c:pt>
                <c:pt idx="22067">
                  <c:v>43048.104166666664</c:v>
                </c:pt>
                <c:pt idx="22068">
                  <c:v>43048.114583333336</c:v>
                </c:pt>
                <c:pt idx="22069">
                  <c:v>43048.125</c:v>
                </c:pt>
                <c:pt idx="22070">
                  <c:v>43048.135416666664</c:v>
                </c:pt>
                <c:pt idx="22071">
                  <c:v>43048.145833333336</c:v>
                </c:pt>
                <c:pt idx="22072">
                  <c:v>43048.15625</c:v>
                </c:pt>
                <c:pt idx="22073">
                  <c:v>43048.166666666664</c:v>
                </c:pt>
                <c:pt idx="22074">
                  <c:v>43048.177083333336</c:v>
                </c:pt>
                <c:pt idx="22075">
                  <c:v>43048.1875</c:v>
                </c:pt>
                <c:pt idx="22076">
                  <c:v>43048.197916666664</c:v>
                </c:pt>
                <c:pt idx="22077">
                  <c:v>43048.208333333336</c:v>
                </c:pt>
                <c:pt idx="22078">
                  <c:v>43048.21875</c:v>
                </c:pt>
                <c:pt idx="22079">
                  <c:v>43048.229166666664</c:v>
                </c:pt>
                <c:pt idx="22080">
                  <c:v>43048.239583333336</c:v>
                </c:pt>
                <c:pt idx="22081">
                  <c:v>43048.25</c:v>
                </c:pt>
                <c:pt idx="22082">
                  <c:v>43048.260416666664</c:v>
                </c:pt>
                <c:pt idx="22083">
                  <c:v>43048.270833333336</c:v>
                </c:pt>
                <c:pt idx="22084">
                  <c:v>43048.28125</c:v>
                </c:pt>
                <c:pt idx="22085">
                  <c:v>43048.291666666664</c:v>
                </c:pt>
                <c:pt idx="22086">
                  <c:v>43048.302083333336</c:v>
                </c:pt>
                <c:pt idx="22087">
                  <c:v>43048.3125</c:v>
                </c:pt>
                <c:pt idx="22088">
                  <c:v>43048.322916666664</c:v>
                </c:pt>
                <c:pt idx="22089">
                  <c:v>43048.333333333336</c:v>
                </c:pt>
                <c:pt idx="22090">
                  <c:v>43048.34375</c:v>
                </c:pt>
                <c:pt idx="22091">
                  <c:v>43048.354166666664</c:v>
                </c:pt>
                <c:pt idx="22092">
                  <c:v>43048.364583333336</c:v>
                </c:pt>
                <c:pt idx="22093">
                  <c:v>43048.375</c:v>
                </c:pt>
                <c:pt idx="22094">
                  <c:v>43048.385416666664</c:v>
                </c:pt>
                <c:pt idx="22095">
                  <c:v>43048.395833333336</c:v>
                </c:pt>
                <c:pt idx="22096">
                  <c:v>43048.40625</c:v>
                </c:pt>
                <c:pt idx="22097">
                  <c:v>43048.416666666664</c:v>
                </c:pt>
                <c:pt idx="22098">
                  <c:v>43048.427083333336</c:v>
                </c:pt>
                <c:pt idx="22099">
                  <c:v>43048.4375</c:v>
                </c:pt>
                <c:pt idx="22100">
                  <c:v>43048.447916666664</c:v>
                </c:pt>
                <c:pt idx="22101">
                  <c:v>43048.458333333336</c:v>
                </c:pt>
                <c:pt idx="22102">
                  <c:v>43048.46875</c:v>
                </c:pt>
                <c:pt idx="22103">
                  <c:v>43048.479166666664</c:v>
                </c:pt>
                <c:pt idx="22104">
                  <c:v>43048.489583333336</c:v>
                </c:pt>
                <c:pt idx="22105">
                  <c:v>43048.5</c:v>
                </c:pt>
                <c:pt idx="22106">
                  <c:v>43048.510416666664</c:v>
                </c:pt>
                <c:pt idx="22107">
                  <c:v>43048.520833333336</c:v>
                </c:pt>
                <c:pt idx="22108">
                  <c:v>43048.53125</c:v>
                </c:pt>
                <c:pt idx="22109">
                  <c:v>43048.541666666664</c:v>
                </c:pt>
                <c:pt idx="22110">
                  <c:v>43048.552083333336</c:v>
                </c:pt>
                <c:pt idx="22111">
                  <c:v>43048.5625</c:v>
                </c:pt>
                <c:pt idx="22112">
                  <c:v>43048.572916666664</c:v>
                </c:pt>
                <c:pt idx="22113">
                  <c:v>43048.583333333336</c:v>
                </c:pt>
                <c:pt idx="22114">
                  <c:v>43048.59375</c:v>
                </c:pt>
                <c:pt idx="22115">
                  <c:v>43048.604166666664</c:v>
                </c:pt>
                <c:pt idx="22116">
                  <c:v>43048.614583333336</c:v>
                </c:pt>
                <c:pt idx="22117">
                  <c:v>43048.625</c:v>
                </c:pt>
                <c:pt idx="22118">
                  <c:v>43048.635416666664</c:v>
                </c:pt>
                <c:pt idx="22119">
                  <c:v>43048.645833333336</c:v>
                </c:pt>
                <c:pt idx="22120">
                  <c:v>43048.65625</c:v>
                </c:pt>
                <c:pt idx="22121">
                  <c:v>43048.666666666664</c:v>
                </c:pt>
                <c:pt idx="22122">
                  <c:v>43048.677083333336</c:v>
                </c:pt>
                <c:pt idx="22123">
                  <c:v>43048.6875</c:v>
                </c:pt>
                <c:pt idx="22124">
                  <c:v>43048.697916666664</c:v>
                </c:pt>
                <c:pt idx="22125">
                  <c:v>43048.708333333336</c:v>
                </c:pt>
                <c:pt idx="22126">
                  <c:v>43048.71875</c:v>
                </c:pt>
                <c:pt idx="22127">
                  <c:v>43048.729166666664</c:v>
                </c:pt>
                <c:pt idx="22128">
                  <c:v>43048.739583333336</c:v>
                </c:pt>
                <c:pt idx="22129">
                  <c:v>43048.75</c:v>
                </c:pt>
                <c:pt idx="22130">
                  <c:v>43048.760416666664</c:v>
                </c:pt>
                <c:pt idx="22131">
                  <c:v>43048.770833333336</c:v>
                </c:pt>
                <c:pt idx="22132">
                  <c:v>43048.78125</c:v>
                </c:pt>
                <c:pt idx="22133">
                  <c:v>43048.791666666664</c:v>
                </c:pt>
                <c:pt idx="22134">
                  <c:v>43048.802083333336</c:v>
                </c:pt>
                <c:pt idx="22135">
                  <c:v>43048.8125</c:v>
                </c:pt>
                <c:pt idx="22136">
                  <c:v>43048.822916666664</c:v>
                </c:pt>
                <c:pt idx="22137">
                  <c:v>43048.833333333336</c:v>
                </c:pt>
                <c:pt idx="22138">
                  <c:v>43048.84375</c:v>
                </c:pt>
                <c:pt idx="22139">
                  <c:v>43048.854166666664</c:v>
                </c:pt>
                <c:pt idx="22140">
                  <c:v>43048.864583333336</c:v>
                </c:pt>
                <c:pt idx="22141">
                  <c:v>43048.875</c:v>
                </c:pt>
                <c:pt idx="22142">
                  <c:v>43048.885416666664</c:v>
                </c:pt>
                <c:pt idx="22143">
                  <c:v>43048.895833333336</c:v>
                </c:pt>
                <c:pt idx="22144">
                  <c:v>43048.90625</c:v>
                </c:pt>
                <c:pt idx="22145">
                  <c:v>43048.916666666664</c:v>
                </c:pt>
                <c:pt idx="22146">
                  <c:v>43048.927083333336</c:v>
                </c:pt>
                <c:pt idx="22147">
                  <c:v>43048.9375</c:v>
                </c:pt>
                <c:pt idx="22148">
                  <c:v>43048.947916666664</c:v>
                </c:pt>
                <c:pt idx="22149">
                  <c:v>43048.958333333336</c:v>
                </c:pt>
                <c:pt idx="22150">
                  <c:v>43048.96875</c:v>
                </c:pt>
                <c:pt idx="22151">
                  <c:v>43048.979166666664</c:v>
                </c:pt>
                <c:pt idx="22152">
                  <c:v>43048.989583333336</c:v>
                </c:pt>
                <c:pt idx="22153">
                  <c:v>43049</c:v>
                </c:pt>
                <c:pt idx="22154">
                  <c:v>43049.010416666664</c:v>
                </c:pt>
                <c:pt idx="22155">
                  <c:v>43049.020833333336</c:v>
                </c:pt>
                <c:pt idx="22156">
                  <c:v>43049.03125</c:v>
                </c:pt>
                <c:pt idx="22157">
                  <c:v>43049.041666666664</c:v>
                </c:pt>
                <c:pt idx="22158">
                  <c:v>43049.052083333336</c:v>
                </c:pt>
                <c:pt idx="22159">
                  <c:v>43049.0625</c:v>
                </c:pt>
                <c:pt idx="22160">
                  <c:v>43049.072916666664</c:v>
                </c:pt>
                <c:pt idx="22161">
                  <c:v>43049.083333333336</c:v>
                </c:pt>
                <c:pt idx="22162">
                  <c:v>43049.09375</c:v>
                </c:pt>
                <c:pt idx="22163">
                  <c:v>43049.104166666664</c:v>
                </c:pt>
                <c:pt idx="22164">
                  <c:v>43049.114583333336</c:v>
                </c:pt>
                <c:pt idx="22165">
                  <c:v>43049.125</c:v>
                </c:pt>
                <c:pt idx="22166">
                  <c:v>43049.135416666664</c:v>
                </c:pt>
                <c:pt idx="22167">
                  <c:v>43049.145833333336</c:v>
                </c:pt>
                <c:pt idx="22168">
                  <c:v>43049.15625</c:v>
                </c:pt>
                <c:pt idx="22169">
                  <c:v>43049.166666666664</c:v>
                </c:pt>
                <c:pt idx="22170">
                  <c:v>43049.177083333336</c:v>
                </c:pt>
                <c:pt idx="22171">
                  <c:v>43049.1875</c:v>
                </c:pt>
                <c:pt idx="22172">
                  <c:v>43049.197916666664</c:v>
                </c:pt>
                <c:pt idx="22173">
                  <c:v>43049.208333333336</c:v>
                </c:pt>
                <c:pt idx="22174">
                  <c:v>43049.21875</c:v>
                </c:pt>
                <c:pt idx="22175">
                  <c:v>43049.229166666664</c:v>
                </c:pt>
                <c:pt idx="22176">
                  <c:v>43049.239583333336</c:v>
                </c:pt>
                <c:pt idx="22177">
                  <c:v>43049.25</c:v>
                </c:pt>
                <c:pt idx="22178">
                  <c:v>43049.260416666664</c:v>
                </c:pt>
                <c:pt idx="22179">
                  <c:v>43049.270833333336</c:v>
                </c:pt>
                <c:pt idx="22180">
                  <c:v>43049.28125</c:v>
                </c:pt>
                <c:pt idx="22181">
                  <c:v>43049.291666666664</c:v>
                </c:pt>
                <c:pt idx="22182">
                  <c:v>43049.302083333336</c:v>
                </c:pt>
                <c:pt idx="22183">
                  <c:v>43049.3125</c:v>
                </c:pt>
                <c:pt idx="22184">
                  <c:v>43049.322916666664</c:v>
                </c:pt>
                <c:pt idx="22185">
                  <c:v>43049.333333333336</c:v>
                </c:pt>
                <c:pt idx="22186">
                  <c:v>43049.34375</c:v>
                </c:pt>
                <c:pt idx="22187">
                  <c:v>43049.354166666664</c:v>
                </c:pt>
                <c:pt idx="22188">
                  <c:v>43049.364583333336</c:v>
                </c:pt>
                <c:pt idx="22189">
                  <c:v>43049.375</c:v>
                </c:pt>
                <c:pt idx="22190">
                  <c:v>43049.385416666664</c:v>
                </c:pt>
                <c:pt idx="22191">
                  <c:v>43049.395833333336</c:v>
                </c:pt>
                <c:pt idx="22192">
                  <c:v>43049.40625</c:v>
                </c:pt>
                <c:pt idx="22193">
                  <c:v>43049.416666666664</c:v>
                </c:pt>
                <c:pt idx="22194">
                  <c:v>43049.427083333336</c:v>
                </c:pt>
                <c:pt idx="22195">
                  <c:v>43049.4375</c:v>
                </c:pt>
                <c:pt idx="22196">
                  <c:v>43049.447916666664</c:v>
                </c:pt>
                <c:pt idx="22197">
                  <c:v>43049.458333333336</c:v>
                </c:pt>
                <c:pt idx="22198">
                  <c:v>43049.46875</c:v>
                </c:pt>
                <c:pt idx="22199">
                  <c:v>43049.479166666664</c:v>
                </c:pt>
                <c:pt idx="22200">
                  <c:v>43049.489583333336</c:v>
                </c:pt>
                <c:pt idx="22201">
                  <c:v>43049.5</c:v>
                </c:pt>
                <c:pt idx="22202">
                  <c:v>43049.510416666664</c:v>
                </c:pt>
                <c:pt idx="22203">
                  <c:v>43049.520833333336</c:v>
                </c:pt>
                <c:pt idx="22204">
                  <c:v>43049.53125</c:v>
                </c:pt>
                <c:pt idx="22205">
                  <c:v>43049.541666666664</c:v>
                </c:pt>
                <c:pt idx="22206">
                  <c:v>43049.552083333336</c:v>
                </c:pt>
                <c:pt idx="22207">
                  <c:v>43049.5625</c:v>
                </c:pt>
                <c:pt idx="22208">
                  <c:v>43049.572916666664</c:v>
                </c:pt>
                <c:pt idx="22209">
                  <c:v>43049.583333333336</c:v>
                </c:pt>
                <c:pt idx="22210">
                  <c:v>43049.59375</c:v>
                </c:pt>
                <c:pt idx="22211">
                  <c:v>43049.604166666664</c:v>
                </c:pt>
                <c:pt idx="22212">
                  <c:v>43049.614583333336</c:v>
                </c:pt>
                <c:pt idx="22213">
                  <c:v>43049.625</c:v>
                </c:pt>
                <c:pt idx="22214">
                  <c:v>43049.635416666664</c:v>
                </c:pt>
                <c:pt idx="22215">
                  <c:v>43049.645833333336</c:v>
                </c:pt>
                <c:pt idx="22216">
                  <c:v>43049.65625</c:v>
                </c:pt>
                <c:pt idx="22217">
                  <c:v>43049.666666666664</c:v>
                </c:pt>
                <c:pt idx="22218">
                  <c:v>43049.677083333336</c:v>
                </c:pt>
                <c:pt idx="22219">
                  <c:v>43049.6875</c:v>
                </c:pt>
                <c:pt idx="22220">
                  <c:v>43049.697916666664</c:v>
                </c:pt>
                <c:pt idx="22221">
                  <c:v>43049.708333333336</c:v>
                </c:pt>
                <c:pt idx="22222">
                  <c:v>43049.71875</c:v>
                </c:pt>
                <c:pt idx="22223">
                  <c:v>43049.729166666664</c:v>
                </c:pt>
                <c:pt idx="22224">
                  <c:v>43049.739583333336</c:v>
                </c:pt>
                <c:pt idx="22225">
                  <c:v>43049.75</c:v>
                </c:pt>
                <c:pt idx="22226">
                  <c:v>43049.760416666664</c:v>
                </c:pt>
                <c:pt idx="22227">
                  <c:v>43049.770833333336</c:v>
                </c:pt>
                <c:pt idx="22228">
                  <c:v>43049.78125</c:v>
                </c:pt>
                <c:pt idx="22229">
                  <c:v>43049.791666666664</c:v>
                </c:pt>
                <c:pt idx="22230">
                  <c:v>43049.802083333336</c:v>
                </c:pt>
                <c:pt idx="22231">
                  <c:v>43049.8125</c:v>
                </c:pt>
                <c:pt idx="22232">
                  <c:v>43049.822916666664</c:v>
                </c:pt>
                <c:pt idx="22233">
                  <c:v>43049.833333333336</c:v>
                </c:pt>
                <c:pt idx="22234">
                  <c:v>43049.84375</c:v>
                </c:pt>
                <c:pt idx="22235">
                  <c:v>43049.854166666664</c:v>
                </c:pt>
                <c:pt idx="22236">
                  <c:v>43049.864583333336</c:v>
                </c:pt>
                <c:pt idx="22237">
                  <c:v>43049.875</c:v>
                </c:pt>
                <c:pt idx="22238">
                  <c:v>43049.885416666664</c:v>
                </c:pt>
                <c:pt idx="22239">
                  <c:v>43049.895833333336</c:v>
                </c:pt>
                <c:pt idx="22240">
                  <c:v>43049.90625</c:v>
                </c:pt>
                <c:pt idx="22241">
                  <c:v>43049.916666666664</c:v>
                </c:pt>
                <c:pt idx="22242">
                  <c:v>43049.927083333336</c:v>
                </c:pt>
                <c:pt idx="22243">
                  <c:v>43049.9375</c:v>
                </c:pt>
                <c:pt idx="22244">
                  <c:v>43049.947916666664</c:v>
                </c:pt>
                <c:pt idx="22245">
                  <c:v>43049.958333333336</c:v>
                </c:pt>
                <c:pt idx="22246">
                  <c:v>43049.96875</c:v>
                </c:pt>
                <c:pt idx="22247">
                  <c:v>43049.979166666664</c:v>
                </c:pt>
                <c:pt idx="22248">
                  <c:v>43049.989583333336</c:v>
                </c:pt>
                <c:pt idx="22249">
                  <c:v>43050</c:v>
                </c:pt>
                <c:pt idx="22250">
                  <c:v>43050.010416666664</c:v>
                </c:pt>
                <c:pt idx="22251">
                  <c:v>43050.020833333336</c:v>
                </c:pt>
                <c:pt idx="22252">
                  <c:v>43050.03125</c:v>
                </c:pt>
                <c:pt idx="22253">
                  <c:v>43050.041666666664</c:v>
                </c:pt>
                <c:pt idx="22254">
                  <c:v>43050.052083333336</c:v>
                </c:pt>
                <c:pt idx="22255">
                  <c:v>43050.0625</c:v>
                </c:pt>
                <c:pt idx="22256">
                  <c:v>43050.072916666664</c:v>
                </c:pt>
                <c:pt idx="22257">
                  <c:v>43050.083333333336</c:v>
                </c:pt>
                <c:pt idx="22258">
                  <c:v>43050.09375</c:v>
                </c:pt>
                <c:pt idx="22259">
                  <c:v>43050.104166666664</c:v>
                </c:pt>
                <c:pt idx="22260">
                  <c:v>43050.114583333336</c:v>
                </c:pt>
                <c:pt idx="22261">
                  <c:v>43050.125</c:v>
                </c:pt>
                <c:pt idx="22262">
                  <c:v>43050.135416666664</c:v>
                </c:pt>
                <c:pt idx="22263">
                  <c:v>43050.145833333336</c:v>
                </c:pt>
                <c:pt idx="22264">
                  <c:v>43050.15625</c:v>
                </c:pt>
                <c:pt idx="22265">
                  <c:v>43050.166666666664</c:v>
                </c:pt>
                <c:pt idx="22266">
                  <c:v>43050.177083333336</c:v>
                </c:pt>
                <c:pt idx="22267">
                  <c:v>43050.1875</c:v>
                </c:pt>
                <c:pt idx="22268">
                  <c:v>43050.197916666664</c:v>
                </c:pt>
                <c:pt idx="22269">
                  <c:v>43050.208333333336</c:v>
                </c:pt>
                <c:pt idx="22270">
                  <c:v>43050.21875</c:v>
                </c:pt>
                <c:pt idx="22271">
                  <c:v>43050.229166666664</c:v>
                </c:pt>
                <c:pt idx="22272">
                  <c:v>43050.239583333336</c:v>
                </c:pt>
                <c:pt idx="22273">
                  <c:v>43050.25</c:v>
                </c:pt>
                <c:pt idx="22274">
                  <c:v>43050.260416666664</c:v>
                </c:pt>
                <c:pt idx="22275">
                  <c:v>43050.270833333336</c:v>
                </c:pt>
                <c:pt idx="22276">
                  <c:v>43050.28125</c:v>
                </c:pt>
                <c:pt idx="22277">
                  <c:v>43050.291666666664</c:v>
                </c:pt>
                <c:pt idx="22278">
                  <c:v>43050.302083333336</c:v>
                </c:pt>
                <c:pt idx="22279">
                  <c:v>43050.3125</c:v>
                </c:pt>
                <c:pt idx="22280">
                  <c:v>43050.322916666664</c:v>
                </c:pt>
                <c:pt idx="22281">
                  <c:v>43050.333333333336</c:v>
                </c:pt>
                <c:pt idx="22282">
                  <c:v>43050.34375</c:v>
                </c:pt>
                <c:pt idx="22283">
                  <c:v>43050.354166666664</c:v>
                </c:pt>
                <c:pt idx="22284">
                  <c:v>43050.364583333336</c:v>
                </c:pt>
                <c:pt idx="22285">
                  <c:v>43050.375</c:v>
                </c:pt>
                <c:pt idx="22286">
                  <c:v>43050.385416666664</c:v>
                </c:pt>
                <c:pt idx="22287">
                  <c:v>43050.395833333336</c:v>
                </c:pt>
                <c:pt idx="22288">
                  <c:v>43050.40625</c:v>
                </c:pt>
                <c:pt idx="22289">
                  <c:v>43050.416666666664</c:v>
                </c:pt>
                <c:pt idx="22290">
                  <c:v>43050.427083333336</c:v>
                </c:pt>
                <c:pt idx="22291">
                  <c:v>43050.4375</c:v>
                </c:pt>
                <c:pt idx="22292">
                  <c:v>43050.447916666664</c:v>
                </c:pt>
                <c:pt idx="22293">
                  <c:v>43050.458333333336</c:v>
                </c:pt>
                <c:pt idx="22294">
                  <c:v>43050.46875</c:v>
                </c:pt>
                <c:pt idx="22295">
                  <c:v>43050.479166666664</c:v>
                </c:pt>
                <c:pt idx="22296">
                  <c:v>43050.489583333336</c:v>
                </c:pt>
                <c:pt idx="22297">
                  <c:v>43050.5</c:v>
                </c:pt>
                <c:pt idx="22298">
                  <c:v>43050.510416666664</c:v>
                </c:pt>
                <c:pt idx="22299">
                  <c:v>43050.520833333336</c:v>
                </c:pt>
                <c:pt idx="22300">
                  <c:v>43050.53125</c:v>
                </c:pt>
                <c:pt idx="22301">
                  <c:v>43050.541666666664</c:v>
                </c:pt>
                <c:pt idx="22302">
                  <c:v>43050.552083333336</c:v>
                </c:pt>
                <c:pt idx="22303">
                  <c:v>43050.5625</c:v>
                </c:pt>
                <c:pt idx="22304">
                  <c:v>43050.572916666664</c:v>
                </c:pt>
                <c:pt idx="22305">
                  <c:v>43050.583333333336</c:v>
                </c:pt>
                <c:pt idx="22306">
                  <c:v>43050.59375</c:v>
                </c:pt>
                <c:pt idx="22307">
                  <c:v>43050.604166666664</c:v>
                </c:pt>
                <c:pt idx="22308">
                  <c:v>43050.614583333336</c:v>
                </c:pt>
                <c:pt idx="22309">
                  <c:v>43050.625</c:v>
                </c:pt>
                <c:pt idx="22310">
                  <c:v>43050.635416666664</c:v>
                </c:pt>
                <c:pt idx="22311">
                  <c:v>43050.645833333336</c:v>
                </c:pt>
                <c:pt idx="22312">
                  <c:v>43050.65625</c:v>
                </c:pt>
                <c:pt idx="22313">
                  <c:v>43050.666666666664</c:v>
                </c:pt>
                <c:pt idx="22314">
                  <c:v>43050.677083333336</c:v>
                </c:pt>
                <c:pt idx="22315">
                  <c:v>43050.6875</c:v>
                </c:pt>
                <c:pt idx="22316">
                  <c:v>43050.697916666664</c:v>
                </c:pt>
                <c:pt idx="22317">
                  <c:v>43050.708333333336</c:v>
                </c:pt>
                <c:pt idx="22318">
                  <c:v>43050.71875</c:v>
                </c:pt>
                <c:pt idx="22319">
                  <c:v>43050.729166666664</c:v>
                </c:pt>
                <c:pt idx="22320">
                  <c:v>43050.739583333336</c:v>
                </c:pt>
                <c:pt idx="22321">
                  <c:v>43050.75</c:v>
                </c:pt>
                <c:pt idx="22322">
                  <c:v>43050.760416666664</c:v>
                </c:pt>
                <c:pt idx="22323">
                  <c:v>43050.770833333336</c:v>
                </c:pt>
                <c:pt idx="22324">
                  <c:v>43050.78125</c:v>
                </c:pt>
                <c:pt idx="22325">
                  <c:v>43050.791666666664</c:v>
                </c:pt>
                <c:pt idx="22326">
                  <c:v>43050.802083333336</c:v>
                </c:pt>
                <c:pt idx="22327">
                  <c:v>43050.8125</c:v>
                </c:pt>
                <c:pt idx="22328">
                  <c:v>43050.822916666664</c:v>
                </c:pt>
                <c:pt idx="22329">
                  <c:v>43050.833333333336</c:v>
                </c:pt>
                <c:pt idx="22330">
                  <c:v>43050.84375</c:v>
                </c:pt>
                <c:pt idx="22331">
                  <c:v>43050.854166666664</c:v>
                </c:pt>
                <c:pt idx="22332">
                  <c:v>43050.864583333336</c:v>
                </c:pt>
                <c:pt idx="22333">
                  <c:v>43050.875</c:v>
                </c:pt>
                <c:pt idx="22334">
                  <c:v>43050.885416666664</c:v>
                </c:pt>
                <c:pt idx="22335">
                  <c:v>43050.895833333336</c:v>
                </c:pt>
                <c:pt idx="22336">
                  <c:v>43050.90625</c:v>
                </c:pt>
                <c:pt idx="22337">
                  <c:v>43050.916666666664</c:v>
                </c:pt>
                <c:pt idx="22338">
                  <c:v>43050.927083333336</c:v>
                </c:pt>
                <c:pt idx="22339">
                  <c:v>43050.9375</c:v>
                </c:pt>
                <c:pt idx="22340">
                  <c:v>43050.947916666664</c:v>
                </c:pt>
                <c:pt idx="22341">
                  <c:v>43050.958333333336</c:v>
                </c:pt>
                <c:pt idx="22342">
                  <c:v>43050.96875</c:v>
                </c:pt>
                <c:pt idx="22343">
                  <c:v>43050.979166666664</c:v>
                </c:pt>
                <c:pt idx="22344">
                  <c:v>43050.989583333336</c:v>
                </c:pt>
                <c:pt idx="22345">
                  <c:v>43051</c:v>
                </c:pt>
                <c:pt idx="22346">
                  <c:v>43051.010416666664</c:v>
                </c:pt>
                <c:pt idx="22347">
                  <c:v>43051.020833333336</c:v>
                </c:pt>
                <c:pt idx="22348">
                  <c:v>43051.03125</c:v>
                </c:pt>
                <c:pt idx="22349">
                  <c:v>43051.041666666664</c:v>
                </c:pt>
                <c:pt idx="22350">
                  <c:v>43051.052083333336</c:v>
                </c:pt>
                <c:pt idx="22351">
                  <c:v>43051.0625</c:v>
                </c:pt>
                <c:pt idx="22352">
                  <c:v>43051.072916666664</c:v>
                </c:pt>
                <c:pt idx="22353">
                  <c:v>43051.083333333336</c:v>
                </c:pt>
                <c:pt idx="22354">
                  <c:v>43051.09375</c:v>
                </c:pt>
                <c:pt idx="22355">
                  <c:v>43051.104166666664</c:v>
                </c:pt>
                <c:pt idx="22356">
                  <c:v>43051.114583333336</c:v>
                </c:pt>
                <c:pt idx="22357">
                  <c:v>43051.125</c:v>
                </c:pt>
                <c:pt idx="22358">
                  <c:v>43051.135416666664</c:v>
                </c:pt>
                <c:pt idx="22359">
                  <c:v>43051.145833333336</c:v>
                </c:pt>
                <c:pt idx="22360">
                  <c:v>43051.15625</c:v>
                </c:pt>
                <c:pt idx="22361">
                  <c:v>43051.166666666664</c:v>
                </c:pt>
                <c:pt idx="22362">
                  <c:v>43051.177083333336</c:v>
                </c:pt>
                <c:pt idx="22363">
                  <c:v>43051.1875</c:v>
                </c:pt>
                <c:pt idx="22364">
                  <c:v>43051.197916666664</c:v>
                </c:pt>
                <c:pt idx="22365">
                  <c:v>43051.208333333336</c:v>
                </c:pt>
                <c:pt idx="22366">
                  <c:v>43051.21875</c:v>
                </c:pt>
                <c:pt idx="22367">
                  <c:v>43051.229166666664</c:v>
                </c:pt>
                <c:pt idx="22368">
                  <c:v>43051.239583333336</c:v>
                </c:pt>
                <c:pt idx="22369">
                  <c:v>43051.25</c:v>
                </c:pt>
                <c:pt idx="22370">
                  <c:v>43051.260416666664</c:v>
                </c:pt>
                <c:pt idx="22371">
                  <c:v>43051.270833333336</c:v>
                </c:pt>
                <c:pt idx="22372">
                  <c:v>43051.28125</c:v>
                </c:pt>
                <c:pt idx="22373">
                  <c:v>43051.291666666664</c:v>
                </c:pt>
                <c:pt idx="22374">
                  <c:v>43051.302083333336</c:v>
                </c:pt>
                <c:pt idx="22375">
                  <c:v>43051.3125</c:v>
                </c:pt>
                <c:pt idx="22376">
                  <c:v>43051.322916666664</c:v>
                </c:pt>
                <c:pt idx="22377">
                  <c:v>43051.333333333336</c:v>
                </c:pt>
                <c:pt idx="22378">
                  <c:v>43051.34375</c:v>
                </c:pt>
                <c:pt idx="22379">
                  <c:v>43051.354166666664</c:v>
                </c:pt>
                <c:pt idx="22380">
                  <c:v>43051.364583333336</c:v>
                </c:pt>
                <c:pt idx="22381">
                  <c:v>43051.375</c:v>
                </c:pt>
                <c:pt idx="22382">
                  <c:v>43051.385416666664</c:v>
                </c:pt>
                <c:pt idx="22383">
                  <c:v>43051.395833333336</c:v>
                </c:pt>
                <c:pt idx="22384">
                  <c:v>43051.40625</c:v>
                </c:pt>
                <c:pt idx="22385">
                  <c:v>43051.416666666664</c:v>
                </c:pt>
                <c:pt idx="22386">
                  <c:v>43051.427083333336</c:v>
                </c:pt>
                <c:pt idx="22387">
                  <c:v>43051.4375</c:v>
                </c:pt>
                <c:pt idx="22388">
                  <c:v>43051.447916666664</c:v>
                </c:pt>
                <c:pt idx="22389">
                  <c:v>43051.458333333336</c:v>
                </c:pt>
                <c:pt idx="22390">
                  <c:v>43051.46875</c:v>
                </c:pt>
                <c:pt idx="22391">
                  <c:v>43051.479166666664</c:v>
                </c:pt>
                <c:pt idx="22392">
                  <c:v>43051.489583333336</c:v>
                </c:pt>
                <c:pt idx="22393">
                  <c:v>43051.5</c:v>
                </c:pt>
                <c:pt idx="22394">
                  <c:v>43051.510416666664</c:v>
                </c:pt>
                <c:pt idx="22395">
                  <c:v>43051.520833333336</c:v>
                </c:pt>
                <c:pt idx="22396">
                  <c:v>43051.53125</c:v>
                </c:pt>
                <c:pt idx="22397">
                  <c:v>43051.541666666664</c:v>
                </c:pt>
                <c:pt idx="22398">
                  <c:v>43051.552083333336</c:v>
                </c:pt>
                <c:pt idx="22399">
                  <c:v>43051.5625</c:v>
                </c:pt>
                <c:pt idx="22400">
                  <c:v>43051.572916666664</c:v>
                </c:pt>
                <c:pt idx="22401">
                  <c:v>43051.583333333336</c:v>
                </c:pt>
                <c:pt idx="22402">
                  <c:v>43051.59375</c:v>
                </c:pt>
                <c:pt idx="22403">
                  <c:v>43051.604166666664</c:v>
                </c:pt>
                <c:pt idx="22404">
                  <c:v>43051.614583333336</c:v>
                </c:pt>
                <c:pt idx="22405">
                  <c:v>43051.625</c:v>
                </c:pt>
                <c:pt idx="22406">
                  <c:v>43051.635416666664</c:v>
                </c:pt>
                <c:pt idx="22407">
                  <c:v>43051.645833333336</c:v>
                </c:pt>
                <c:pt idx="22408">
                  <c:v>43051.65625</c:v>
                </c:pt>
                <c:pt idx="22409">
                  <c:v>43051.666666666664</c:v>
                </c:pt>
                <c:pt idx="22410">
                  <c:v>43051.677083333336</c:v>
                </c:pt>
                <c:pt idx="22411">
                  <c:v>43051.6875</c:v>
                </c:pt>
                <c:pt idx="22412">
                  <c:v>43051.697916666664</c:v>
                </c:pt>
                <c:pt idx="22413">
                  <c:v>43051.708333333336</c:v>
                </c:pt>
                <c:pt idx="22414">
                  <c:v>43051.71875</c:v>
                </c:pt>
                <c:pt idx="22415">
                  <c:v>43051.729166666664</c:v>
                </c:pt>
                <c:pt idx="22416">
                  <c:v>43051.739583333336</c:v>
                </c:pt>
                <c:pt idx="22417">
                  <c:v>43051.75</c:v>
                </c:pt>
                <c:pt idx="22418">
                  <c:v>43051.760416666664</c:v>
                </c:pt>
                <c:pt idx="22419">
                  <c:v>43051.770833333336</c:v>
                </c:pt>
                <c:pt idx="22420">
                  <c:v>43051.78125</c:v>
                </c:pt>
                <c:pt idx="22421">
                  <c:v>43051.791666666664</c:v>
                </c:pt>
                <c:pt idx="22422">
                  <c:v>43051.802083333336</c:v>
                </c:pt>
                <c:pt idx="22423">
                  <c:v>43051.8125</c:v>
                </c:pt>
                <c:pt idx="22424">
                  <c:v>43051.822916666664</c:v>
                </c:pt>
                <c:pt idx="22425">
                  <c:v>43051.833333333336</c:v>
                </c:pt>
                <c:pt idx="22426">
                  <c:v>43051.84375</c:v>
                </c:pt>
                <c:pt idx="22427">
                  <c:v>43051.854166666664</c:v>
                </c:pt>
                <c:pt idx="22428">
                  <c:v>43051.864583333336</c:v>
                </c:pt>
                <c:pt idx="22429">
                  <c:v>43051.875</c:v>
                </c:pt>
                <c:pt idx="22430">
                  <c:v>43051.885416666664</c:v>
                </c:pt>
                <c:pt idx="22431">
                  <c:v>43051.895833333336</c:v>
                </c:pt>
                <c:pt idx="22432">
                  <c:v>43051.90625</c:v>
                </c:pt>
                <c:pt idx="22433">
                  <c:v>43051.916666666664</c:v>
                </c:pt>
                <c:pt idx="22434">
                  <c:v>43051.927083333336</c:v>
                </c:pt>
                <c:pt idx="22435">
                  <c:v>43051.9375</c:v>
                </c:pt>
                <c:pt idx="22436">
                  <c:v>43051.947916666664</c:v>
                </c:pt>
                <c:pt idx="22437">
                  <c:v>43051.958333333336</c:v>
                </c:pt>
                <c:pt idx="22438">
                  <c:v>43051.96875</c:v>
                </c:pt>
                <c:pt idx="22439">
                  <c:v>43051.979166666664</c:v>
                </c:pt>
                <c:pt idx="22440">
                  <c:v>43051.989583333336</c:v>
                </c:pt>
                <c:pt idx="22441">
                  <c:v>43052</c:v>
                </c:pt>
                <c:pt idx="22442">
                  <c:v>43052.010416666664</c:v>
                </c:pt>
                <c:pt idx="22443">
                  <c:v>43052.020833333336</c:v>
                </c:pt>
                <c:pt idx="22444">
                  <c:v>43052.03125</c:v>
                </c:pt>
                <c:pt idx="22445">
                  <c:v>43052.041666666664</c:v>
                </c:pt>
                <c:pt idx="22446">
                  <c:v>43052.052083333336</c:v>
                </c:pt>
                <c:pt idx="22447">
                  <c:v>43052.0625</c:v>
                </c:pt>
                <c:pt idx="22448">
                  <c:v>43052.072916666664</c:v>
                </c:pt>
                <c:pt idx="22449">
                  <c:v>43052.083333333336</c:v>
                </c:pt>
                <c:pt idx="22450">
                  <c:v>43052.09375</c:v>
                </c:pt>
                <c:pt idx="22451">
                  <c:v>43052.104166666664</c:v>
                </c:pt>
                <c:pt idx="22452">
                  <c:v>43052.114583333336</c:v>
                </c:pt>
                <c:pt idx="22453">
                  <c:v>43052.125</c:v>
                </c:pt>
                <c:pt idx="22454">
                  <c:v>43052.135416666664</c:v>
                </c:pt>
                <c:pt idx="22455">
                  <c:v>43052.145833333336</c:v>
                </c:pt>
                <c:pt idx="22456">
                  <c:v>43052.15625</c:v>
                </c:pt>
                <c:pt idx="22457">
                  <c:v>43052.166666666664</c:v>
                </c:pt>
                <c:pt idx="22458">
                  <c:v>43052.177083333336</c:v>
                </c:pt>
                <c:pt idx="22459">
                  <c:v>43052.1875</c:v>
                </c:pt>
                <c:pt idx="22460">
                  <c:v>43052.197916666664</c:v>
                </c:pt>
                <c:pt idx="22461">
                  <c:v>43052.208333333336</c:v>
                </c:pt>
                <c:pt idx="22462">
                  <c:v>43052.21875</c:v>
                </c:pt>
                <c:pt idx="22463">
                  <c:v>43052.229166666664</c:v>
                </c:pt>
                <c:pt idx="22464">
                  <c:v>43052.239583333336</c:v>
                </c:pt>
                <c:pt idx="22465">
                  <c:v>43052.25</c:v>
                </c:pt>
                <c:pt idx="22466">
                  <c:v>43052.260416666664</c:v>
                </c:pt>
                <c:pt idx="22467">
                  <c:v>43052.270833333336</c:v>
                </c:pt>
                <c:pt idx="22468">
                  <c:v>43052.28125</c:v>
                </c:pt>
                <c:pt idx="22469">
                  <c:v>43052.291666666664</c:v>
                </c:pt>
                <c:pt idx="22470">
                  <c:v>43052.302083333336</c:v>
                </c:pt>
                <c:pt idx="22471">
                  <c:v>43052.3125</c:v>
                </c:pt>
                <c:pt idx="22472">
                  <c:v>43052.322916666664</c:v>
                </c:pt>
                <c:pt idx="22473">
                  <c:v>43052.333333333336</c:v>
                </c:pt>
                <c:pt idx="22474">
                  <c:v>43052.34375</c:v>
                </c:pt>
                <c:pt idx="22475">
                  <c:v>43052.354166666664</c:v>
                </c:pt>
                <c:pt idx="22476">
                  <c:v>43052.364583333336</c:v>
                </c:pt>
                <c:pt idx="22477">
                  <c:v>43052.375</c:v>
                </c:pt>
                <c:pt idx="22478">
                  <c:v>43052.385416666664</c:v>
                </c:pt>
                <c:pt idx="22479">
                  <c:v>43052.395833333336</c:v>
                </c:pt>
                <c:pt idx="22480">
                  <c:v>43052.40625</c:v>
                </c:pt>
                <c:pt idx="22481">
                  <c:v>43052.416666666664</c:v>
                </c:pt>
                <c:pt idx="22482">
                  <c:v>43052.427083333336</c:v>
                </c:pt>
                <c:pt idx="22483">
                  <c:v>43052.4375</c:v>
                </c:pt>
                <c:pt idx="22484">
                  <c:v>43052.447916666664</c:v>
                </c:pt>
                <c:pt idx="22485">
                  <c:v>43052.458333333336</c:v>
                </c:pt>
                <c:pt idx="22486">
                  <c:v>43052.46875</c:v>
                </c:pt>
                <c:pt idx="22487">
                  <c:v>43052.479166666664</c:v>
                </c:pt>
                <c:pt idx="22488">
                  <c:v>43052.489583333336</c:v>
                </c:pt>
                <c:pt idx="22489">
                  <c:v>43052.5</c:v>
                </c:pt>
                <c:pt idx="22490">
                  <c:v>43052.510416666664</c:v>
                </c:pt>
                <c:pt idx="22491">
                  <c:v>43052.520833333336</c:v>
                </c:pt>
                <c:pt idx="22492">
                  <c:v>43052.53125</c:v>
                </c:pt>
                <c:pt idx="22493">
                  <c:v>43052.541666666664</c:v>
                </c:pt>
                <c:pt idx="22494">
                  <c:v>43052.552083333336</c:v>
                </c:pt>
                <c:pt idx="22495">
                  <c:v>43052.5625</c:v>
                </c:pt>
                <c:pt idx="22496">
                  <c:v>43052.572916666664</c:v>
                </c:pt>
                <c:pt idx="22497">
                  <c:v>43052.583333333336</c:v>
                </c:pt>
                <c:pt idx="22498">
                  <c:v>43052.59375</c:v>
                </c:pt>
                <c:pt idx="22499">
                  <c:v>43052.604166666664</c:v>
                </c:pt>
                <c:pt idx="22500">
                  <c:v>43052.614583333336</c:v>
                </c:pt>
                <c:pt idx="22501">
                  <c:v>43052.625</c:v>
                </c:pt>
                <c:pt idx="22502">
                  <c:v>43052.635416666664</c:v>
                </c:pt>
                <c:pt idx="22503">
                  <c:v>43052.645833333336</c:v>
                </c:pt>
                <c:pt idx="22504">
                  <c:v>43052.65625</c:v>
                </c:pt>
                <c:pt idx="22505">
                  <c:v>43052.666666666664</c:v>
                </c:pt>
                <c:pt idx="22506">
                  <c:v>43052.677083333336</c:v>
                </c:pt>
                <c:pt idx="22507">
                  <c:v>43052.6875</c:v>
                </c:pt>
                <c:pt idx="22508">
                  <c:v>43052.697916666664</c:v>
                </c:pt>
                <c:pt idx="22509">
                  <c:v>43052.708333333336</c:v>
                </c:pt>
                <c:pt idx="22510">
                  <c:v>43052.71875</c:v>
                </c:pt>
                <c:pt idx="22511">
                  <c:v>43052.729166666664</c:v>
                </c:pt>
                <c:pt idx="22512">
                  <c:v>43052.739583333336</c:v>
                </c:pt>
                <c:pt idx="22513">
                  <c:v>43052.75</c:v>
                </c:pt>
                <c:pt idx="22514">
                  <c:v>43052.760416666664</c:v>
                </c:pt>
                <c:pt idx="22515">
                  <c:v>43052.770833333336</c:v>
                </c:pt>
                <c:pt idx="22516">
                  <c:v>43052.78125</c:v>
                </c:pt>
                <c:pt idx="22517">
                  <c:v>43052.791666666664</c:v>
                </c:pt>
                <c:pt idx="22518">
                  <c:v>43052.802083333336</c:v>
                </c:pt>
                <c:pt idx="22519">
                  <c:v>43052.8125</c:v>
                </c:pt>
                <c:pt idx="22520">
                  <c:v>43052.822916666664</c:v>
                </c:pt>
                <c:pt idx="22521">
                  <c:v>43052.833333333336</c:v>
                </c:pt>
                <c:pt idx="22522">
                  <c:v>43052.84375</c:v>
                </c:pt>
                <c:pt idx="22523">
                  <c:v>43052.854166666664</c:v>
                </c:pt>
                <c:pt idx="22524">
                  <c:v>43052.864583333336</c:v>
                </c:pt>
                <c:pt idx="22525">
                  <c:v>43052.875</c:v>
                </c:pt>
                <c:pt idx="22526">
                  <c:v>43052.885416666664</c:v>
                </c:pt>
                <c:pt idx="22527">
                  <c:v>43052.895833333336</c:v>
                </c:pt>
                <c:pt idx="22528">
                  <c:v>43052.90625</c:v>
                </c:pt>
                <c:pt idx="22529">
                  <c:v>43052.916666666664</c:v>
                </c:pt>
                <c:pt idx="22530">
                  <c:v>43052.927083333336</c:v>
                </c:pt>
                <c:pt idx="22531">
                  <c:v>43052.9375</c:v>
                </c:pt>
                <c:pt idx="22532">
                  <c:v>43052.947916666664</c:v>
                </c:pt>
                <c:pt idx="22533">
                  <c:v>43052.958333333336</c:v>
                </c:pt>
                <c:pt idx="22534">
                  <c:v>43052.96875</c:v>
                </c:pt>
                <c:pt idx="22535">
                  <c:v>43052.979166666664</c:v>
                </c:pt>
                <c:pt idx="22536">
                  <c:v>43052.989583333336</c:v>
                </c:pt>
                <c:pt idx="22537">
                  <c:v>43053</c:v>
                </c:pt>
                <c:pt idx="22538">
                  <c:v>43053.010416666664</c:v>
                </c:pt>
                <c:pt idx="22539">
                  <c:v>43053.020833333336</c:v>
                </c:pt>
                <c:pt idx="22540">
                  <c:v>43053.03125</c:v>
                </c:pt>
                <c:pt idx="22541">
                  <c:v>43053.041666666664</c:v>
                </c:pt>
                <c:pt idx="22542">
                  <c:v>43053.052083333336</c:v>
                </c:pt>
                <c:pt idx="22543">
                  <c:v>43053.0625</c:v>
                </c:pt>
                <c:pt idx="22544">
                  <c:v>43053.072916666664</c:v>
                </c:pt>
                <c:pt idx="22545">
                  <c:v>43053.083333333336</c:v>
                </c:pt>
                <c:pt idx="22546">
                  <c:v>43053.09375</c:v>
                </c:pt>
                <c:pt idx="22547">
                  <c:v>43053.104166666664</c:v>
                </c:pt>
                <c:pt idx="22548">
                  <c:v>43053.114583333336</c:v>
                </c:pt>
                <c:pt idx="22549">
                  <c:v>43053.125</c:v>
                </c:pt>
                <c:pt idx="22550">
                  <c:v>43053.135416666664</c:v>
                </c:pt>
                <c:pt idx="22551">
                  <c:v>43053.145833333336</c:v>
                </c:pt>
                <c:pt idx="22552">
                  <c:v>43053.15625</c:v>
                </c:pt>
                <c:pt idx="22553">
                  <c:v>43053.166666666664</c:v>
                </c:pt>
                <c:pt idx="22554">
                  <c:v>43053.177083333336</c:v>
                </c:pt>
                <c:pt idx="22555">
                  <c:v>43053.1875</c:v>
                </c:pt>
                <c:pt idx="22556">
                  <c:v>43053.197916666664</c:v>
                </c:pt>
                <c:pt idx="22557">
                  <c:v>43053.208333333336</c:v>
                </c:pt>
                <c:pt idx="22558">
                  <c:v>43053.21875</c:v>
                </c:pt>
                <c:pt idx="22559">
                  <c:v>43053.229166666664</c:v>
                </c:pt>
                <c:pt idx="22560">
                  <c:v>43053.239583333336</c:v>
                </c:pt>
                <c:pt idx="22561">
                  <c:v>43053.25</c:v>
                </c:pt>
                <c:pt idx="22562">
                  <c:v>43053.260416666664</c:v>
                </c:pt>
                <c:pt idx="22563">
                  <c:v>43053.270833333336</c:v>
                </c:pt>
                <c:pt idx="22564">
                  <c:v>43053.28125</c:v>
                </c:pt>
                <c:pt idx="22565">
                  <c:v>43053.291666666664</c:v>
                </c:pt>
                <c:pt idx="22566">
                  <c:v>43053.302083333336</c:v>
                </c:pt>
                <c:pt idx="22567">
                  <c:v>43053.3125</c:v>
                </c:pt>
                <c:pt idx="22568">
                  <c:v>43053.322916666664</c:v>
                </c:pt>
                <c:pt idx="22569">
                  <c:v>43053.333333333336</c:v>
                </c:pt>
                <c:pt idx="22570">
                  <c:v>43053.34375</c:v>
                </c:pt>
                <c:pt idx="22571">
                  <c:v>43053.354166666664</c:v>
                </c:pt>
                <c:pt idx="22572">
                  <c:v>43053.364583333336</c:v>
                </c:pt>
                <c:pt idx="22573">
                  <c:v>43053.375</c:v>
                </c:pt>
                <c:pt idx="22574">
                  <c:v>43053.385416666664</c:v>
                </c:pt>
                <c:pt idx="22575">
                  <c:v>43053.395833333336</c:v>
                </c:pt>
                <c:pt idx="22576">
                  <c:v>43053.40625</c:v>
                </c:pt>
                <c:pt idx="22577">
                  <c:v>43053.416666666664</c:v>
                </c:pt>
                <c:pt idx="22578">
                  <c:v>43053.427083333336</c:v>
                </c:pt>
                <c:pt idx="22579">
                  <c:v>43053.4375</c:v>
                </c:pt>
                <c:pt idx="22580">
                  <c:v>43053.447916666664</c:v>
                </c:pt>
                <c:pt idx="22581">
                  <c:v>43053.458333333336</c:v>
                </c:pt>
                <c:pt idx="22582">
                  <c:v>43053.46875</c:v>
                </c:pt>
                <c:pt idx="22583">
                  <c:v>43053.479166666664</c:v>
                </c:pt>
                <c:pt idx="22584">
                  <c:v>43053.489583333336</c:v>
                </c:pt>
                <c:pt idx="22585">
                  <c:v>43053.5</c:v>
                </c:pt>
                <c:pt idx="22586">
                  <c:v>43053.510416666664</c:v>
                </c:pt>
                <c:pt idx="22587">
                  <c:v>43053.520833333336</c:v>
                </c:pt>
                <c:pt idx="22588">
                  <c:v>43053.53125</c:v>
                </c:pt>
                <c:pt idx="22589">
                  <c:v>43053.541666666664</c:v>
                </c:pt>
                <c:pt idx="22590">
                  <c:v>43053.552083333336</c:v>
                </c:pt>
                <c:pt idx="22591">
                  <c:v>43053.5625</c:v>
                </c:pt>
                <c:pt idx="22592">
                  <c:v>43053.572916666664</c:v>
                </c:pt>
                <c:pt idx="22593">
                  <c:v>43053.583333333336</c:v>
                </c:pt>
                <c:pt idx="22594">
                  <c:v>43053.59375</c:v>
                </c:pt>
                <c:pt idx="22595">
                  <c:v>43053.604166666664</c:v>
                </c:pt>
                <c:pt idx="22596">
                  <c:v>43053.614583333336</c:v>
                </c:pt>
                <c:pt idx="22597">
                  <c:v>43053.625</c:v>
                </c:pt>
                <c:pt idx="22598">
                  <c:v>43053.635416666664</c:v>
                </c:pt>
                <c:pt idx="22599">
                  <c:v>43053.645833333336</c:v>
                </c:pt>
                <c:pt idx="22600">
                  <c:v>43053.65625</c:v>
                </c:pt>
                <c:pt idx="22601">
                  <c:v>43053.666666666664</c:v>
                </c:pt>
                <c:pt idx="22602">
                  <c:v>43053.677083333336</c:v>
                </c:pt>
                <c:pt idx="22603">
                  <c:v>43053.6875</c:v>
                </c:pt>
                <c:pt idx="22604">
                  <c:v>43053.697916666664</c:v>
                </c:pt>
                <c:pt idx="22605">
                  <c:v>43053.708333333336</c:v>
                </c:pt>
                <c:pt idx="22606">
                  <c:v>43053.71875</c:v>
                </c:pt>
                <c:pt idx="22607">
                  <c:v>43053.729166666664</c:v>
                </c:pt>
                <c:pt idx="22608">
                  <c:v>43053.739583333336</c:v>
                </c:pt>
                <c:pt idx="22609">
                  <c:v>43053.75</c:v>
                </c:pt>
                <c:pt idx="22610">
                  <c:v>43053.760416666664</c:v>
                </c:pt>
                <c:pt idx="22611">
                  <c:v>43053.770833333336</c:v>
                </c:pt>
                <c:pt idx="22612">
                  <c:v>43053.78125</c:v>
                </c:pt>
                <c:pt idx="22613">
                  <c:v>43053.791666666664</c:v>
                </c:pt>
                <c:pt idx="22614">
                  <c:v>43053.802083333336</c:v>
                </c:pt>
                <c:pt idx="22615">
                  <c:v>43053.8125</c:v>
                </c:pt>
                <c:pt idx="22616">
                  <c:v>43053.822916666664</c:v>
                </c:pt>
                <c:pt idx="22617">
                  <c:v>43053.833333333336</c:v>
                </c:pt>
                <c:pt idx="22618">
                  <c:v>43053.84375</c:v>
                </c:pt>
                <c:pt idx="22619">
                  <c:v>43053.854166666664</c:v>
                </c:pt>
                <c:pt idx="22620">
                  <c:v>43053.864583333336</c:v>
                </c:pt>
                <c:pt idx="22621">
                  <c:v>43053.875</c:v>
                </c:pt>
                <c:pt idx="22622">
                  <c:v>43053.885416666664</c:v>
                </c:pt>
                <c:pt idx="22623">
                  <c:v>43053.895833333336</c:v>
                </c:pt>
                <c:pt idx="22624">
                  <c:v>43053.90625</c:v>
                </c:pt>
                <c:pt idx="22625">
                  <c:v>43053.916666666664</c:v>
                </c:pt>
                <c:pt idx="22626">
                  <c:v>43053.927083333336</c:v>
                </c:pt>
                <c:pt idx="22627">
                  <c:v>43053.9375</c:v>
                </c:pt>
                <c:pt idx="22628">
                  <c:v>43053.947916666664</c:v>
                </c:pt>
                <c:pt idx="22629">
                  <c:v>43053.958333333336</c:v>
                </c:pt>
                <c:pt idx="22630">
                  <c:v>43053.96875</c:v>
                </c:pt>
                <c:pt idx="22631">
                  <c:v>43053.979166666664</c:v>
                </c:pt>
                <c:pt idx="22632">
                  <c:v>43053.989583333336</c:v>
                </c:pt>
                <c:pt idx="22633">
                  <c:v>43054</c:v>
                </c:pt>
                <c:pt idx="22634">
                  <c:v>43054.010416666664</c:v>
                </c:pt>
                <c:pt idx="22635">
                  <c:v>43054.020833333336</c:v>
                </c:pt>
                <c:pt idx="22636">
                  <c:v>43054.03125</c:v>
                </c:pt>
                <c:pt idx="22637">
                  <c:v>43054.041666666664</c:v>
                </c:pt>
                <c:pt idx="22638">
                  <c:v>43054.052083333336</c:v>
                </c:pt>
                <c:pt idx="22639">
                  <c:v>43054.0625</c:v>
                </c:pt>
                <c:pt idx="22640">
                  <c:v>43054.072916666664</c:v>
                </c:pt>
                <c:pt idx="22641">
                  <c:v>43054.083333333336</c:v>
                </c:pt>
                <c:pt idx="22642">
                  <c:v>43054.09375</c:v>
                </c:pt>
                <c:pt idx="22643">
                  <c:v>43054.104166666664</c:v>
                </c:pt>
                <c:pt idx="22644">
                  <c:v>43054.114583333336</c:v>
                </c:pt>
                <c:pt idx="22645">
                  <c:v>43054.125</c:v>
                </c:pt>
                <c:pt idx="22646">
                  <c:v>43054.135416666664</c:v>
                </c:pt>
                <c:pt idx="22647">
                  <c:v>43054.145833333336</c:v>
                </c:pt>
                <c:pt idx="22648">
                  <c:v>43054.15625</c:v>
                </c:pt>
                <c:pt idx="22649">
                  <c:v>43054.166666666664</c:v>
                </c:pt>
                <c:pt idx="22650">
                  <c:v>43054.177083333336</c:v>
                </c:pt>
                <c:pt idx="22651">
                  <c:v>43054.1875</c:v>
                </c:pt>
                <c:pt idx="22652">
                  <c:v>43054.197916666664</c:v>
                </c:pt>
                <c:pt idx="22653">
                  <c:v>43054.208333333336</c:v>
                </c:pt>
                <c:pt idx="22654">
                  <c:v>43054.21875</c:v>
                </c:pt>
                <c:pt idx="22655">
                  <c:v>43054.229166666664</c:v>
                </c:pt>
                <c:pt idx="22656">
                  <c:v>43054.239583333336</c:v>
                </c:pt>
                <c:pt idx="22657">
                  <c:v>43054.25</c:v>
                </c:pt>
                <c:pt idx="22658">
                  <c:v>43054.260416666664</c:v>
                </c:pt>
                <c:pt idx="22659">
                  <c:v>43054.270833333336</c:v>
                </c:pt>
                <c:pt idx="22660">
                  <c:v>43054.28125</c:v>
                </c:pt>
                <c:pt idx="22661">
                  <c:v>43054.291666666664</c:v>
                </c:pt>
                <c:pt idx="22662">
                  <c:v>43054.302083333336</c:v>
                </c:pt>
                <c:pt idx="22663">
                  <c:v>43054.3125</c:v>
                </c:pt>
                <c:pt idx="22664">
                  <c:v>43054.322916666664</c:v>
                </c:pt>
                <c:pt idx="22665">
                  <c:v>43054.333333333336</c:v>
                </c:pt>
                <c:pt idx="22666">
                  <c:v>43054.34375</c:v>
                </c:pt>
                <c:pt idx="22667">
                  <c:v>43054.354166666664</c:v>
                </c:pt>
                <c:pt idx="22668">
                  <c:v>43054.364583333336</c:v>
                </c:pt>
                <c:pt idx="22669">
                  <c:v>43054.375</c:v>
                </c:pt>
                <c:pt idx="22670">
                  <c:v>43054.385416666664</c:v>
                </c:pt>
                <c:pt idx="22671">
                  <c:v>43054.395833333336</c:v>
                </c:pt>
                <c:pt idx="22672">
                  <c:v>43054.40625</c:v>
                </c:pt>
                <c:pt idx="22673">
                  <c:v>43054.416666666664</c:v>
                </c:pt>
                <c:pt idx="22674">
                  <c:v>43054.427083333336</c:v>
                </c:pt>
                <c:pt idx="22675">
                  <c:v>43054.4375</c:v>
                </c:pt>
                <c:pt idx="22676">
                  <c:v>43054.447916666664</c:v>
                </c:pt>
                <c:pt idx="22677">
                  <c:v>43054.458333333336</c:v>
                </c:pt>
                <c:pt idx="22678">
                  <c:v>43054.46875</c:v>
                </c:pt>
                <c:pt idx="22679">
                  <c:v>43054.479166666664</c:v>
                </c:pt>
                <c:pt idx="22680">
                  <c:v>43054.489583333336</c:v>
                </c:pt>
                <c:pt idx="22681">
                  <c:v>43054.5</c:v>
                </c:pt>
                <c:pt idx="22682">
                  <c:v>43054.510416666664</c:v>
                </c:pt>
                <c:pt idx="22683">
                  <c:v>43054.520833333336</c:v>
                </c:pt>
                <c:pt idx="22684">
                  <c:v>43054.53125</c:v>
                </c:pt>
                <c:pt idx="22685">
                  <c:v>43054.541666666664</c:v>
                </c:pt>
                <c:pt idx="22686">
                  <c:v>43054.552083333336</c:v>
                </c:pt>
                <c:pt idx="22687">
                  <c:v>43054.5625</c:v>
                </c:pt>
                <c:pt idx="22688">
                  <c:v>43054.572916666664</c:v>
                </c:pt>
                <c:pt idx="22689">
                  <c:v>43054.583333333336</c:v>
                </c:pt>
                <c:pt idx="22690">
                  <c:v>43054.59375</c:v>
                </c:pt>
                <c:pt idx="22691">
                  <c:v>43054.604166666664</c:v>
                </c:pt>
                <c:pt idx="22692">
                  <c:v>43054.614583333336</c:v>
                </c:pt>
                <c:pt idx="22693">
                  <c:v>43054.625</c:v>
                </c:pt>
                <c:pt idx="22694">
                  <c:v>43054.635416666664</c:v>
                </c:pt>
                <c:pt idx="22695">
                  <c:v>43054.645833333336</c:v>
                </c:pt>
                <c:pt idx="22696">
                  <c:v>43054.65625</c:v>
                </c:pt>
                <c:pt idx="22697">
                  <c:v>43054.666666666664</c:v>
                </c:pt>
                <c:pt idx="22698">
                  <c:v>43054.677083333336</c:v>
                </c:pt>
                <c:pt idx="22699">
                  <c:v>43054.6875</c:v>
                </c:pt>
                <c:pt idx="22700">
                  <c:v>43054.697916666664</c:v>
                </c:pt>
                <c:pt idx="22701">
                  <c:v>43054.708333333336</c:v>
                </c:pt>
                <c:pt idx="22702">
                  <c:v>43054.71875</c:v>
                </c:pt>
                <c:pt idx="22703">
                  <c:v>43054.729166666664</c:v>
                </c:pt>
                <c:pt idx="22704">
                  <c:v>43054.739583333336</c:v>
                </c:pt>
                <c:pt idx="22705">
                  <c:v>43054.75</c:v>
                </c:pt>
                <c:pt idx="22706">
                  <c:v>43054.760416666664</c:v>
                </c:pt>
                <c:pt idx="22707">
                  <c:v>43054.770833333336</c:v>
                </c:pt>
                <c:pt idx="22708">
                  <c:v>43054.78125</c:v>
                </c:pt>
                <c:pt idx="22709">
                  <c:v>43054.791666666664</c:v>
                </c:pt>
                <c:pt idx="22710">
                  <c:v>43054.802083333336</c:v>
                </c:pt>
                <c:pt idx="22711">
                  <c:v>43054.8125</c:v>
                </c:pt>
                <c:pt idx="22712">
                  <c:v>43054.822916666664</c:v>
                </c:pt>
                <c:pt idx="22713">
                  <c:v>43054.833333333336</c:v>
                </c:pt>
                <c:pt idx="22714">
                  <c:v>43054.84375</c:v>
                </c:pt>
                <c:pt idx="22715">
                  <c:v>43054.854166666664</c:v>
                </c:pt>
                <c:pt idx="22716">
                  <c:v>43054.864583333336</c:v>
                </c:pt>
                <c:pt idx="22717">
                  <c:v>43054.875</c:v>
                </c:pt>
                <c:pt idx="22718">
                  <c:v>43054.885416666664</c:v>
                </c:pt>
                <c:pt idx="22719">
                  <c:v>43054.895833333336</c:v>
                </c:pt>
                <c:pt idx="22720">
                  <c:v>43054.90625</c:v>
                </c:pt>
                <c:pt idx="22721">
                  <c:v>43054.916666666664</c:v>
                </c:pt>
                <c:pt idx="22722">
                  <c:v>43054.927083333336</c:v>
                </c:pt>
                <c:pt idx="22723">
                  <c:v>43054.9375</c:v>
                </c:pt>
                <c:pt idx="22724">
                  <c:v>43054.947916666664</c:v>
                </c:pt>
                <c:pt idx="22725">
                  <c:v>43054.958333333336</c:v>
                </c:pt>
                <c:pt idx="22726">
                  <c:v>43054.96875</c:v>
                </c:pt>
                <c:pt idx="22727">
                  <c:v>43054.979166666664</c:v>
                </c:pt>
                <c:pt idx="22728">
                  <c:v>43054.989583333336</c:v>
                </c:pt>
                <c:pt idx="22729">
                  <c:v>43055</c:v>
                </c:pt>
                <c:pt idx="22730">
                  <c:v>43055.010416666664</c:v>
                </c:pt>
                <c:pt idx="22731">
                  <c:v>43055.020833333336</c:v>
                </c:pt>
                <c:pt idx="22732">
                  <c:v>43055.03125</c:v>
                </c:pt>
                <c:pt idx="22733">
                  <c:v>43055.041666666664</c:v>
                </c:pt>
                <c:pt idx="22734">
                  <c:v>43055.052083333336</c:v>
                </c:pt>
                <c:pt idx="22735">
                  <c:v>43055.0625</c:v>
                </c:pt>
                <c:pt idx="22736">
                  <c:v>43055.072916666664</c:v>
                </c:pt>
                <c:pt idx="22737">
                  <c:v>43055.083333333336</c:v>
                </c:pt>
                <c:pt idx="22738">
                  <c:v>43055.09375</c:v>
                </c:pt>
                <c:pt idx="22739">
                  <c:v>43055.104166666664</c:v>
                </c:pt>
                <c:pt idx="22740">
                  <c:v>43055.114583333336</c:v>
                </c:pt>
                <c:pt idx="22741">
                  <c:v>43055.125</c:v>
                </c:pt>
                <c:pt idx="22742">
                  <c:v>43055.135416666664</c:v>
                </c:pt>
                <c:pt idx="22743">
                  <c:v>43055.145833333336</c:v>
                </c:pt>
                <c:pt idx="22744">
                  <c:v>43055.15625</c:v>
                </c:pt>
                <c:pt idx="22745">
                  <c:v>43055.166666666664</c:v>
                </c:pt>
                <c:pt idx="22746">
                  <c:v>43055.177083333336</c:v>
                </c:pt>
                <c:pt idx="22747">
                  <c:v>43055.1875</c:v>
                </c:pt>
                <c:pt idx="22748">
                  <c:v>43055.197916666664</c:v>
                </c:pt>
                <c:pt idx="22749">
                  <c:v>43055.208333333336</c:v>
                </c:pt>
                <c:pt idx="22750">
                  <c:v>43055.21875</c:v>
                </c:pt>
                <c:pt idx="22751">
                  <c:v>43055.229166666664</c:v>
                </c:pt>
                <c:pt idx="22752">
                  <c:v>43055.239583333336</c:v>
                </c:pt>
                <c:pt idx="22753">
                  <c:v>43055.25</c:v>
                </c:pt>
                <c:pt idx="22754">
                  <c:v>43055.260416666664</c:v>
                </c:pt>
                <c:pt idx="22755">
                  <c:v>43055.270833333336</c:v>
                </c:pt>
                <c:pt idx="22756">
                  <c:v>43055.28125</c:v>
                </c:pt>
                <c:pt idx="22757">
                  <c:v>43055.291666666664</c:v>
                </c:pt>
                <c:pt idx="22758">
                  <c:v>43055.302083333336</c:v>
                </c:pt>
                <c:pt idx="22759">
                  <c:v>43055.3125</c:v>
                </c:pt>
                <c:pt idx="22760">
                  <c:v>43055.322916666664</c:v>
                </c:pt>
                <c:pt idx="22761">
                  <c:v>43055.333333333336</c:v>
                </c:pt>
                <c:pt idx="22762">
                  <c:v>43055.34375</c:v>
                </c:pt>
                <c:pt idx="22763">
                  <c:v>43055.354166666664</c:v>
                </c:pt>
                <c:pt idx="22764">
                  <c:v>43055.364583333336</c:v>
                </c:pt>
                <c:pt idx="22765">
                  <c:v>43055.375</c:v>
                </c:pt>
                <c:pt idx="22766">
                  <c:v>43055.385416666664</c:v>
                </c:pt>
                <c:pt idx="22767">
                  <c:v>43055.395833333336</c:v>
                </c:pt>
                <c:pt idx="22768">
                  <c:v>43055.40625</c:v>
                </c:pt>
                <c:pt idx="22769">
                  <c:v>43055.416666666664</c:v>
                </c:pt>
                <c:pt idx="22770">
                  <c:v>43055.427083333336</c:v>
                </c:pt>
                <c:pt idx="22771">
                  <c:v>43055.4375</c:v>
                </c:pt>
                <c:pt idx="22772">
                  <c:v>43055.447916666664</c:v>
                </c:pt>
                <c:pt idx="22773">
                  <c:v>43055.458333333336</c:v>
                </c:pt>
                <c:pt idx="22774">
                  <c:v>43055.46875</c:v>
                </c:pt>
                <c:pt idx="22775">
                  <c:v>43055.479166666664</c:v>
                </c:pt>
                <c:pt idx="22776">
                  <c:v>43055.489583333336</c:v>
                </c:pt>
                <c:pt idx="22777">
                  <c:v>43055.5</c:v>
                </c:pt>
                <c:pt idx="22778">
                  <c:v>43055.510416666664</c:v>
                </c:pt>
                <c:pt idx="22779">
                  <c:v>43055.520833333336</c:v>
                </c:pt>
                <c:pt idx="22780">
                  <c:v>43055.53125</c:v>
                </c:pt>
                <c:pt idx="22781">
                  <c:v>43055.541666666664</c:v>
                </c:pt>
                <c:pt idx="22782">
                  <c:v>43055.552083333336</c:v>
                </c:pt>
                <c:pt idx="22783">
                  <c:v>43055.5625</c:v>
                </c:pt>
                <c:pt idx="22784">
                  <c:v>43055.572916666664</c:v>
                </c:pt>
                <c:pt idx="22785">
                  <c:v>43055.583333333336</c:v>
                </c:pt>
                <c:pt idx="22786">
                  <c:v>43055.59375</c:v>
                </c:pt>
                <c:pt idx="22787">
                  <c:v>43055.604166666664</c:v>
                </c:pt>
                <c:pt idx="22788">
                  <c:v>43055.614583333336</c:v>
                </c:pt>
                <c:pt idx="22789">
                  <c:v>43055.625</c:v>
                </c:pt>
                <c:pt idx="22790">
                  <c:v>43055.635416666664</c:v>
                </c:pt>
                <c:pt idx="22791">
                  <c:v>43055.645833333336</c:v>
                </c:pt>
                <c:pt idx="22792">
                  <c:v>43055.65625</c:v>
                </c:pt>
                <c:pt idx="22793">
                  <c:v>43055.666666666664</c:v>
                </c:pt>
                <c:pt idx="22794">
                  <c:v>43055.677083333336</c:v>
                </c:pt>
                <c:pt idx="22795">
                  <c:v>43055.6875</c:v>
                </c:pt>
                <c:pt idx="22796">
                  <c:v>43055.697916666664</c:v>
                </c:pt>
                <c:pt idx="22797">
                  <c:v>43055.708333333336</c:v>
                </c:pt>
                <c:pt idx="22798">
                  <c:v>43055.71875</c:v>
                </c:pt>
                <c:pt idx="22799">
                  <c:v>43055.729166666664</c:v>
                </c:pt>
                <c:pt idx="22800">
                  <c:v>43055.739583333336</c:v>
                </c:pt>
                <c:pt idx="22801">
                  <c:v>43055.75</c:v>
                </c:pt>
                <c:pt idx="22802">
                  <c:v>43055.760416666664</c:v>
                </c:pt>
                <c:pt idx="22803">
                  <c:v>43055.770833333336</c:v>
                </c:pt>
                <c:pt idx="22804">
                  <c:v>43055.78125</c:v>
                </c:pt>
                <c:pt idx="22805">
                  <c:v>43055.791666666664</c:v>
                </c:pt>
                <c:pt idx="22806">
                  <c:v>43055.802083333336</c:v>
                </c:pt>
                <c:pt idx="22807">
                  <c:v>43055.8125</c:v>
                </c:pt>
                <c:pt idx="22808">
                  <c:v>43055.822916666664</c:v>
                </c:pt>
                <c:pt idx="22809">
                  <c:v>43055.833333333336</c:v>
                </c:pt>
                <c:pt idx="22810">
                  <c:v>43055.84375</c:v>
                </c:pt>
                <c:pt idx="22811">
                  <c:v>43055.854166666664</c:v>
                </c:pt>
                <c:pt idx="22812">
                  <c:v>43055.864583333336</c:v>
                </c:pt>
                <c:pt idx="22813">
                  <c:v>43055.875</c:v>
                </c:pt>
                <c:pt idx="22814">
                  <c:v>43055.885416666664</c:v>
                </c:pt>
                <c:pt idx="22815">
                  <c:v>43055.895833333336</c:v>
                </c:pt>
                <c:pt idx="22816">
                  <c:v>43055.90625</c:v>
                </c:pt>
                <c:pt idx="22817">
                  <c:v>43055.916666666664</c:v>
                </c:pt>
                <c:pt idx="22818">
                  <c:v>43055.927083333336</c:v>
                </c:pt>
                <c:pt idx="22819">
                  <c:v>43055.9375</c:v>
                </c:pt>
                <c:pt idx="22820">
                  <c:v>43055.947916666664</c:v>
                </c:pt>
                <c:pt idx="22821">
                  <c:v>43055.958333333336</c:v>
                </c:pt>
                <c:pt idx="22822">
                  <c:v>43055.96875</c:v>
                </c:pt>
                <c:pt idx="22823">
                  <c:v>43055.979166666664</c:v>
                </c:pt>
                <c:pt idx="22824">
                  <c:v>43055.989583333336</c:v>
                </c:pt>
                <c:pt idx="22825">
                  <c:v>43056</c:v>
                </c:pt>
                <c:pt idx="22826">
                  <c:v>43056.010416666664</c:v>
                </c:pt>
                <c:pt idx="22827">
                  <c:v>43056.020833333336</c:v>
                </c:pt>
                <c:pt idx="22828">
                  <c:v>43056.03125</c:v>
                </c:pt>
                <c:pt idx="22829">
                  <c:v>43056.041666666664</c:v>
                </c:pt>
                <c:pt idx="22830">
                  <c:v>43056.052083333336</c:v>
                </c:pt>
                <c:pt idx="22831">
                  <c:v>43056.0625</c:v>
                </c:pt>
                <c:pt idx="22832">
                  <c:v>43056.072916666664</c:v>
                </c:pt>
                <c:pt idx="22833">
                  <c:v>43056.083333333336</c:v>
                </c:pt>
                <c:pt idx="22834">
                  <c:v>43056.09375</c:v>
                </c:pt>
                <c:pt idx="22835">
                  <c:v>43056.104166666664</c:v>
                </c:pt>
                <c:pt idx="22836">
                  <c:v>43056.114583333336</c:v>
                </c:pt>
                <c:pt idx="22837">
                  <c:v>43056.125</c:v>
                </c:pt>
                <c:pt idx="22838">
                  <c:v>43056.135416666664</c:v>
                </c:pt>
                <c:pt idx="22839">
                  <c:v>43056.145833333336</c:v>
                </c:pt>
                <c:pt idx="22840">
                  <c:v>43056.15625</c:v>
                </c:pt>
                <c:pt idx="22841">
                  <c:v>43056.166666666664</c:v>
                </c:pt>
                <c:pt idx="22842">
                  <c:v>43056.177083333336</c:v>
                </c:pt>
                <c:pt idx="22843">
                  <c:v>43056.1875</c:v>
                </c:pt>
                <c:pt idx="22844">
                  <c:v>43056.197916666664</c:v>
                </c:pt>
                <c:pt idx="22845">
                  <c:v>43056.208333333336</c:v>
                </c:pt>
                <c:pt idx="22846">
                  <c:v>43056.21875</c:v>
                </c:pt>
                <c:pt idx="22847">
                  <c:v>43056.229166666664</c:v>
                </c:pt>
                <c:pt idx="22848">
                  <c:v>43056.239583333336</c:v>
                </c:pt>
                <c:pt idx="22849">
                  <c:v>43056.25</c:v>
                </c:pt>
                <c:pt idx="22850">
                  <c:v>43056.260416666664</c:v>
                </c:pt>
                <c:pt idx="22851">
                  <c:v>43056.270833333336</c:v>
                </c:pt>
                <c:pt idx="22852">
                  <c:v>43056.28125</c:v>
                </c:pt>
                <c:pt idx="22853">
                  <c:v>43056.291666666664</c:v>
                </c:pt>
                <c:pt idx="22854">
                  <c:v>43056.302083333336</c:v>
                </c:pt>
                <c:pt idx="22855">
                  <c:v>43056.3125</c:v>
                </c:pt>
                <c:pt idx="22856">
                  <c:v>43056.322916666664</c:v>
                </c:pt>
                <c:pt idx="22857">
                  <c:v>43056.333333333336</c:v>
                </c:pt>
                <c:pt idx="22858">
                  <c:v>43056.34375</c:v>
                </c:pt>
                <c:pt idx="22859">
                  <c:v>43056.354166666664</c:v>
                </c:pt>
                <c:pt idx="22860">
                  <c:v>43056.364583333336</c:v>
                </c:pt>
                <c:pt idx="22861">
                  <c:v>43056.375</c:v>
                </c:pt>
                <c:pt idx="22862">
                  <c:v>43056.385416666664</c:v>
                </c:pt>
                <c:pt idx="22863">
                  <c:v>43056.395833333336</c:v>
                </c:pt>
                <c:pt idx="22864">
                  <c:v>43056.40625</c:v>
                </c:pt>
                <c:pt idx="22865">
                  <c:v>43056.416666666664</c:v>
                </c:pt>
                <c:pt idx="22866">
                  <c:v>43056.427083333336</c:v>
                </c:pt>
                <c:pt idx="22867">
                  <c:v>43056.4375</c:v>
                </c:pt>
                <c:pt idx="22868">
                  <c:v>43056.447916666664</c:v>
                </c:pt>
                <c:pt idx="22869">
                  <c:v>43056.458333333336</c:v>
                </c:pt>
                <c:pt idx="22870">
                  <c:v>43056.46875</c:v>
                </c:pt>
                <c:pt idx="22871">
                  <c:v>43056.479166666664</c:v>
                </c:pt>
                <c:pt idx="22872">
                  <c:v>43056.489583333336</c:v>
                </c:pt>
                <c:pt idx="22873">
                  <c:v>43056.5</c:v>
                </c:pt>
                <c:pt idx="22874">
                  <c:v>43056.510416666664</c:v>
                </c:pt>
                <c:pt idx="22875">
                  <c:v>43056.520833333336</c:v>
                </c:pt>
                <c:pt idx="22876">
                  <c:v>43056.53125</c:v>
                </c:pt>
                <c:pt idx="22877">
                  <c:v>43056.541666666664</c:v>
                </c:pt>
                <c:pt idx="22878">
                  <c:v>43056.552083333336</c:v>
                </c:pt>
                <c:pt idx="22879">
                  <c:v>43056.5625</c:v>
                </c:pt>
                <c:pt idx="22880">
                  <c:v>43056.572916666664</c:v>
                </c:pt>
                <c:pt idx="22881">
                  <c:v>43056.583333333336</c:v>
                </c:pt>
                <c:pt idx="22882">
                  <c:v>43056.59375</c:v>
                </c:pt>
                <c:pt idx="22883">
                  <c:v>43056.604166666664</c:v>
                </c:pt>
                <c:pt idx="22884">
                  <c:v>43056.614583333336</c:v>
                </c:pt>
                <c:pt idx="22885">
                  <c:v>43056.625</c:v>
                </c:pt>
                <c:pt idx="22886">
                  <c:v>43056.635416666664</c:v>
                </c:pt>
                <c:pt idx="22887">
                  <c:v>43056.645833333336</c:v>
                </c:pt>
                <c:pt idx="22888">
                  <c:v>43056.65625</c:v>
                </c:pt>
                <c:pt idx="22889">
                  <c:v>43056.666666666664</c:v>
                </c:pt>
                <c:pt idx="22890">
                  <c:v>43056.677083333336</c:v>
                </c:pt>
                <c:pt idx="22891">
                  <c:v>43056.6875</c:v>
                </c:pt>
                <c:pt idx="22892">
                  <c:v>43056.697916666664</c:v>
                </c:pt>
                <c:pt idx="22893">
                  <c:v>43056.708333333336</c:v>
                </c:pt>
                <c:pt idx="22894">
                  <c:v>43056.71875</c:v>
                </c:pt>
                <c:pt idx="22895">
                  <c:v>43056.729166666664</c:v>
                </c:pt>
                <c:pt idx="22896">
                  <c:v>43056.739583333336</c:v>
                </c:pt>
                <c:pt idx="22897">
                  <c:v>43056.75</c:v>
                </c:pt>
                <c:pt idx="22898">
                  <c:v>43056.760416666664</c:v>
                </c:pt>
                <c:pt idx="22899">
                  <c:v>43056.770833333336</c:v>
                </c:pt>
                <c:pt idx="22900">
                  <c:v>43056.78125</c:v>
                </c:pt>
                <c:pt idx="22901">
                  <c:v>43056.791666666664</c:v>
                </c:pt>
                <c:pt idx="22902">
                  <c:v>43056.802083333336</c:v>
                </c:pt>
                <c:pt idx="22903">
                  <c:v>43056.8125</c:v>
                </c:pt>
                <c:pt idx="22904">
                  <c:v>43056.822916666664</c:v>
                </c:pt>
                <c:pt idx="22905">
                  <c:v>43056.833333333336</c:v>
                </c:pt>
                <c:pt idx="22906">
                  <c:v>43056.84375</c:v>
                </c:pt>
                <c:pt idx="22907">
                  <c:v>43056.854166666664</c:v>
                </c:pt>
                <c:pt idx="22908">
                  <c:v>43056.864583333336</c:v>
                </c:pt>
                <c:pt idx="22909">
                  <c:v>43056.875</c:v>
                </c:pt>
                <c:pt idx="22910">
                  <c:v>43056.885416666664</c:v>
                </c:pt>
                <c:pt idx="22911">
                  <c:v>43056.895833333336</c:v>
                </c:pt>
                <c:pt idx="22912">
                  <c:v>43056.90625</c:v>
                </c:pt>
                <c:pt idx="22913">
                  <c:v>43056.916666666664</c:v>
                </c:pt>
                <c:pt idx="22914">
                  <c:v>43056.927083333336</c:v>
                </c:pt>
                <c:pt idx="22915">
                  <c:v>43056.9375</c:v>
                </c:pt>
                <c:pt idx="22916">
                  <c:v>43056.947916666664</c:v>
                </c:pt>
                <c:pt idx="22917">
                  <c:v>43056.958333333336</c:v>
                </c:pt>
                <c:pt idx="22918">
                  <c:v>43056.96875</c:v>
                </c:pt>
                <c:pt idx="22919">
                  <c:v>43056.979166666664</c:v>
                </c:pt>
                <c:pt idx="22920">
                  <c:v>43056.989583333336</c:v>
                </c:pt>
                <c:pt idx="22921">
                  <c:v>43057</c:v>
                </c:pt>
                <c:pt idx="22922">
                  <c:v>43057.010416666664</c:v>
                </c:pt>
                <c:pt idx="22923">
                  <c:v>43057.020833333336</c:v>
                </c:pt>
                <c:pt idx="22924">
                  <c:v>43057.03125</c:v>
                </c:pt>
                <c:pt idx="22925">
                  <c:v>43057.041666666664</c:v>
                </c:pt>
                <c:pt idx="22926">
                  <c:v>43057.052083333336</c:v>
                </c:pt>
                <c:pt idx="22927">
                  <c:v>43057.0625</c:v>
                </c:pt>
                <c:pt idx="22928">
                  <c:v>43057.072916666664</c:v>
                </c:pt>
                <c:pt idx="22929">
                  <c:v>43057.083333333336</c:v>
                </c:pt>
                <c:pt idx="22930">
                  <c:v>43057.09375</c:v>
                </c:pt>
                <c:pt idx="22931">
                  <c:v>43057.104166666664</c:v>
                </c:pt>
                <c:pt idx="22932">
                  <c:v>43057.114583333336</c:v>
                </c:pt>
                <c:pt idx="22933">
                  <c:v>43057.125</c:v>
                </c:pt>
                <c:pt idx="22934">
                  <c:v>43057.135416666664</c:v>
                </c:pt>
                <c:pt idx="22935">
                  <c:v>43057.145833333336</c:v>
                </c:pt>
                <c:pt idx="22936">
                  <c:v>43057.15625</c:v>
                </c:pt>
                <c:pt idx="22937">
                  <c:v>43057.166666666664</c:v>
                </c:pt>
                <c:pt idx="22938">
                  <c:v>43057.177083333336</c:v>
                </c:pt>
                <c:pt idx="22939">
                  <c:v>43057.1875</c:v>
                </c:pt>
                <c:pt idx="22940">
                  <c:v>43057.197916666664</c:v>
                </c:pt>
                <c:pt idx="22941">
                  <c:v>43057.208333333336</c:v>
                </c:pt>
                <c:pt idx="22942">
                  <c:v>43057.21875</c:v>
                </c:pt>
                <c:pt idx="22943">
                  <c:v>43057.229166666664</c:v>
                </c:pt>
                <c:pt idx="22944">
                  <c:v>43057.239583333336</c:v>
                </c:pt>
                <c:pt idx="22945">
                  <c:v>43057.25</c:v>
                </c:pt>
                <c:pt idx="22946">
                  <c:v>43057.260416666664</c:v>
                </c:pt>
                <c:pt idx="22947">
                  <c:v>43057.270833333336</c:v>
                </c:pt>
                <c:pt idx="22948">
                  <c:v>43057.28125</c:v>
                </c:pt>
                <c:pt idx="22949">
                  <c:v>43057.291666666664</c:v>
                </c:pt>
                <c:pt idx="22950">
                  <c:v>43057.302083333336</c:v>
                </c:pt>
                <c:pt idx="22951">
                  <c:v>43057.3125</c:v>
                </c:pt>
                <c:pt idx="22952">
                  <c:v>43057.322916666664</c:v>
                </c:pt>
                <c:pt idx="22953">
                  <c:v>43057.333333333336</c:v>
                </c:pt>
                <c:pt idx="22954">
                  <c:v>43057.34375</c:v>
                </c:pt>
                <c:pt idx="22955">
                  <c:v>43057.354166666664</c:v>
                </c:pt>
                <c:pt idx="22956">
                  <c:v>43057.364583333336</c:v>
                </c:pt>
                <c:pt idx="22957">
                  <c:v>43057.375</c:v>
                </c:pt>
                <c:pt idx="22958">
                  <c:v>43057.385416666664</c:v>
                </c:pt>
                <c:pt idx="22959">
                  <c:v>43057.395833333336</c:v>
                </c:pt>
                <c:pt idx="22960">
                  <c:v>43057.40625</c:v>
                </c:pt>
                <c:pt idx="22961">
                  <c:v>43057.416666666664</c:v>
                </c:pt>
                <c:pt idx="22962">
                  <c:v>43057.427083333336</c:v>
                </c:pt>
                <c:pt idx="22963">
                  <c:v>43057.4375</c:v>
                </c:pt>
                <c:pt idx="22964">
                  <c:v>43057.447916666664</c:v>
                </c:pt>
                <c:pt idx="22965">
                  <c:v>43057.458333333336</c:v>
                </c:pt>
                <c:pt idx="22966">
                  <c:v>43057.46875</c:v>
                </c:pt>
                <c:pt idx="22967">
                  <c:v>43057.479166666664</c:v>
                </c:pt>
                <c:pt idx="22968">
                  <c:v>43057.489583333336</c:v>
                </c:pt>
                <c:pt idx="22969">
                  <c:v>43057.5</c:v>
                </c:pt>
                <c:pt idx="22970">
                  <c:v>43057.510416666664</c:v>
                </c:pt>
                <c:pt idx="22971">
                  <c:v>43057.520833333336</c:v>
                </c:pt>
                <c:pt idx="22972">
                  <c:v>43057.53125</c:v>
                </c:pt>
                <c:pt idx="22973">
                  <c:v>43057.541666666664</c:v>
                </c:pt>
                <c:pt idx="22974">
                  <c:v>43057.552083333336</c:v>
                </c:pt>
                <c:pt idx="22975">
                  <c:v>43057.5625</c:v>
                </c:pt>
                <c:pt idx="22976">
                  <c:v>43057.572916666664</c:v>
                </c:pt>
                <c:pt idx="22977">
                  <c:v>43057.583333333336</c:v>
                </c:pt>
                <c:pt idx="22978">
                  <c:v>43057.59375</c:v>
                </c:pt>
                <c:pt idx="22979">
                  <c:v>43057.604166666664</c:v>
                </c:pt>
                <c:pt idx="22980">
                  <c:v>43057.614583333336</c:v>
                </c:pt>
                <c:pt idx="22981">
                  <c:v>43057.625</c:v>
                </c:pt>
                <c:pt idx="22982">
                  <c:v>43057.635416666664</c:v>
                </c:pt>
                <c:pt idx="22983">
                  <c:v>43057.645833333336</c:v>
                </c:pt>
                <c:pt idx="22984">
                  <c:v>43057.65625</c:v>
                </c:pt>
                <c:pt idx="22985">
                  <c:v>43057.666666666664</c:v>
                </c:pt>
                <c:pt idx="22986">
                  <c:v>43057.677083333336</c:v>
                </c:pt>
                <c:pt idx="22987">
                  <c:v>43057.6875</c:v>
                </c:pt>
                <c:pt idx="22988">
                  <c:v>43057.697916666664</c:v>
                </c:pt>
                <c:pt idx="22989">
                  <c:v>43057.708333333336</c:v>
                </c:pt>
                <c:pt idx="22990">
                  <c:v>43057.71875</c:v>
                </c:pt>
                <c:pt idx="22991">
                  <c:v>43057.729166666664</c:v>
                </c:pt>
                <c:pt idx="22992">
                  <c:v>43057.739583333336</c:v>
                </c:pt>
                <c:pt idx="22993">
                  <c:v>43057.75</c:v>
                </c:pt>
                <c:pt idx="22994">
                  <c:v>43057.760416666664</c:v>
                </c:pt>
                <c:pt idx="22995">
                  <c:v>43057.770833333336</c:v>
                </c:pt>
                <c:pt idx="22996">
                  <c:v>43057.78125</c:v>
                </c:pt>
                <c:pt idx="22997">
                  <c:v>43057.791666666664</c:v>
                </c:pt>
                <c:pt idx="22998">
                  <c:v>43057.802083333336</c:v>
                </c:pt>
                <c:pt idx="22999">
                  <c:v>43057.8125</c:v>
                </c:pt>
                <c:pt idx="23000">
                  <c:v>43057.822916666664</c:v>
                </c:pt>
                <c:pt idx="23001">
                  <c:v>43057.833333333336</c:v>
                </c:pt>
                <c:pt idx="23002">
                  <c:v>43057.84375</c:v>
                </c:pt>
                <c:pt idx="23003">
                  <c:v>43057.854166666664</c:v>
                </c:pt>
                <c:pt idx="23004">
                  <c:v>43057.864583333336</c:v>
                </c:pt>
                <c:pt idx="23005">
                  <c:v>43057.875</c:v>
                </c:pt>
                <c:pt idx="23006">
                  <c:v>43057.885416666664</c:v>
                </c:pt>
                <c:pt idx="23007">
                  <c:v>43057.895833333336</c:v>
                </c:pt>
                <c:pt idx="23008">
                  <c:v>43057.90625</c:v>
                </c:pt>
                <c:pt idx="23009">
                  <c:v>43057.916666666664</c:v>
                </c:pt>
                <c:pt idx="23010">
                  <c:v>43057.927083333336</c:v>
                </c:pt>
                <c:pt idx="23011">
                  <c:v>43057.9375</c:v>
                </c:pt>
                <c:pt idx="23012">
                  <c:v>43057.947916666664</c:v>
                </c:pt>
                <c:pt idx="23013">
                  <c:v>43057.958333333336</c:v>
                </c:pt>
                <c:pt idx="23014">
                  <c:v>43057.96875</c:v>
                </c:pt>
                <c:pt idx="23015">
                  <c:v>43057.979166666664</c:v>
                </c:pt>
                <c:pt idx="23016">
                  <c:v>43057.989583333336</c:v>
                </c:pt>
                <c:pt idx="23017">
                  <c:v>43058</c:v>
                </c:pt>
                <c:pt idx="23018">
                  <c:v>43058.010416666664</c:v>
                </c:pt>
                <c:pt idx="23019">
                  <c:v>43058.020833333336</c:v>
                </c:pt>
                <c:pt idx="23020">
                  <c:v>43058.03125</c:v>
                </c:pt>
                <c:pt idx="23021">
                  <c:v>43058.041666666664</c:v>
                </c:pt>
                <c:pt idx="23022">
                  <c:v>43058.052083333336</c:v>
                </c:pt>
                <c:pt idx="23023">
                  <c:v>43058.0625</c:v>
                </c:pt>
                <c:pt idx="23024">
                  <c:v>43058.072916666664</c:v>
                </c:pt>
                <c:pt idx="23025">
                  <c:v>43058.083333333336</c:v>
                </c:pt>
                <c:pt idx="23026">
                  <c:v>43058.09375</c:v>
                </c:pt>
                <c:pt idx="23027">
                  <c:v>43058.104166666664</c:v>
                </c:pt>
                <c:pt idx="23028">
                  <c:v>43058.114583333336</c:v>
                </c:pt>
                <c:pt idx="23029">
                  <c:v>43058.125</c:v>
                </c:pt>
                <c:pt idx="23030">
                  <c:v>43058.135416666664</c:v>
                </c:pt>
                <c:pt idx="23031">
                  <c:v>43058.145833333336</c:v>
                </c:pt>
                <c:pt idx="23032">
                  <c:v>43058.15625</c:v>
                </c:pt>
                <c:pt idx="23033">
                  <c:v>43058.166666666664</c:v>
                </c:pt>
                <c:pt idx="23034">
                  <c:v>43058.177083333336</c:v>
                </c:pt>
                <c:pt idx="23035">
                  <c:v>43058.1875</c:v>
                </c:pt>
                <c:pt idx="23036">
                  <c:v>43058.197916666664</c:v>
                </c:pt>
                <c:pt idx="23037">
                  <c:v>43058.208333333336</c:v>
                </c:pt>
                <c:pt idx="23038">
                  <c:v>43058.21875</c:v>
                </c:pt>
                <c:pt idx="23039">
                  <c:v>43058.229166666664</c:v>
                </c:pt>
                <c:pt idx="23040">
                  <c:v>43058.239583333336</c:v>
                </c:pt>
                <c:pt idx="23041">
                  <c:v>43058.25</c:v>
                </c:pt>
                <c:pt idx="23042">
                  <c:v>43058.260416666664</c:v>
                </c:pt>
                <c:pt idx="23043">
                  <c:v>43058.270833333336</c:v>
                </c:pt>
                <c:pt idx="23044">
                  <c:v>43058.28125</c:v>
                </c:pt>
                <c:pt idx="23045">
                  <c:v>43058.291666666664</c:v>
                </c:pt>
                <c:pt idx="23046">
                  <c:v>43058.302083333336</c:v>
                </c:pt>
                <c:pt idx="23047">
                  <c:v>43058.3125</c:v>
                </c:pt>
                <c:pt idx="23048">
                  <c:v>43058.322916666664</c:v>
                </c:pt>
                <c:pt idx="23049">
                  <c:v>43058.333333333336</c:v>
                </c:pt>
                <c:pt idx="23050">
                  <c:v>43058.34375</c:v>
                </c:pt>
                <c:pt idx="23051">
                  <c:v>43058.354166666664</c:v>
                </c:pt>
                <c:pt idx="23052">
                  <c:v>43058.364583333336</c:v>
                </c:pt>
                <c:pt idx="23053">
                  <c:v>43058.375</c:v>
                </c:pt>
                <c:pt idx="23054">
                  <c:v>43058.385416666664</c:v>
                </c:pt>
                <c:pt idx="23055">
                  <c:v>43058.395833333336</c:v>
                </c:pt>
                <c:pt idx="23056">
                  <c:v>43058.40625</c:v>
                </c:pt>
                <c:pt idx="23057">
                  <c:v>43058.416666666664</c:v>
                </c:pt>
                <c:pt idx="23058">
                  <c:v>43058.427083333336</c:v>
                </c:pt>
                <c:pt idx="23059">
                  <c:v>43058.4375</c:v>
                </c:pt>
                <c:pt idx="23060">
                  <c:v>43058.447916666664</c:v>
                </c:pt>
                <c:pt idx="23061">
                  <c:v>43058.458333333336</c:v>
                </c:pt>
                <c:pt idx="23062">
                  <c:v>43058.46875</c:v>
                </c:pt>
                <c:pt idx="23063">
                  <c:v>43058.479166666664</c:v>
                </c:pt>
                <c:pt idx="23064">
                  <c:v>43058.489583333336</c:v>
                </c:pt>
                <c:pt idx="23065">
                  <c:v>43058.5</c:v>
                </c:pt>
                <c:pt idx="23066">
                  <c:v>43058.510416666664</c:v>
                </c:pt>
                <c:pt idx="23067">
                  <c:v>43058.520833333336</c:v>
                </c:pt>
                <c:pt idx="23068">
                  <c:v>43058.53125</c:v>
                </c:pt>
                <c:pt idx="23069">
                  <c:v>43058.541666666664</c:v>
                </c:pt>
                <c:pt idx="23070">
                  <c:v>43058.552083333336</c:v>
                </c:pt>
                <c:pt idx="23071">
                  <c:v>43058.5625</c:v>
                </c:pt>
                <c:pt idx="23072">
                  <c:v>43058.572916666664</c:v>
                </c:pt>
                <c:pt idx="23073">
                  <c:v>43058.583333333336</c:v>
                </c:pt>
                <c:pt idx="23074">
                  <c:v>43058.59375</c:v>
                </c:pt>
                <c:pt idx="23075">
                  <c:v>43058.604166666664</c:v>
                </c:pt>
                <c:pt idx="23076">
                  <c:v>43058.614583333336</c:v>
                </c:pt>
                <c:pt idx="23077">
                  <c:v>43058.625</c:v>
                </c:pt>
                <c:pt idx="23078">
                  <c:v>43058.635416666664</c:v>
                </c:pt>
                <c:pt idx="23079">
                  <c:v>43058.645833333336</c:v>
                </c:pt>
                <c:pt idx="23080">
                  <c:v>43058.65625</c:v>
                </c:pt>
                <c:pt idx="23081">
                  <c:v>43058.666666666664</c:v>
                </c:pt>
                <c:pt idx="23082">
                  <c:v>43058.677083333336</c:v>
                </c:pt>
                <c:pt idx="23083">
                  <c:v>43058.6875</c:v>
                </c:pt>
                <c:pt idx="23084">
                  <c:v>43058.697916666664</c:v>
                </c:pt>
                <c:pt idx="23085">
                  <c:v>43058.708333333336</c:v>
                </c:pt>
                <c:pt idx="23086">
                  <c:v>43058.71875</c:v>
                </c:pt>
                <c:pt idx="23087">
                  <c:v>43058.729166666664</c:v>
                </c:pt>
                <c:pt idx="23088">
                  <c:v>43058.739583333336</c:v>
                </c:pt>
                <c:pt idx="23089">
                  <c:v>43058.75</c:v>
                </c:pt>
                <c:pt idx="23090">
                  <c:v>43058.760416666664</c:v>
                </c:pt>
                <c:pt idx="23091">
                  <c:v>43058.770833333336</c:v>
                </c:pt>
                <c:pt idx="23092">
                  <c:v>43058.78125</c:v>
                </c:pt>
                <c:pt idx="23093">
                  <c:v>43058.791666666664</c:v>
                </c:pt>
                <c:pt idx="23094">
                  <c:v>43058.802083333336</c:v>
                </c:pt>
                <c:pt idx="23095">
                  <c:v>43058.8125</c:v>
                </c:pt>
                <c:pt idx="23096">
                  <c:v>43058.822916666664</c:v>
                </c:pt>
                <c:pt idx="23097">
                  <c:v>43058.833333333336</c:v>
                </c:pt>
                <c:pt idx="23098">
                  <c:v>43058.84375</c:v>
                </c:pt>
                <c:pt idx="23099">
                  <c:v>43058.854166666664</c:v>
                </c:pt>
                <c:pt idx="23100">
                  <c:v>43058.864583333336</c:v>
                </c:pt>
                <c:pt idx="23101">
                  <c:v>43058.875</c:v>
                </c:pt>
                <c:pt idx="23102">
                  <c:v>43058.885416666664</c:v>
                </c:pt>
                <c:pt idx="23103">
                  <c:v>43058.895833333336</c:v>
                </c:pt>
                <c:pt idx="23104">
                  <c:v>43058.90625</c:v>
                </c:pt>
                <c:pt idx="23105">
                  <c:v>43058.916666666664</c:v>
                </c:pt>
                <c:pt idx="23106">
                  <c:v>43058.927083333336</c:v>
                </c:pt>
                <c:pt idx="23107">
                  <c:v>43058.9375</c:v>
                </c:pt>
                <c:pt idx="23108">
                  <c:v>43058.947916666664</c:v>
                </c:pt>
                <c:pt idx="23109">
                  <c:v>43058.958333333336</c:v>
                </c:pt>
                <c:pt idx="23110">
                  <c:v>43058.96875</c:v>
                </c:pt>
                <c:pt idx="23111">
                  <c:v>43058.979166666664</c:v>
                </c:pt>
                <c:pt idx="23112">
                  <c:v>43058.989583333336</c:v>
                </c:pt>
                <c:pt idx="23113">
                  <c:v>43059</c:v>
                </c:pt>
                <c:pt idx="23114">
                  <c:v>43059.010416666664</c:v>
                </c:pt>
                <c:pt idx="23115">
                  <c:v>43059.020833333336</c:v>
                </c:pt>
                <c:pt idx="23116">
                  <c:v>43059.03125</c:v>
                </c:pt>
                <c:pt idx="23117">
                  <c:v>43059.041666666664</c:v>
                </c:pt>
                <c:pt idx="23118">
                  <c:v>43059.052083333336</c:v>
                </c:pt>
                <c:pt idx="23119">
                  <c:v>43059.0625</c:v>
                </c:pt>
                <c:pt idx="23120">
                  <c:v>43059.072916666664</c:v>
                </c:pt>
                <c:pt idx="23121">
                  <c:v>43059.083333333336</c:v>
                </c:pt>
                <c:pt idx="23122">
                  <c:v>43059.09375</c:v>
                </c:pt>
                <c:pt idx="23123">
                  <c:v>43059.104166666664</c:v>
                </c:pt>
                <c:pt idx="23124">
                  <c:v>43059.114583333336</c:v>
                </c:pt>
                <c:pt idx="23125">
                  <c:v>43059.125</c:v>
                </c:pt>
                <c:pt idx="23126">
                  <c:v>43059.135416666664</c:v>
                </c:pt>
                <c:pt idx="23127">
                  <c:v>43059.145833333336</c:v>
                </c:pt>
                <c:pt idx="23128">
                  <c:v>43059.15625</c:v>
                </c:pt>
                <c:pt idx="23129">
                  <c:v>43059.166666666664</c:v>
                </c:pt>
                <c:pt idx="23130">
                  <c:v>43059.177083333336</c:v>
                </c:pt>
                <c:pt idx="23131">
                  <c:v>43059.1875</c:v>
                </c:pt>
                <c:pt idx="23132">
                  <c:v>43059.197916666664</c:v>
                </c:pt>
                <c:pt idx="23133">
                  <c:v>43059.208333333336</c:v>
                </c:pt>
                <c:pt idx="23134">
                  <c:v>43059.21875</c:v>
                </c:pt>
                <c:pt idx="23135">
                  <c:v>43059.229166666664</c:v>
                </c:pt>
                <c:pt idx="23136">
                  <c:v>43059.239583333336</c:v>
                </c:pt>
                <c:pt idx="23137">
                  <c:v>43059.25</c:v>
                </c:pt>
                <c:pt idx="23138">
                  <c:v>43059.260416666664</c:v>
                </c:pt>
                <c:pt idx="23139">
                  <c:v>43059.270833333336</c:v>
                </c:pt>
                <c:pt idx="23140">
                  <c:v>43059.28125</c:v>
                </c:pt>
                <c:pt idx="23141">
                  <c:v>43059.291666666664</c:v>
                </c:pt>
                <c:pt idx="23142">
                  <c:v>43059.302083333336</c:v>
                </c:pt>
                <c:pt idx="23143">
                  <c:v>43059.3125</c:v>
                </c:pt>
                <c:pt idx="23144">
                  <c:v>43059.322916666664</c:v>
                </c:pt>
                <c:pt idx="23145">
                  <c:v>43059.333333333336</c:v>
                </c:pt>
                <c:pt idx="23146">
                  <c:v>43059.34375</c:v>
                </c:pt>
                <c:pt idx="23147">
                  <c:v>43059.354166666664</c:v>
                </c:pt>
                <c:pt idx="23148">
                  <c:v>43059.364583333336</c:v>
                </c:pt>
                <c:pt idx="23149">
                  <c:v>43059.375</c:v>
                </c:pt>
                <c:pt idx="23150">
                  <c:v>43059.385416666664</c:v>
                </c:pt>
                <c:pt idx="23151">
                  <c:v>43059.395833333336</c:v>
                </c:pt>
                <c:pt idx="23152">
                  <c:v>43059.40625</c:v>
                </c:pt>
                <c:pt idx="23153">
                  <c:v>43059.416666666664</c:v>
                </c:pt>
                <c:pt idx="23154">
                  <c:v>43059.427083333336</c:v>
                </c:pt>
                <c:pt idx="23155">
                  <c:v>43059.4375</c:v>
                </c:pt>
                <c:pt idx="23156">
                  <c:v>43059.447916666664</c:v>
                </c:pt>
                <c:pt idx="23157">
                  <c:v>43059.458333333336</c:v>
                </c:pt>
                <c:pt idx="23158">
                  <c:v>43059.46875</c:v>
                </c:pt>
                <c:pt idx="23159">
                  <c:v>43059.479166666664</c:v>
                </c:pt>
                <c:pt idx="23160">
                  <c:v>43059.489583333336</c:v>
                </c:pt>
                <c:pt idx="23161">
                  <c:v>43059.5</c:v>
                </c:pt>
                <c:pt idx="23162">
                  <c:v>43059.510416666664</c:v>
                </c:pt>
                <c:pt idx="23163">
                  <c:v>43059.520833333336</c:v>
                </c:pt>
                <c:pt idx="23164">
                  <c:v>43059.53125</c:v>
                </c:pt>
                <c:pt idx="23165">
                  <c:v>43059.541666666664</c:v>
                </c:pt>
                <c:pt idx="23166">
                  <c:v>43059.552083333336</c:v>
                </c:pt>
                <c:pt idx="23167">
                  <c:v>43059.5625</c:v>
                </c:pt>
                <c:pt idx="23168">
                  <c:v>43059.572916666664</c:v>
                </c:pt>
                <c:pt idx="23169">
                  <c:v>43059.583333333336</c:v>
                </c:pt>
                <c:pt idx="23170">
                  <c:v>43059.59375</c:v>
                </c:pt>
                <c:pt idx="23171">
                  <c:v>43059.604166666664</c:v>
                </c:pt>
                <c:pt idx="23172">
                  <c:v>43059.614583333336</c:v>
                </c:pt>
                <c:pt idx="23173">
                  <c:v>43059.625</c:v>
                </c:pt>
                <c:pt idx="23174">
                  <c:v>43059.635416666664</c:v>
                </c:pt>
                <c:pt idx="23175">
                  <c:v>43059.645833333336</c:v>
                </c:pt>
                <c:pt idx="23176">
                  <c:v>43059.65625</c:v>
                </c:pt>
                <c:pt idx="23177">
                  <c:v>43059.666666666664</c:v>
                </c:pt>
                <c:pt idx="23178">
                  <c:v>43059.677083333336</c:v>
                </c:pt>
                <c:pt idx="23179">
                  <c:v>43059.6875</c:v>
                </c:pt>
                <c:pt idx="23180">
                  <c:v>43059.697916666664</c:v>
                </c:pt>
                <c:pt idx="23181">
                  <c:v>43059.708333333336</c:v>
                </c:pt>
                <c:pt idx="23182">
                  <c:v>43059.71875</c:v>
                </c:pt>
                <c:pt idx="23183">
                  <c:v>43059.729166666664</c:v>
                </c:pt>
                <c:pt idx="23184">
                  <c:v>43059.739583333336</c:v>
                </c:pt>
                <c:pt idx="23185">
                  <c:v>43059.75</c:v>
                </c:pt>
                <c:pt idx="23186">
                  <c:v>43059.760416666664</c:v>
                </c:pt>
                <c:pt idx="23187">
                  <c:v>43059.770833333336</c:v>
                </c:pt>
                <c:pt idx="23188">
                  <c:v>43059.78125</c:v>
                </c:pt>
                <c:pt idx="23189">
                  <c:v>43059.791666666664</c:v>
                </c:pt>
                <c:pt idx="23190">
                  <c:v>43059.802083333336</c:v>
                </c:pt>
                <c:pt idx="23191">
                  <c:v>43059.8125</c:v>
                </c:pt>
                <c:pt idx="23192">
                  <c:v>43059.822916666664</c:v>
                </c:pt>
                <c:pt idx="23193">
                  <c:v>43059.833333333336</c:v>
                </c:pt>
                <c:pt idx="23194">
                  <c:v>43059.84375</c:v>
                </c:pt>
                <c:pt idx="23195">
                  <c:v>43059.854166666664</c:v>
                </c:pt>
                <c:pt idx="23196">
                  <c:v>43059.864583333336</c:v>
                </c:pt>
                <c:pt idx="23197">
                  <c:v>43059.875</c:v>
                </c:pt>
                <c:pt idx="23198">
                  <c:v>43059.885416666664</c:v>
                </c:pt>
                <c:pt idx="23199">
                  <c:v>43059.895833333336</c:v>
                </c:pt>
                <c:pt idx="23200">
                  <c:v>43059.90625</c:v>
                </c:pt>
                <c:pt idx="23201">
                  <c:v>43059.916666666664</c:v>
                </c:pt>
                <c:pt idx="23202">
                  <c:v>43059.927083333336</c:v>
                </c:pt>
                <c:pt idx="23203">
                  <c:v>43059.9375</c:v>
                </c:pt>
                <c:pt idx="23204">
                  <c:v>43059.947916666664</c:v>
                </c:pt>
                <c:pt idx="23205">
                  <c:v>43059.958333333336</c:v>
                </c:pt>
                <c:pt idx="23206">
                  <c:v>43059.96875</c:v>
                </c:pt>
                <c:pt idx="23207">
                  <c:v>43059.979166666664</c:v>
                </c:pt>
                <c:pt idx="23208">
                  <c:v>43059.989583333336</c:v>
                </c:pt>
                <c:pt idx="23209">
                  <c:v>43060</c:v>
                </c:pt>
                <c:pt idx="23210">
                  <c:v>43060.010416666664</c:v>
                </c:pt>
                <c:pt idx="23211">
                  <c:v>43060.020833333336</c:v>
                </c:pt>
                <c:pt idx="23212">
                  <c:v>43060.03125</c:v>
                </c:pt>
                <c:pt idx="23213">
                  <c:v>43060.041666666664</c:v>
                </c:pt>
                <c:pt idx="23214">
                  <c:v>43060.052083333336</c:v>
                </c:pt>
                <c:pt idx="23215">
                  <c:v>43060.0625</c:v>
                </c:pt>
                <c:pt idx="23216">
                  <c:v>43060.072916666664</c:v>
                </c:pt>
                <c:pt idx="23217">
                  <c:v>43060.083333333336</c:v>
                </c:pt>
                <c:pt idx="23218">
                  <c:v>43060.09375</c:v>
                </c:pt>
                <c:pt idx="23219">
                  <c:v>43060.104166666664</c:v>
                </c:pt>
                <c:pt idx="23220">
                  <c:v>43060.114583333336</c:v>
                </c:pt>
                <c:pt idx="23221">
                  <c:v>43060.125</c:v>
                </c:pt>
                <c:pt idx="23222">
                  <c:v>43060.135416666664</c:v>
                </c:pt>
                <c:pt idx="23223">
                  <c:v>43060.145833333336</c:v>
                </c:pt>
                <c:pt idx="23224">
                  <c:v>43060.15625</c:v>
                </c:pt>
                <c:pt idx="23225">
                  <c:v>43060.166666666664</c:v>
                </c:pt>
                <c:pt idx="23226">
                  <c:v>43060.177083333336</c:v>
                </c:pt>
                <c:pt idx="23227">
                  <c:v>43060.1875</c:v>
                </c:pt>
                <c:pt idx="23228">
                  <c:v>43060.197916666664</c:v>
                </c:pt>
                <c:pt idx="23229">
                  <c:v>43060.208333333336</c:v>
                </c:pt>
                <c:pt idx="23230">
                  <c:v>43060.21875</c:v>
                </c:pt>
                <c:pt idx="23231">
                  <c:v>43060.229166666664</c:v>
                </c:pt>
                <c:pt idx="23232">
                  <c:v>43060.239583333336</c:v>
                </c:pt>
                <c:pt idx="23233">
                  <c:v>43060.25</c:v>
                </c:pt>
                <c:pt idx="23234">
                  <c:v>43060.260416666664</c:v>
                </c:pt>
                <c:pt idx="23235">
                  <c:v>43060.270833333336</c:v>
                </c:pt>
                <c:pt idx="23236">
                  <c:v>43060.28125</c:v>
                </c:pt>
                <c:pt idx="23237">
                  <c:v>43060.291666666664</c:v>
                </c:pt>
                <c:pt idx="23238">
                  <c:v>43060.302083333336</c:v>
                </c:pt>
                <c:pt idx="23239">
                  <c:v>43060.3125</c:v>
                </c:pt>
                <c:pt idx="23240">
                  <c:v>43060.322916666664</c:v>
                </c:pt>
                <c:pt idx="23241">
                  <c:v>43060.333333333336</c:v>
                </c:pt>
                <c:pt idx="23242">
                  <c:v>43060.34375</c:v>
                </c:pt>
                <c:pt idx="23243">
                  <c:v>43060.354166666664</c:v>
                </c:pt>
                <c:pt idx="23244">
                  <c:v>43060.364583333336</c:v>
                </c:pt>
                <c:pt idx="23245">
                  <c:v>43060.375</c:v>
                </c:pt>
                <c:pt idx="23246">
                  <c:v>43060.385416666664</c:v>
                </c:pt>
                <c:pt idx="23247">
                  <c:v>43060.395833333336</c:v>
                </c:pt>
                <c:pt idx="23248">
                  <c:v>43060.40625</c:v>
                </c:pt>
                <c:pt idx="23249">
                  <c:v>43060.416666666664</c:v>
                </c:pt>
                <c:pt idx="23250">
                  <c:v>43060.427083333336</c:v>
                </c:pt>
                <c:pt idx="23251">
                  <c:v>43060.4375</c:v>
                </c:pt>
                <c:pt idx="23252">
                  <c:v>43060.447916666664</c:v>
                </c:pt>
                <c:pt idx="23253">
                  <c:v>43060.458333333336</c:v>
                </c:pt>
                <c:pt idx="23254">
                  <c:v>43060.46875</c:v>
                </c:pt>
                <c:pt idx="23255">
                  <c:v>43060.479166666664</c:v>
                </c:pt>
                <c:pt idx="23256">
                  <c:v>43060.489583333336</c:v>
                </c:pt>
                <c:pt idx="23257">
                  <c:v>43060.5</c:v>
                </c:pt>
                <c:pt idx="23258">
                  <c:v>43060.510416666664</c:v>
                </c:pt>
                <c:pt idx="23259">
                  <c:v>43060.520833333336</c:v>
                </c:pt>
                <c:pt idx="23260">
                  <c:v>43060.53125</c:v>
                </c:pt>
                <c:pt idx="23261">
                  <c:v>43060.541666666664</c:v>
                </c:pt>
                <c:pt idx="23262">
                  <c:v>43060.552083333336</c:v>
                </c:pt>
                <c:pt idx="23263">
                  <c:v>43060.5625</c:v>
                </c:pt>
                <c:pt idx="23264">
                  <c:v>43060.572916666664</c:v>
                </c:pt>
                <c:pt idx="23265">
                  <c:v>43060.583333333336</c:v>
                </c:pt>
                <c:pt idx="23266">
                  <c:v>43060.59375</c:v>
                </c:pt>
                <c:pt idx="23267">
                  <c:v>43060.604166666664</c:v>
                </c:pt>
                <c:pt idx="23268">
                  <c:v>43060.614583333336</c:v>
                </c:pt>
                <c:pt idx="23269">
                  <c:v>43060.625</c:v>
                </c:pt>
                <c:pt idx="23270">
                  <c:v>43060.635416666664</c:v>
                </c:pt>
                <c:pt idx="23271">
                  <c:v>43060.645833333336</c:v>
                </c:pt>
                <c:pt idx="23272">
                  <c:v>43060.65625</c:v>
                </c:pt>
                <c:pt idx="23273">
                  <c:v>43060.666666666664</c:v>
                </c:pt>
                <c:pt idx="23274">
                  <c:v>43060.677083333336</c:v>
                </c:pt>
                <c:pt idx="23275">
                  <c:v>43060.6875</c:v>
                </c:pt>
                <c:pt idx="23276">
                  <c:v>43060.697916666664</c:v>
                </c:pt>
                <c:pt idx="23277">
                  <c:v>43060.708333333336</c:v>
                </c:pt>
                <c:pt idx="23278">
                  <c:v>43060.71875</c:v>
                </c:pt>
                <c:pt idx="23279">
                  <c:v>43060.729166666664</c:v>
                </c:pt>
                <c:pt idx="23280">
                  <c:v>43060.739583333336</c:v>
                </c:pt>
                <c:pt idx="23281">
                  <c:v>43060.75</c:v>
                </c:pt>
                <c:pt idx="23282">
                  <c:v>43060.760416666664</c:v>
                </c:pt>
                <c:pt idx="23283">
                  <c:v>43060.770833333336</c:v>
                </c:pt>
                <c:pt idx="23284">
                  <c:v>43060.78125</c:v>
                </c:pt>
                <c:pt idx="23285">
                  <c:v>43060.791666666664</c:v>
                </c:pt>
                <c:pt idx="23286">
                  <c:v>43060.802083333336</c:v>
                </c:pt>
                <c:pt idx="23287">
                  <c:v>43060.8125</c:v>
                </c:pt>
                <c:pt idx="23288">
                  <c:v>43060.822916666664</c:v>
                </c:pt>
                <c:pt idx="23289">
                  <c:v>43060.833333333336</c:v>
                </c:pt>
                <c:pt idx="23290">
                  <c:v>43060.84375</c:v>
                </c:pt>
                <c:pt idx="23291">
                  <c:v>43060.854166666664</c:v>
                </c:pt>
                <c:pt idx="23292">
                  <c:v>43060.864583333336</c:v>
                </c:pt>
                <c:pt idx="23293">
                  <c:v>43060.875</c:v>
                </c:pt>
                <c:pt idx="23294">
                  <c:v>43060.885416666664</c:v>
                </c:pt>
                <c:pt idx="23295">
                  <c:v>43060.895833333336</c:v>
                </c:pt>
                <c:pt idx="23296">
                  <c:v>43060.90625</c:v>
                </c:pt>
                <c:pt idx="23297">
                  <c:v>43060.916666666664</c:v>
                </c:pt>
                <c:pt idx="23298">
                  <c:v>43060.927083333336</c:v>
                </c:pt>
                <c:pt idx="23299">
                  <c:v>43060.9375</c:v>
                </c:pt>
                <c:pt idx="23300">
                  <c:v>43060.947916666664</c:v>
                </c:pt>
                <c:pt idx="23301">
                  <c:v>43060.958333333336</c:v>
                </c:pt>
                <c:pt idx="23302">
                  <c:v>43060.96875</c:v>
                </c:pt>
                <c:pt idx="23303">
                  <c:v>43060.979166666664</c:v>
                </c:pt>
                <c:pt idx="23304">
                  <c:v>43060.989583333336</c:v>
                </c:pt>
                <c:pt idx="23305">
                  <c:v>43061</c:v>
                </c:pt>
                <c:pt idx="23306">
                  <c:v>43061.010416666664</c:v>
                </c:pt>
                <c:pt idx="23307">
                  <c:v>43061.020833333336</c:v>
                </c:pt>
                <c:pt idx="23308">
                  <c:v>43061.03125</c:v>
                </c:pt>
                <c:pt idx="23309">
                  <c:v>43061.041666666664</c:v>
                </c:pt>
                <c:pt idx="23310">
                  <c:v>43061.052083333336</c:v>
                </c:pt>
                <c:pt idx="23311">
                  <c:v>43061.0625</c:v>
                </c:pt>
                <c:pt idx="23312">
                  <c:v>43061.072916666664</c:v>
                </c:pt>
                <c:pt idx="23313">
                  <c:v>43061.083333333336</c:v>
                </c:pt>
                <c:pt idx="23314">
                  <c:v>43061.09375</c:v>
                </c:pt>
                <c:pt idx="23315">
                  <c:v>43061.104166666664</c:v>
                </c:pt>
                <c:pt idx="23316">
                  <c:v>43061.114583333336</c:v>
                </c:pt>
                <c:pt idx="23317">
                  <c:v>43061.125</c:v>
                </c:pt>
                <c:pt idx="23318">
                  <c:v>43061.135416666664</c:v>
                </c:pt>
                <c:pt idx="23319">
                  <c:v>43061.145833333336</c:v>
                </c:pt>
                <c:pt idx="23320">
                  <c:v>43061.15625</c:v>
                </c:pt>
                <c:pt idx="23321">
                  <c:v>43061.166666666664</c:v>
                </c:pt>
                <c:pt idx="23322">
                  <c:v>43061.177083333336</c:v>
                </c:pt>
                <c:pt idx="23323">
                  <c:v>43061.1875</c:v>
                </c:pt>
                <c:pt idx="23324">
                  <c:v>43061.197916666664</c:v>
                </c:pt>
                <c:pt idx="23325">
                  <c:v>43061.208333333336</c:v>
                </c:pt>
                <c:pt idx="23326">
                  <c:v>43061.21875</c:v>
                </c:pt>
                <c:pt idx="23327">
                  <c:v>43061.229166666664</c:v>
                </c:pt>
                <c:pt idx="23328">
                  <c:v>43061.239583333336</c:v>
                </c:pt>
                <c:pt idx="23329">
                  <c:v>43061.25</c:v>
                </c:pt>
                <c:pt idx="23330">
                  <c:v>43061.260416666664</c:v>
                </c:pt>
                <c:pt idx="23331">
                  <c:v>43061.270833333336</c:v>
                </c:pt>
                <c:pt idx="23332">
                  <c:v>43061.28125</c:v>
                </c:pt>
                <c:pt idx="23333">
                  <c:v>43061.291666666664</c:v>
                </c:pt>
                <c:pt idx="23334">
                  <c:v>43061.302083333336</c:v>
                </c:pt>
                <c:pt idx="23335">
                  <c:v>43061.3125</c:v>
                </c:pt>
                <c:pt idx="23336">
                  <c:v>43061.322916666664</c:v>
                </c:pt>
                <c:pt idx="23337">
                  <c:v>43061.333333333336</c:v>
                </c:pt>
                <c:pt idx="23338">
                  <c:v>43061.34375</c:v>
                </c:pt>
                <c:pt idx="23339">
                  <c:v>43061.354166666664</c:v>
                </c:pt>
                <c:pt idx="23340">
                  <c:v>43061.364583333336</c:v>
                </c:pt>
                <c:pt idx="23341">
                  <c:v>43061.375</c:v>
                </c:pt>
                <c:pt idx="23342">
                  <c:v>43061.385416666664</c:v>
                </c:pt>
                <c:pt idx="23343">
                  <c:v>43061.395833333336</c:v>
                </c:pt>
                <c:pt idx="23344">
                  <c:v>43061.40625</c:v>
                </c:pt>
                <c:pt idx="23345">
                  <c:v>43061.416666666664</c:v>
                </c:pt>
                <c:pt idx="23346">
                  <c:v>43061.427083333336</c:v>
                </c:pt>
                <c:pt idx="23347">
                  <c:v>43061.4375</c:v>
                </c:pt>
                <c:pt idx="23348">
                  <c:v>43061.447916666664</c:v>
                </c:pt>
                <c:pt idx="23349">
                  <c:v>43061.458333333336</c:v>
                </c:pt>
                <c:pt idx="23350">
                  <c:v>43061.46875</c:v>
                </c:pt>
                <c:pt idx="23351">
                  <c:v>43061.479166666664</c:v>
                </c:pt>
                <c:pt idx="23352">
                  <c:v>43061.489583333336</c:v>
                </c:pt>
                <c:pt idx="23353">
                  <c:v>43061.5</c:v>
                </c:pt>
                <c:pt idx="23354">
                  <c:v>43061.510416666664</c:v>
                </c:pt>
                <c:pt idx="23355">
                  <c:v>43061.520833333336</c:v>
                </c:pt>
                <c:pt idx="23356">
                  <c:v>43061.53125</c:v>
                </c:pt>
                <c:pt idx="23357">
                  <c:v>43061.541666666664</c:v>
                </c:pt>
                <c:pt idx="23358">
                  <c:v>43061.552083333336</c:v>
                </c:pt>
                <c:pt idx="23359">
                  <c:v>43061.5625</c:v>
                </c:pt>
                <c:pt idx="23360">
                  <c:v>43061.572916666664</c:v>
                </c:pt>
                <c:pt idx="23361">
                  <c:v>43061.583333333336</c:v>
                </c:pt>
                <c:pt idx="23362">
                  <c:v>43061.59375</c:v>
                </c:pt>
                <c:pt idx="23363">
                  <c:v>43061.604166666664</c:v>
                </c:pt>
                <c:pt idx="23364">
                  <c:v>43061.614583333336</c:v>
                </c:pt>
                <c:pt idx="23365">
                  <c:v>43061.625</c:v>
                </c:pt>
                <c:pt idx="23366">
                  <c:v>43061.635416666664</c:v>
                </c:pt>
                <c:pt idx="23367">
                  <c:v>43061.645833333336</c:v>
                </c:pt>
                <c:pt idx="23368">
                  <c:v>43061.65625</c:v>
                </c:pt>
                <c:pt idx="23369">
                  <c:v>43061.666666666664</c:v>
                </c:pt>
                <c:pt idx="23370">
                  <c:v>43061.677083333336</c:v>
                </c:pt>
                <c:pt idx="23371">
                  <c:v>43061.6875</c:v>
                </c:pt>
                <c:pt idx="23372">
                  <c:v>43061.697916666664</c:v>
                </c:pt>
                <c:pt idx="23373">
                  <c:v>43061.708333333336</c:v>
                </c:pt>
                <c:pt idx="23374">
                  <c:v>43061.71875</c:v>
                </c:pt>
                <c:pt idx="23375">
                  <c:v>43061.729166666664</c:v>
                </c:pt>
                <c:pt idx="23376">
                  <c:v>43061.739583333336</c:v>
                </c:pt>
                <c:pt idx="23377">
                  <c:v>43061.75</c:v>
                </c:pt>
                <c:pt idx="23378">
                  <c:v>43061.760416666664</c:v>
                </c:pt>
                <c:pt idx="23379">
                  <c:v>43061.770833333336</c:v>
                </c:pt>
                <c:pt idx="23380">
                  <c:v>43061.78125</c:v>
                </c:pt>
                <c:pt idx="23381">
                  <c:v>43061.791666666664</c:v>
                </c:pt>
                <c:pt idx="23382">
                  <c:v>43061.802083333336</c:v>
                </c:pt>
                <c:pt idx="23383">
                  <c:v>43061.8125</c:v>
                </c:pt>
                <c:pt idx="23384">
                  <c:v>43061.822916666664</c:v>
                </c:pt>
                <c:pt idx="23385">
                  <c:v>43061.833333333336</c:v>
                </c:pt>
                <c:pt idx="23386">
                  <c:v>43061.84375</c:v>
                </c:pt>
                <c:pt idx="23387">
                  <c:v>43061.854166666664</c:v>
                </c:pt>
                <c:pt idx="23388">
                  <c:v>43061.864583333336</c:v>
                </c:pt>
                <c:pt idx="23389">
                  <c:v>43061.875</c:v>
                </c:pt>
                <c:pt idx="23390">
                  <c:v>43061.885416666664</c:v>
                </c:pt>
                <c:pt idx="23391">
                  <c:v>43061.895833333336</c:v>
                </c:pt>
                <c:pt idx="23392">
                  <c:v>43061.90625</c:v>
                </c:pt>
                <c:pt idx="23393">
                  <c:v>43061.916666666664</c:v>
                </c:pt>
                <c:pt idx="23394">
                  <c:v>43061.927083333336</c:v>
                </c:pt>
                <c:pt idx="23395">
                  <c:v>43061.9375</c:v>
                </c:pt>
                <c:pt idx="23396">
                  <c:v>43061.947916666664</c:v>
                </c:pt>
                <c:pt idx="23397">
                  <c:v>43061.958333333336</c:v>
                </c:pt>
                <c:pt idx="23398">
                  <c:v>43061.96875</c:v>
                </c:pt>
                <c:pt idx="23399">
                  <c:v>43061.979166666664</c:v>
                </c:pt>
                <c:pt idx="23400">
                  <c:v>43061.989583333336</c:v>
                </c:pt>
                <c:pt idx="23401">
                  <c:v>43062</c:v>
                </c:pt>
                <c:pt idx="23402">
                  <c:v>43062.010416666664</c:v>
                </c:pt>
                <c:pt idx="23403">
                  <c:v>43062.020833333336</c:v>
                </c:pt>
                <c:pt idx="23404">
                  <c:v>43062.03125</c:v>
                </c:pt>
                <c:pt idx="23405">
                  <c:v>43062.041666666664</c:v>
                </c:pt>
                <c:pt idx="23406">
                  <c:v>43062.052083333336</c:v>
                </c:pt>
                <c:pt idx="23407">
                  <c:v>43062.0625</c:v>
                </c:pt>
                <c:pt idx="23408">
                  <c:v>43062.072916666664</c:v>
                </c:pt>
                <c:pt idx="23409">
                  <c:v>43062.083333333336</c:v>
                </c:pt>
                <c:pt idx="23410">
                  <c:v>43062.09375</c:v>
                </c:pt>
                <c:pt idx="23411">
                  <c:v>43062.104166666664</c:v>
                </c:pt>
                <c:pt idx="23412">
                  <c:v>43062.114583333336</c:v>
                </c:pt>
                <c:pt idx="23413">
                  <c:v>43062.125</c:v>
                </c:pt>
                <c:pt idx="23414">
                  <c:v>43062.135416666664</c:v>
                </c:pt>
                <c:pt idx="23415">
                  <c:v>43062.145833333336</c:v>
                </c:pt>
                <c:pt idx="23416">
                  <c:v>43062.15625</c:v>
                </c:pt>
                <c:pt idx="23417">
                  <c:v>43062.166666666664</c:v>
                </c:pt>
                <c:pt idx="23418">
                  <c:v>43062.177083333336</c:v>
                </c:pt>
                <c:pt idx="23419">
                  <c:v>43062.1875</c:v>
                </c:pt>
                <c:pt idx="23420">
                  <c:v>43062.197916666664</c:v>
                </c:pt>
                <c:pt idx="23421">
                  <c:v>43062.208333333336</c:v>
                </c:pt>
                <c:pt idx="23422">
                  <c:v>43062.21875</c:v>
                </c:pt>
                <c:pt idx="23423">
                  <c:v>43062.229166666664</c:v>
                </c:pt>
                <c:pt idx="23424">
                  <c:v>43062.239583333336</c:v>
                </c:pt>
                <c:pt idx="23425">
                  <c:v>43062.25</c:v>
                </c:pt>
                <c:pt idx="23426">
                  <c:v>43062.260416666664</c:v>
                </c:pt>
                <c:pt idx="23427">
                  <c:v>43062.270833333336</c:v>
                </c:pt>
                <c:pt idx="23428">
                  <c:v>43062.28125</c:v>
                </c:pt>
                <c:pt idx="23429">
                  <c:v>43062.291666666664</c:v>
                </c:pt>
                <c:pt idx="23430">
                  <c:v>43062.302083333336</c:v>
                </c:pt>
                <c:pt idx="23431">
                  <c:v>43062.3125</c:v>
                </c:pt>
                <c:pt idx="23432">
                  <c:v>43062.322916666664</c:v>
                </c:pt>
                <c:pt idx="23433">
                  <c:v>43062.333333333336</c:v>
                </c:pt>
                <c:pt idx="23434">
                  <c:v>43062.34375</c:v>
                </c:pt>
                <c:pt idx="23435">
                  <c:v>43062.354166666664</c:v>
                </c:pt>
                <c:pt idx="23436">
                  <c:v>43062.364583333336</c:v>
                </c:pt>
                <c:pt idx="23437">
                  <c:v>43062.375</c:v>
                </c:pt>
                <c:pt idx="23438">
                  <c:v>43062.385416666664</c:v>
                </c:pt>
                <c:pt idx="23439">
                  <c:v>43062.395833333336</c:v>
                </c:pt>
                <c:pt idx="23440">
                  <c:v>43062.40625</c:v>
                </c:pt>
                <c:pt idx="23441">
                  <c:v>43062.416666666664</c:v>
                </c:pt>
                <c:pt idx="23442">
                  <c:v>43062.427083333336</c:v>
                </c:pt>
                <c:pt idx="23443">
                  <c:v>43062.4375</c:v>
                </c:pt>
                <c:pt idx="23444">
                  <c:v>43062.447916666664</c:v>
                </c:pt>
                <c:pt idx="23445">
                  <c:v>43062.458333333336</c:v>
                </c:pt>
                <c:pt idx="23446">
                  <c:v>43062.46875</c:v>
                </c:pt>
                <c:pt idx="23447">
                  <c:v>43062.479166666664</c:v>
                </c:pt>
                <c:pt idx="23448">
                  <c:v>43062.489583333336</c:v>
                </c:pt>
                <c:pt idx="23449">
                  <c:v>43062.5</c:v>
                </c:pt>
                <c:pt idx="23450">
                  <c:v>43062.510416666664</c:v>
                </c:pt>
                <c:pt idx="23451">
                  <c:v>43062.520833333336</c:v>
                </c:pt>
                <c:pt idx="23452">
                  <c:v>43062.53125</c:v>
                </c:pt>
                <c:pt idx="23453">
                  <c:v>43062.541666666664</c:v>
                </c:pt>
                <c:pt idx="23454">
                  <c:v>43062.552083333336</c:v>
                </c:pt>
                <c:pt idx="23455">
                  <c:v>43062.5625</c:v>
                </c:pt>
                <c:pt idx="23456">
                  <c:v>43062.572916666664</c:v>
                </c:pt>
                <c:pt idx="23457">
                  <c:v>43062.583333333336</c:v>
                </c:pt>
                <c:pt idx="23458">
                  <c:v>43062.59375</c:v>
                </c:pt>
                <c:pt idx="23459">
                  <c:v>43062.604166666664</c:v>
                </c:pt>
                <c:pt idx="23460">
                  <c:v>43062.614583333336</c:v>
                </c:pt>
                <c:pt idx="23461">
                  <c:v>43062.625</c:v>
                </c:pt>
                <c:pt idx="23462">
                  <c:v>43062.635416666664</c:v>
                </c:pt>
                <c:pt idx="23463">
                  <c:v>43062.645833333336</c:v>
                </c:pt>
                <c:pt idx="23464">
                  <c:v>43062.65625</c:v>
                </c:pt>
                <c:pt idx="23465">
                  <c:v>43062.666666666664</c:v>
                </c:pt>
                <c:pt idx="23466">
                  <c:v>43062.677083333336</c:v>
                </c:pt>
                <c:pt idx="23467">
                  <c:v>43062.6875</c:v>
                </c:pt>
                <c:pt idx="23468">
                  <c:v>43062.697916666664</c:v>
                </c:pt>
                <c:pt idx="23469">
                  <c:v>43062.708333333336</c:v>
                </c:pt>
                <c:pt idx="23470">
                  <c:v>43062.71875</c:v>
                </c:pt>
                <c:pt idx="23471">
                  <c:v>43062.729166666664</c:v>
                </c:pt>
                <c:pt idx="23472">
                  <c:v>43062.739583333336</c:v>
                </c:pt>
                <c:pt idx="23473">
                  <c:v>43062.75</c:v>
                </c:pt>
                <c:pt idx="23474">
                  <c:v>43062.760416666664</c:v>
                </c:pt>
                <c:pt idx="23475">
                  <c:v>43062.770833333336</c:v>
                </c:pt>
                <c:pt idx="23476">
                  <c:v>43062.78125</c:v>
                </c:pt>
                <c:pt idx="23477">
                  <c:v>43062.791666666664</c:v>
                </c:pt>
                <c:pt idx="23478">
                  <c:v>43062.802083333336</c:v>
                </c:pt>
                <c:pt idx="23479">
                  <c:v>43062.8125</c:v>
                </c:pt>
                <c:pt idx="23480">
                  <c:v>43062.822916666664</c:v>
                </c:pt>
                <c:pt idx="23481">
                  <c:v>43062.833333333336</c:v>
                </c:pt>
                <c:pt idx="23482">
                  <c:v>43062.84375</c:v>
                </c:pt>
                <c:pt idx="23483">
                  <c:v>43062.854166666664</c:v>
                </c:pt>
                <c:pt idx="23484">
                  <c:v>43062.864583333336</c:v>
                </c:pt>
                <c:pt idx="23485">
                  <c:v>43062.875</c:v>
                </c:pt>
                <c:pt idx="23486">
                  <c:v>43062.885416666664</c:v>
                </c:pt>
                <c:pt idx="23487">
                  <c:v>43062.895833333336</c:v>
                </c:pt>
                <c:pt idx="23488">
                  <c:v>43062.90625</c:v>
                </c:pt>
                <c:pt idx="23489">
                  <c:v>43062.916666666664</c:v>
                </c:pt>
                <c:pt idx="23490">
                  <c:v>43062.927083333336</c:v>
                </c:pt>
                <c:pt idx="23491">
                  <c:v>43062.9375</c:v>
                </c:pt>
                <c:pt idx="23492">
                  <c:v>43062.947916666664</c:v>
                </c:pt>
                <c:pt idx="23493">
                  <c:v>43062.958333333336</c:v>
                </c:pt>
                <c:pt idx="23494">
                  <c:v>43062.96875</c:v>
                </c:pt>
                <c:pt idx="23495">
                  <c:v>43062.979166666664</c:v>
                </c:pt>
                <c:pt idx="23496">
                  <c:v>43062.989583333336</c:v>
                </c:pt>
                <c:pt idx="23497">
                  <c:v>43063</c:v>
                </c:pt>
                <c:pt idx="23498">
                  <c:v>43063.010416666664</c:v>
                </c:pt>
                <c:pt idx="23499">
                  <c:v>43063.020833333336</c:v>
                </c:pt>
                <c:pt idx="23500">
                  <c:v>43063.03125</c:v>
                </c:pt>
                <c:pt idx="23501">
                  <c:v>43063.041666666664</c:v>
                </c:pt>
                <c:pt idx="23502">
                  <c:v>43063.052083333336</c:v>
                </c:pt>
                <c:pt idx="23503">
                  <c:v>43063.0625</c:v>
                </c:pt>
                <c:pt idx="23504">
                  <c:v>43063.072916666664</c:v>
                </c:pt>
                <c:pt idx="23505">
                  <c:v>43063.083333333336</c:v>
                </c:pt>
                <c:pt idx="23506">
                  <c:v>43063.09375</c:v>
                </c:pt>
                <c:pt idx="23507">
                  <c:v>43063.104166666664</c:v>
                </c:pt>
                <c:pt idx="23508">
                  <c:v>43063.114583333336</c:v>
                </c:pt>
                <c:pt idx="23509">
                  <c:v>43063.125</c:v>
                </c:pt>
                <c:pt idx="23510">
                  <c:v>43063.135416666664</c:v>
                </c:pt>
                <c:pt idx="23511">
                  <c:v>43063.145833333336</c:v>
                </c:pt>
                <c:pt idx="23512">
                  <c:v>43063.15625</c:v>
                </c:pt>
                <c:pt idx="23513">
                  <c:v>43063.166666666664</c:v>
                </c:pt>
                <c:pt idx="23514">
                  <c:v>43063.177083333336</c:v>
                </c:pt>
                <c:pt idx="23515">
                  <c:v>43063.1875</c:v>
                </c:pt>
                <c:pt idx="23516">
                  <c:v>43063.197916666664</c:v>
                </c:pt>
                <c:pt idx="23517">
                  <c:v>43063.208333333336</c:v>
                </c:pt>
                <c:pt idx="23518">
                  <c:v>43063.21875</c:v>
                </c:pt>
                <c:pt idx="23519">
                  <c:v>43063.229166666664</c:v>
                </c:pt>
                <c:pt idx="23520">
                  <c:v>43063.239583333336</c:v>
                </c:pt>
                <c:pt idx="23521">
                  <c:v>43063.25</c:v>
                </c:pt>
                <c:pt idx="23522">
                  <c:v>43063.260416666664</c:v>
                </c:pt>
                <c:pt idx="23523">
                  <c:v>43063.270833333336</c:v>
                </c:pt>
                <c:pt idx="23524">
                  <c:v>43063.28125</c:v>
                </c:pt>
                <c:pt idx="23525">
                  <c:v>43063.291666666664</c:v>
                </c:pt>
                <c:pt idx="23526">
                  <c:v>43063.302083333336</c:v>
                </c:pt>
                <c:pt idx="23527">
                  <c:v>43063.3125</c:v>
                </c:pt>
                <c:pt idx="23528">
                  <c:v>43063.322916666664</c:v>
                </c:pt>
                <c:pt idx="23529">
                  <c:v>43063.333333333336</c:v>
                </c:pt>
                <c:pt idx="23530">
                  <c:v>43063.34375</c:v>
                </c:pt>
                <c:pt idx="23531">
                  <c:v>43063.354166666664</c:v>
                </c:pt>
                <c:pt idx="23532">
                  <c:v>43063.364583333336</c:v>
                </c:pt>
                <c:pt idx="23533">
                  <c:v>43063.375</c:v>
                </c:pt>
                <c:pt idx="23534">
                  <c:v>43063.385416666664</c:v>
                </c:pt>
                <c:pt idx="23535">
                  <c:v>43063.395833333336</c:v>
                </c:pt>
                <c:pt idx="23536">
                  <c:v>43063.40625</c:v>
                </c:pt>
                <c:pt idx="23537">
                  <c:v>43063.416666666664</c:v>
                </c:pt>
                <c:pt idx="23538">
                  <c:v>43063.427083333336</c:v>
                </c:pt>
                <c:pt idx="23539">
                  <c:v>43063.4375</c:v>
                </c:pt>
                <c:pt idx="23540">
                  <c:v>43063.447916666664</c:v>
                </c:pt>
                <c:pt idx="23541">
                  <c:v>43063.458333333336</c:v>
                </c:pt>
                <c:pt idx="23542">
                  <c:v>43063.46875</c:v>
                </c:pt>
                <c:pt idx="23543">
                  <c:v>43063.479166666664</c:v>
                </c:pt>
                <c:pt idx="23544">
                  <c:v>43063.489583333336</c:v>
                </c:pt>
                <c:pt idx="23545">
                  <c:v>43063.5</c:v>
                </c:pt>
                <c:pt idx="23546">
                  <c:v>43063.510416666664</c:v>
                </c:pt>
                <c:pt idx="23547">
                  <c:v>43063.520833333336</c:v>
                </c:pt>
                <c:pt idx="23548">
                  <c:v>43063.53125</c:v>
                </c:pt>
                <c:pt idx="23549">
                  <c:v>43063.541666666664</c:v>
                </c:pt>
                <c:pt idx="23550">
                  <c:v>43063.552083333336</c:v>
                </c:pt>
                <c:pt idx="23551">
                  <c:v>43063.5625</c:v>
                </c:pt>
                <c:pt idx="23552">
                  <c:v>43063.572916666664</c:v>
                </c:pt>
                <c:pt idx="23553">
                  <c:v>43063.583333333336</c:v>
                </c:pt>
                <c:pt idx="23554">
                  <c:v>43063.59375</c:v>
                </c:pt>
                <c:pt idx="23555">
                  <c:v>43063.604166666664</c:v>
                </c:pt>
                <c:pt idx="23556">
                  <c:v>43063.614583333336</c:v>
                </c:pt>
                <c:pt idx="23557">
                  <c:v>43063.625</c:v>
                </c:pt>
                <c:pt idx="23558">
                  <c:v>43063.635416666664</c:v>
                </c:pt>
                <c:pt idx="23559">
                  <c:v>43063.645833333336</c:v>
                </c:pt>
                <c:pt idx="23560">
                  <c:v>43063.65625</c:v>
                </c:pt>
                <c:pt idx="23561">
                  <c:v>43063.666666666664</c:v>
                </c:pt>
                <c:pt idx="23562">
                  <c:v>43063.677083333336</c:v>
                </c:pt>
                <c:pt idx="23563">
                  <c:v>43063.6875</c:v>
                </c:pt>
                <c:pt idx="23564">
                  <c:v>43063.697916666664</c:v>
                </c:pt>
                <c:pt idx="23565">
                  <c:v>43063.708333333336</c:v>
                </c:pt>
                <c:pt idx="23566">
                  <c:v>43063.71875</c:v>
                </c:pt>
                <c:pt idx="23567">
                  <c:v>43063.729166666664</c:v>
                </c:pt>
                <c:pt idx="23568">
                  <c:v>43063.739583333336</c:v>
                </c:pt>
                <c:pt idx="23569">
                  <c:v>43063.75</c:v>
                </c:pt>
                <c:pt idx="23570">
                  <c:v>43063.760416666664</c:v>
                </c:pt>
                <c:pt idx="23571">
                  <c:v>43063.770833333336</c:v>
                </c:pt>
                <c:pt idx="23572">
                  <c:v>43063.78125</c:v>
                </c:pt>
                <c:pt idx="23573">
                  <c:v>43063.791666666664</c:v>
                </c:pt>
                <c:pt idx="23574">
                  <c:v>43063.802083333336</c:v>
                </c:pt>
                <c:pt idx="23575">
                  <c:v>43063.8125</c:v>
                </c:pt>
                <c:pt idx="23576">
                  <c:v>43063.822916666664</c:v>
                </c:pt>
                <c:pt idx="23577">
                  <c:v>43063.833333333336</c:v>
                </c:pt>
                <c:pt idx="23578">
                  <c:v>43063.84375</c:v>
                </c:pt>
                <c:pt idx="23579">
                  <c:v>43063.854166666664</c:v>
                </c:pt>
                <c:pt idx="23580">
                  <c:v>43063.864583333336</c:v>
                </c:pt>
                <c:pt idx="23581">
                  <c:v>43063.875</c:v>
                </c:pt>
                <c:pt idx="23582">
                  <c:v>43063.885416666664</c:v>
                </c:pt>
                <c:pt idx="23583">
                  <c:v>43063.895833333336</c:v>
                </c:pt>
                <c:pt idx="23584">
                  <c:v>43063.90625</c:v>
                </c:pt>
                <c:pt idx="23585">
                  <c:v>43063.916666666664</c:v>
                </c:pt>
                <c:pt idx="23586">
                  <c:v>43063.927083333336</c:v>
                </c:pt>
                <c:pt idx="23587">
                  <c:v>43063.9375</c:v>
                </c:pt>
                <c:pt idx="23588">
                  <c:v>43063.947916666664</c:v>
                </c:pt>
                <c:pt idx="23589">
                  <c:v>43063.958333333336</c:v>
                </c:pt>
                <c:pt idx="23590">
                  <c:v>43063.96875</c:v>
                </c:pt>
                <c:pt idx="23591">
                  <c:v>43063.979166666664</c:v>
                </c:pt>
                <c:pt idx="23592">
                  <c:v>43063.989583333336</c:v>
                </c:pt>
                <c:pt idx="23593">
                  <c:v>43064</c:v>
                </c:pt>
                <c:pt idx="23594">
                  <c:v>43064.010416666664</c:v>
                </c:pt>
                <c:pt idx="23595">
                  <c:v>43064.020833333336</c:v>
                </c:pt>
                <c:pt idx="23596">
                  <c:v>43064.03125</c:v>
                </c:pt>
                <c:pt idx="23597">
                  <c:v>43064.041666666664</c:v>
                </c:pt>
                <c:pt idx="23598">
                  <c:v>43064.052083333336</c:v>
                </c:pt>
                <c:pt idx="23599">
                  <c:v>43064.0625</c:v>
                </c:pt>
                <c:pt idx="23600">
                  <c:v>43064.072916666664</c:v>
                </c:pt>
                <c:pt idx="23601">
                  <c:v>43064.083333333336</c:v>
                </c:pt>
                <c:pt idx="23602">
                  <c:v>43064.09375</c:v>
                </c:pt>
                <c:pt idx="23603">
                  <c:v>43064.104166666664</c:v>
                </c:pt>
                <c:pt idx="23604">
                  <c:v>43064.114583333336</c:v>
                </c:pt>
                <c:pt idx="23605">
                  <c:v>43064.125</c:v>
                </c:pt>
                <c:pt idx="23606">
                  <c:v>43064.135416666664</c:v>
                </c:pt>
                <c:pt idx="23607">
                  <c:v>43064.145833333336</c:v>
                </c:pt>
                <c:pt idx="23608">
                  <c:v>43064.15625</c:v>
                </c:pt>
                <c:pt idx="23609">
                  <c:v>43064.166666666664</c:v>
                </c:pt>
                <c:pt idx="23610">
                  <c:v>43064.177083333336</c:v>
                </c:pt>
                <c:pt idx="23611">
                  <c:v>43064.1875</c:v>
                </c:pt>
                <c:pt idx="23612">
                  <c:v>43064.197916666664</c:v>
                </c:pt>
                <c:pt idx="23613">
                  <c:v>43064.208333333336</c:v>
                </c:pt>
                <c:pt idx="23614">
                  <c:v>43064.21875</c:v>
                </c:pt>
                <c:pt idx="23615">
                  <c:v>43064.229166666664</c:v>
                </c:pt>
                <c:pt idx="23616">
                  <c:v>43064.239583333336</c:v>
                </c:pt>
                <c:pt idx="23617">
                  <c:v>43064.25</c:v>
                </c:pt>
                <c:pt idx="23618">
                  <c:v>43064.260416666664</c:v>
                </c:pt>
                <c:pt idx="23619">
                  <c:v>43064.270833333336</c:v>
                </c:pt>
                <c:pt idx="23620">
                  <c:v>43064.28125</c:v>
                </c:pt>
                <c:pt idx="23621">
                  <c:v>43064.291666666664</c:v>
                </c:pt>
                <c:pt idx="23622">
                  <c:v>43064.302083333336</c:v>
                </c:pt>
                <c:pt idx="23623">
                  <c:v>43064.3125</c:v>
                </c:pt>
                <c:pt idx="23624">
                  <c:v>43064.322916666664</c:v>
                </c:pt>
                <c:pt idx="23625">
                  <c:v>43064.333333333336</c:v>
                </c:pt>
                <c:pt idx="23626">
                  <c:v>43064.34375</c:v>
                </c:pt>
                <c:pt idx="23627">
                  <c:v>43064.354166666664</c:v>
                </c:pt>
                <c:pt idx="23628">
                  <c:v>43064.364583333336</c:v>
                </c:pt>
                <c:pt idx="23629">
                  <c:v>43064.375</c:v>
                </c:pt>
                <c:pt idx="23630">
                  <c:v>43064.385416666664</c:v>
                </c:pt>
                <c:pt idx="23631">
                  <c:v>43064.395833333336</c:v>
                </c:pt>
                <c:pt idx="23632">
                  <c:v>43064.40625</c:v>
                </c:pt>
                <c:pt idx="23633">
                  <c:v>43064.416666666664</c:v>
                </c:pt>
                <c:pt idx="23634">
                  <c:v>43064.427083333336</c:v>
                </c:pt>
                <c:pt idx="23635">
                  <c:v>43064.4375</c:v>
                </c:pt>
                <c:pt idx="23636">
                  <c:v>43064.447916666664</c:v>
                </c:pt>
                <c:pt idx="23637">
                  <c:v>43064.458333333336</c:v>
                </c:pt>
                <c:pt idx="23638">
                  <c:v>43064.46875</c:v>
                </c:pt>
                <c:pt idx="23639">
                  <c:v>43064.479166666664</c:v>
                </c:pt>
                <c:pt idx="23640">
                  <c:v>43064.489583333336</c:v>
                </c:pt>
                <c:pt idx="23641">
                  <c:v>43064.5</c:v>
                </c:pt>
                <c:pt idx="23642">
                  <c:v>43064.510416666664</c:v>
                </c:pt>
                <c:pt idx="23643">
                  <c:v>43064.520833333336</c:v>
                </c:pt>
                <c:pt idx="23644">
                  <c:v>43064.53125</c:v>
                </c:pt>
                <c:pt idx="23645">
                  <c:v>43064.541666666664</c:v>
                </c:pt>
                <c:pt idx="23646">
                  <c:v>43064.552083333336</c:v>
                </c:pt>
                <c:pt idx="23647">
                  <c:v>43064.5625</c:v>
                </c:pt>
                <c:pt idx="23648">
                  <c:v>43064.572916666664</c:v>
                </c:pt>
                <c:pt idx="23649">
                  <c:v>43064.583333333336</c:v>
                </c:pt>
                <c:pt idx="23650">
                  <c:v>43064.59375</c:v>
                </c:pt>
                <c:pt idx="23651">
                  <c:v>43064.604166666664</c:v>
                </c:pt>
                <c:pt idx="23652">
                  <c:v>43064.614583333336</c:v>
                </c:pt>
                <c:pt idx="23653">
                  <c:v>43064.625</c:v>
                </c:pt>
                <c:pt idx="23654">
                  <c:v>43064.635416666664</c:v>
                </c:pt>
                <c:pt idx="23655">
                  <c:v>43064.645833333336</c:v>
                </c:pt>
                <c:pt idx="23656">
                  <c:v>43064.65625</c:v>
                </c:pt>
                <c:pt idx="23657">
                  <c:v>43064.666666666664</c:v>
                </c:pt>
                <c:pt idx="23658">
                  <c:v>43064.677083333336</c:v>
                </c:pt>
                <c:pt idx="23659">
                  <c:v>43064.6875</c:v>
                </c:pt>
                <c:pt idx="23660">
                  <c:v>43064.697916666664</c:v>
                </c:pt>
                <c:pt idx="23661">
                  <c:v>43064.708333333336</c:v>
                </c:pt>
                <c:pt idx="23662">
                  <c:v>43064.71875</c:v>
                </c:pt>
                <c:pt idx="23663">
                  <c:v>43064.729166666664</c:v>
                </c:pt>
                <c:pt idx="23664">
                  <c:v>43064.739583333336</c:v>
                </c:pt>
                <c:pt idx="23665">
                  <c:v>43064.75</c:v>
                </c:pt>
                <c:pt idx="23666">
                  <c:v>43064.760416666664</c:v>
                </c:pt>
                <c:pt idx="23667">
                  <c:v>43064.770833333336</c:v>
                </c:pt>
                <c:pt idx="23668">
                  <c:v>43064.78125</c:v>
                </c:pt>
                <c:pt idx="23669">
                  <c:v>43064.791666666664</c:v>
                </c:pt>
                <c:pt idx="23670">
                  <c:v>43064.802083333336</c:v>
                </c:pt>
                <c:pt idx="23671">
                  <c:v>43064.8125</c:v>
                </c:pt>
                <c:pt idx="23672">
                  <c:v>43064.822916666664</c:v>
                </c:pt>
                <c:pt idx="23673">
                  <c:v>43064.833333333336</c:v>
                </c:pt>
                <c:pt idx="23674">
                  <c:v>43064.84375</c:v>
                </c:pt>
                <c:pt idx="23675">
                  <c:v>43064.854166666664</c:v>
                </c:pt>
                <c:pt idx="23676">
                  <c:v>43064.864583333336</c:v>
                </c:pt>
                <c:pt idx="23677">
                  <c:v>43064.875</c:v>
                </c:pt>
                <c:pt idx="23678">
                  <c:v>43064.885416666664</c:v>
                </c:pt>
                <c:pt idx="23679">
                  <c:v>43064.895833333336</c:v>
                </c:pt>
                <c:pt idx="23680">
                  <c:v>43064.90625</c:v>
                </c:pt>
                <c:pt idx="23681">
                  <c:v>43064.916666666664</c:v>
                </c:pt>
                <c:pt idx="23682">
                  <c:v>43064.927083333336</c:v>
                </c:pt>
                <c:pt idx="23683">
                  <c:v>43064.9375</c:v>
                </c:pt>
                <c:pt idx="23684">
                  <c:v>43064.947916666664</c:v>
                </c:pt>
                <c:pt idx="23685">
                  <c:v>43064.958333333336</c:v>
                </c:pt>
                <c:pt idx="23686">
                  <c:v>43064.96875</c:v>
                </c:pt>
                <c:pt idx="23687">
                  <c:v>43064.979166666664</c:v>
                </c:pt>
                <c:pt idx="23688">
                  <c:v>43064.989583333336</c:v>
                </c:pt>
                <c:pt idx="23689">
                  <c:v>43065</c:v>
                </c:pt>
                <c:pt idx="23690">
                  <c:v>43065.010416666664</c:v>
                </c:pt>
                <c:pt idx="23691">
                  <c:v>43065.020833333336</c:v>
                </c:pt>
                <c:pt idx="23692">
                  <c:v>43065.03125</c:v>
                </c:pt>
                <c:pt idx="23693">
                  <c:v>43065.041666666664</c:v>
                </c:pt>
                <c:pt idx="23694">
                  <c:v>43065.052083333336</c:v>
                </c:pt>
                <c:pt idx="23695">
                  <c:v>43065.0625</c:v>
                </c:pt>
                <c:pt idx="23696">
                  <c:v>43065.072916666664</c:v>
                </c:pt>
                <c:pt idx="23697">
                  <c:v>43065.083333333336</c:v>
                </c:pt>
                <c:pt idx="23698">
                  <c:v>43065.09375</c:v>
                </c:pt>
                <c:pt idx="23699">
                  <c:v>43065.104166666664</c:v>
                </c:pt>
                <c:pt idx="23700">
                  <c:v>43065.114583333336</c:v>
                </c:pt>
                <c:pt idx="23701">
                  <c:v>43065.125</c:v>
                </c:pt>
                <c:pt idx="23702">
                  <c:v>43065.135416666664</c:v>
                </c:pt>
                <c:pt idx="23703">
                  <c:v>43065.145833333336</c:v>
                </c:pt>
                <c:pt idx="23704">
                  <c:v>43065.15625</c:v>
                </c:pt>
                <c:pt idx="23705">
                  <c:v>43065.166666666664</c:v>
                </c:pt>
                <c:pt idx="23706">
                  <c:v>43065.177083333336</c:v>
                </c:pt>
                <c:pt idx="23707">
                  <c:v>43065.1875</c:v>
                </c:pt>
                <c:pt idx="23708">
                  <c:v>43065.197916666664</c:v>
                </c:pt>
                <c:pt idx="23709">
                  <c:v>43065.208333333336</c:v>
                </c:pt>
                <c:pt idx="23710">
                  <c:v>43065.21875</c:v>
                </c:pt>
                <c:pt idx="23711">
                  <c:v>43065.229166666664</c:v>
                </c:pt>
                <c:pt idx="23712">
                  <c:v>43065.239583333336</c:v>
                </c:pt>
                <c:pt idx="23713">
                  <c:v>43065.25</c:v>
                </c:pt>
                <c:pt idx="23714">
                  <c:v>43065.260416666664</c:v>
                </c:pt>
                <c:pt idx="23715">
                  <c:v>43065.270833333336</c:v>
                </c:pt>
                <c:pt idx="23716">
                  <c:v>43065.28125</c:v>
                </c:pt>
                <c:pt idx="23717">
                  <c:v>43065.291666666664</c:v>
                </c:pt>
                <c:pt idx="23718">
                  <c:v>43065.302083333336</c:v>
                </c:pt>
                <c:pt idx="23719">
                  <c:v>43065.3125</c:v>
                </c:pt>
                <c:pt idx="23720">
                  <c:v>43065.322916666664</c:v>
                </c:pt>
                <c:pt idx="23721">
                  <c:v>43065.333333333336</c:v>
                </c:pt>
                <c:pt idx="23722">
                  <c:v>43065.34375</c:v>
                </c:pt>
                <c:pt idx="23723">
                  <c:v>43065.354166666664</c:v>
                </c:pt>
                <c:pt idx="23724">
                  <c:v>43065.364583333336</c:v>
                </c:pt>
                <c:pt idx="23725">
                  <c:v>43065.375</c:v>
                </c:pt>
                <c:pt idx="23726">
                  <c:v>43065.385416666664</c:v>
                </c:pt>
                <c:pt idx="23727">
                  <c:v>43065.395833333336</c:v>
                </c:pt>
                <c:pt idx="23728">
                  <c:v>43065.40625</c:v>
                </c:pt>
                <c:pt idx="23729">
                  <c:v>43065.416666666664</c:v>
                </c:pt>
                <c:pt idx="23730">
                  <c:v>43065.427083333336</c:v>
                </c:pt>
                <c:pt idx="23731">
                  <c:v>43065.4375</c:v>
                </c:pt>
                <c:pt idx="23732">
                  <c:v>43065.447916666664</c:v>
                </c:pt>
                <c:pt idx="23733">
                  <c:v>43065.458333333336</c:v>
                </c:pt>
                <c:pt idx="23734">
                  <c:v>43065.46875</c:v>
                </c:pt>
                <c:pt idx="23735">
                  <c:v>43065.479166666664</c:v>
                </c:pt>
                <c:pt idx="23736">
                  <c:v>43065.489583333336</c:v>
                </c:pt>
                <c:pt idx="23737">
                  <c:v>43065.5</c:v>
                </c:pt>
                <c:pt idx="23738">
                  <c:v>43065.510416666664</c:v>
                </c:pt>
                <c:pt idx="23739">
                  <c:v>43065.520833333336</c:v>
                </c:pt>
                <c:pt idx="23740">
                  <c:v>43065.53125</c:v>
                </c:pt>
                <c:pt idx="23741">
                  <c:v>43065.541666666664</c:v>
                </c:pt>
                <c:pt idx="23742">
                  <c:v>43065.552083333336</c:v>
                </c:pt>
                <c:pt idx="23743">
                  <c:v>43065.5625</c:v>
                </c:pt>
                <c:pt idx="23744">
                  <c:v>43065.572916666664</c:v>
                </c:pt>
                <c:pt idx="23745">
                  <c:v>43065.583333333336</c:v>
                </c:pt>
                <c:pt idx="23746">
                  <c:v>43065.59375</c:v>
                </c:pt>
                <c:pt idx="23747">
                  <c:v>43065.604166666664</c:v>
                </c:pt>
                <c:pt idx="23748">
                  <c:v>43065.614583333336</c:v>
                </c:pt>
                <c:pt idx="23749">
                  <c:v>43065.625</c:v>
                </c:pt>
                <c:pt idx="23750">
                  <c:v>43065.635416666664</c:v>
                </c:pt>
                <c:pt idx="23751">
                  <c:v>43065.645833333336</c:v>
                </c:pt>
                <c:pt idx="23752">
                  <c:v>43065.65625</c:v>
                </c:pt>
                <c:pt idx="23753">
                  <c:v>43065.666666666664</c:v>
                </c:pt>
                <c:pt idx="23754">
                  <c:v>43065.677083333336</c:v>
                </c:pt>
                <c:pt idx="23755">
                  <c:v>43065.6875</c:v>
                </c:pt>
                <c:pt idx="23756">
                  <c:v>43065.697916666664</c:v>
                </c:pt>
                <c:pt idx="23757">
                  <c:v>43065.708333333336</c:v>
                </c:pt>
                <c:pt idx="23758">
                  <c:v>43065.71875</c:v>
                </c:pt>
                <c:pt idx="23759">
                  <c:v>43065.729166666664</c:v>
                </c:pt>
                <c:pt idx="23760">
                  <c:v>43065.739583333336</c:v>
                </c:pt>
                <c:pt idx="23761">
                  <c:v>43065.75</c:v>
                </c:pt>
                <c:pt idx="23762">
                  <c:v>43065.760416666664</c:v>
                </c:pt>
                <c:pt idx="23763">
                  <c:v>43065.770833333336</c:v>
                </c:pt>
                <c:pt idx="23764">
                  <c:v>43065.78125</c:v>
                </c:pt>
                <c:pt idx="23765">
                  <c:v>43065.791666666664</c:v>
                </c:pt>
                <c:pt idx="23766">
                  <c:v>43065.802083333336</c:v>
                </c:pt>
                <c:pt idx="23767">
                  <c:v>43065.8125</c:v>
                </c:pt>
                <c:pt idx="23768">
                  <c:v>43065.822916666664</c:v>
                </c:pt>
                <c:pt idx="23769">
                  <c:v>43065.833333333336</c:v>
                </c:pt>
                <c:pt idx="23770">
                  <c:v>43065.84375</c:v>
                </c:pt>
                <c:pt idx="23771">
                  <c:v>43065.854166666664</c:v>
                </c:pt>
                <c:pt idx="23772">
                  <c:v>43065.864583333336</c:v>
                </c:pt>
                <c:pt idx="23773">
                  <c:v>43065.875</c:v>
                </c:pt>
                <c:pt idx="23774">
                  <c:v>43065.885416666664</c:v>
                </c:pt>
                <c:pt idx="23775">
                  <c:v>43065.895833333336</c:v>
                </c:pt>
                <c:pt idx="23776">
                  <c:v>43065.90625</c:v>
                </c:pt>
                <c:pt idx="23777">
                  <c:v>43065.916666666664</c:v>
                </c:pt>
                <c:pt idx="23778">
                  <c:v>43065.927083333336</c:v>
                </c:pt>
                <c:pt idx="23779">
                  <c:v>43065.9375</c:v>
                </c:pt>
                <c:pt idx="23780">
                  <c:v>43065.947916666664</c:v>
                </c:pt>
                <c:pt idx="23781">
                  <c:v>43065.958333333336</c:v>
                </c:pt>
                <c:pt idx="23782">
                  <c:v>43065.96875</c:v>
                </c:pt>
                <c:pt idx="23783">
                  <c:v>43065.979166666664</c:v>
                </c:pt>
                <c:pt idx="23784">
                  <c:v>43065.989583333336</c:v>
                </c:pt>
                <c:pt idx="23785">
                  <c:v>43066</c:v>
                </c:pt>
                <c:pt idx="23786">
                  <c:v>43066.010416666664</c:v>
                </c:pt>
                <c:pt idx="23787">
                  <c:v>43066.020833333336</c:v>
                </c:pt>
                <c:pt idx="23788">
                  <c:v>43066.03125</c:v>
                </c:pt>
                <c:pt idx="23789">
                  <c:v>43066.041666666664</c:v>
                </c:pt>
                <c:pt idx="23790">
                  <c:v>43066.052083333336</c:v>
                </c:pt>
                <c:pt idx="23791">
                  <c:v>43066.0625</c:v>
                </c:pt>
                <c:pt idx="23792">
                  <c:v>43066.072916666664</c:v>
                </c:pt>
                <c:pt idx="23793">
                  <c:v>43066.083333333336</c:v>
                </c:pt>
                <c:pt idx="23794">
                  <c:v>43066.09375</c:v>
                </c:pt>
                <c:pt idx="23795">
                  <c:v>43066.104166666664</c:v>
                </c:pt>
                <c:pt idx="23796">
                  <c:v>43066.114583333336</c:v>
                </c:pt>
                <c:pt idx="23797">
                  <c:v>43066.125</c:v>
                </c:pt>
                <c:pt idx="23798">
                  <c:v>43066.135416666664</c:v>
                </c:pt>
                <c:pt idx="23799">
                  <c:v>43066.145833333336</c:v>
                </c:pt>
                <c:pt idx="23800">
                  <c:v>43066.15625</c:v>
                </c:pt>
                <c:pt idx="23801">
                  <c:v>43066.166666666664</c:v>
                </c:pt>
                <c:pt idx="23802">
                  <c:v>43066.177083333336</c:v>
                </c:pt>
                <c:pt idx="23803">
                  <c:v>43066.1875</c:v>
                </c:pt>
                <c:pt idx="23804">
                  <c:v>43066.197916666664</c:v>
                </c:pt>
                <c:pt idx="23805">
                  <c:v>43066.208333333336</c:v>
                </c:pt>
                <c:pt idx="23806">
                  <c:v>43066.21875</c:v>
                </c:pt>
                <c:pt idx="23807">
                  <c:v>43066.229166666664</c:v>
                </c:pt>
                <c:pt idx="23808">
                  <c:v>43066.239583333336</c:v>
                </c:pt>
                <c:pt idx="23809">
                  <c:v>43066.25</c:v>
                </c:pt>
                <c:pt idx="23810">
                  <c:v>43066.260416666664</c:v>
                </c:pt>
                <c:pt idx="23811">
                  <c:v>43066.270833333336</c:v>
                </c:pt>
                <c:pt idx="23812">
                  <c:v>43066.28125</c:v>
                </c:pt>
                <c:pt idx="23813">
                  <c:v>43066.291666666664</c:v>
                </c:pt>
                <c:pt idx="23814">
                  <c:v>43066.302083333336</c:v>
                </c:pt>
                <c:pt idx="23815">
                  <c:v>43066.3125</c:v>
                </c:pt>
                <c:pt idx="23816">
                  <c:v>43066.322916666664</c:v>
                </c:pt>
                <c:pt idx="23817">
                  <c:v>43066.333333333336</c:v>
                </c:pt>
                <c:pt idx="23818">
                  <c:v>43066.34375</c:v>
                </c:pt>
                <c:pt idx="23819">
                  <c:v>43066.354166666664</c:v>
                </c:pt>
                <c:pt idx="23820">
                  <c:v>43066.364583333336</c:v>
                </c:pt>
                <c:pt idx="23821">
                  <c:v>43066.375</c:v>
                </c:pt>
                <c:pt idx="23822">
                  <c:v>43066.385416666664</c:v>
                </c:pt>
                <c:pt idx="23823">
                  <c:v>43066.395833333336</c:v>
                </c:pt>
                <c:pt idx="23824">
                  <c:v>43066.40625</c:v>
                </c:pt>
                <c:pt idx="23825">
                  <c:v>43066.416666666664</c:v>
                </c:pt>
                <c:pt idx="23826">
                  <c:v>43066.427083333336</c:v>
                </c:pt>
                <c:pt idx="23827">
                  <c:v>43066.4375</c:v>
                </c:pt>
                <c:pt idx="23828">
                  <c:v>43066.447916666664</c:v>
                </c:pt>
                <c:pt idx="23829">
                  <c:v>43066.458333333336</c:v>
                </c:pt>
                <c:pt idx="23830">
                  <c:v>43066.46875</c:v>
                </c:pt>
                <c:pt idx="23831">
                  <c:v>43066.479166666664</c:v>
                </c:pt>
                <c:pt idx="23832">
                  <c:v>43066.489583333336</c:v>
                </c:pt>
                <c:pt idx="23833">
                  <c:v>43066.5</c:v>
                </c:pt>
                <c:pt idx="23834">
                  <c:v>43066.510416666664</c:v>
                </c:pt>
                <c:pt idx="23835">
                  <c:v>43066.520833333336</c:v>
                </c:pt>
                <c:pt idx="23836">
                  <c:v>43066.53125</c:v>
                </c:pt>
                <c:pt idx="23837">
                  <c:v>43066.541666666664</c:v>
                </c:pt>
                <c:pt idx="23838">
                  <c:v>43066.552083333336</c:v>
                </c:pt>
                <c:pt idx="23839">
                  <c:v>43066.5625</c:v>
                </c:pt>
                <c:pt idx="23840">
                  <c:v>43066.572916666664</c:v>
                </c:pt>
                <c:pt idx="23841">
                  <c:v>43066.583333333336</c:v>
                </c:pt>
                <c:pt idx="23842">
                  <c:v>43066.59375</c:v>
                </c:pt>
                <c:pt idx="23843">
                  <c:v>43066.604166666664</c:v>
                </c:pt>
                <c:pt idx="23844">
                  <c:v>43066.614583333336</c:v>
                </c:pt>
                <c:pt idx="23845">
                  <c:v>43066.625</c:v>
                </c:pt>
                <c:pt idx="23846">
                  <c:v>43066.635416666664</c:v>
                </c:pt>
                <c:pt idx="23847">
                  <c:v>43066.645833333336</c:v>
                </c:pt>
                <c:pt idx="23848">
                  <c:v>43066.65625</c:v>
                </c:pt>
                <c:pt idx="23849">
                  <c:v>43066.666666666664</c:v>
                </c:pt>
                <c:pt idx="23850">
                  <c:v>43066.677083333336</c:v>
                </c:pt>
                <c:pt idx="23851">
                  <c:v>43066.6875</c:v>
                </c:pt>
                <c:pt idx="23852">
                  <c:v>43066.697916666664</c:v>
                </c:pt>
                <c:pt idx="23853">
                  <c:v>43066.708333333336</c:v>
                </c:pt>
                <c:pt idx="23854">
                  <c:v>43066.71875</c:v>
                </c:pt>
                <c:pt idx="23855">
                  <c:v>43066.729166666664</c:v>
                </c:pt>
                <c:pt idx="23856">
                  <c:v>43066.739583333336</c:v>
                </c:pt>
                <c:pt idx="23857">
                  <c:v>43066.75</c:v>
                </c:pt>
                <c:pt idx="23858">
                  <c:v>43066.760416666664</c:v>
                </c:pt>
                <c:pt idx="23859">
                  <c:v>43066.770833333336</c:v>
                </c:pt>
                <c:pt idx="23860">
                  <c:v>43066.78125</c:v>
                </c:pt>
                <c:pt idx="23861">
                  <c:v>43066.791666666664</c:v>
                </c:pt>
                <c:pt idx="23862">
                  <c:v>43066.802083333336</c:v>
                </c:pt>
                <c:pt idx="23863">
                  <c:v>43066.8125</c:v>
                </c:pt>
                <c:pt idx="23864">
                  <c:v>43066.822916666664</c:v>
                </c:pt>
                <c:pt idx="23865">
                  <c:v>43066.833333333336</c:v>
                </c:pt>
                <c:pt idx="23866">
                  <c:v>43066.84375</c:v>
                </c:pt>
                <c:pt idx="23867">
                  <c:v>43066.854166666664</c:v>
                </c:pt>
                <c:pt idx="23868">
                  <c:v>43066.864583333336</c:v>
                </c:pt>
                <c:pt idx="23869">
                  <c:v>43066.875</c:v>
                </c:pt>
                <c:pt idx="23870">
                  <c:v>43066.885416666664</c:v>
                </c:pt>
                <c:pt idx="23871">
                  <c:v>43066.895833333336</c:v>
                </c:pt>
                <c:pt idx="23872">
                  <c:v>43066.90625</c:v>
                </c:pt>
                <c:pt idx="23873">
                  <c:v>43066.916666666664</c:v>
                </c:pt>
                <c:pt idx="23874">
                  <c:v>43066.927083333336</c:v>
                </c:pt>
                <c:pt idx="23875">
                  <c:v>43066.9375</c:v>
                </c:pt>
                <c:pt idx="23876">
                  <c:v>43066.947916666664</c:v>
                </c:pt>
                <c:pt idx="23877">
                  <c:v>43066.958333333336</c:v>
                </c:pt>
                <c:pt idx="23878">
                  <c:v>43066.96875</c:v>
                </c:pt>
                <c:pt idx="23879">
                  <c:v>43066.979166666664</c:v>
                </c:pt>
                <c:pt idx="23880">
                  <c:v>43066.989583333336</c:v>
                </c:pt>
                <c:pt idx="23881">
                  <c:v>43067</c:v>
                </c:pt>
                <c:pt idx="23882">
                  <c:v>43067.010416666664</c:v>
                </c:pt>
                <c:pt idx="23883">
                  <c:v>43067.020833333336</c:v>
                </c:pt>
                <c:pt idx="23884">
                  <c:v>43067.03125</c:v>
                </c:pt>
                <c:pt idx="23885">
                  <c:v>43067.041666666664</c:v>
                </c:pt>
                <c:pt idx="23886">
                  <c:v>43067.052083333336</c:v>
                </c:pt>
                <c:pt idx="23887">
                  <c:v>43067.0625</c:v>
                </c:pt>
                <c:pt idx="23888">
                  <c:v>43067.072916666664</c:v>
                </c:pt>
                <c:pt idx="23889">
                  <c:v>43067.083333333336</c:v>
                </c:pt>
                <c:pt idx="23890">
                  <c:v>43067.09375</c:v>
                </c:pt>
                <c:pt idx="23891">
                  <c:v>43067.104166666664</c:v>
                </c:pt>
                <c:pt idx="23892">
                  <c:v>43067.114583333336</c:v>
                </c:pt>
                <c:pt idx="23893">
                  <c:v>43067.125</c:v>
                </c:pt>
                <c:pt idx="23894">
                  <c:v>43067.135416666664</c:v>
                </c:pt>
                <c:pt idx="23895">
                  <c:v>43067.145833333336</c:v>
                </c:pt>
                <c:pt idx="23896">
                  <c:v>43067.15625</c:v>
                </c:pt>
                <c:pt idx="23897">
                  <c:v>43067.166666666664</c:v>
                </c:pt>
                <c:pt idx="23898">
                  <c:v>43067.177083333336</c:v>
                </c:pt>
                <c:pt idx="23899">
                  <c:v>43067.1875</c:v>
                </c:pt>
                <c:pt idx="23900">
                  <c:v>43067.197916666664</c:v>
                </c:pt>
                <c:pt idx="23901">
                  <c:v>43067.208333333336</c:v>
                </c:pt>
                <c:pt idx="23902">
                  <c:v>43067.21875</c:v>
                </c:pt>
                <c:pt idx="23903">
                  <c:v>43067.229166666664</c:v>
                </c:pt>
                <c:pt idx="23904">
                  <c:v>43067.239583333336</c:v>
                </c:pt>
                <c:pt idx="23905">
                  <c:v>43067.25</c:v>
                </c:pt>
                <c:pt idx="23906">
                  <c:v>43067.260416666664</c:v>
                </c:pt>
                <c:pt idx="23907">
                  <c:v>43067.270833333336</c:v>
                </c:pt>
                <c:pt idx="23908">
                  <c:v>43067.28125</c:v>
                </c:pt>
                <c:pt idx="23909">
                  <c:v>43067.291666666664</c:v>
                </c:pt>
                <c:pt idx="23910">
                  <c:v>43067.302083333336</c:v>
                </c:pt>
                <c:pt idx="23911">
                  <c:v>43067.3125</c:v>
                </c:pt>
                <c:pt idx="23912">
                  <c:v>43067.322916666664</c:v>
                </c:pt>
                <c:pt idx="23913">
                  <c:v>43067.333333333336</c:v>
                </c:pt>
                <c:pt idx="23914">
                  <c:v>43067.34375</c:v>
                </c:pt>
                <c:pt idx="23915">
                  <c:v>43067.354166666664</c:v>
                </c:pt>
                <c:pt idx="23916">
                  <c:v>43067.364583333336</c:v>
                </c:pt>
                <c:pt idx="23917">
                  <c:v>43067.375</c:v>
                </c:pt>
                <c:pt idx="23918">
                  <c:v>43067.385416666664</c:v>
                </c:pt>
                <c:pt idx="23919">
                  <c:v>43067.395833333336</c:v>
                </c:pt>
                <c:pt idx="23920">
                  <c:v>43067.40625</c:v>
                </c:pt>
                <c:pt idx="23921">
                  <c:v>43067.416666666664</c:v>
                </c:pt>
                <c:pt idx="23922">
                  <c:v>43067.427083333336</c:v>
                </c:pt>
                <c:pt idx="23923">
                  <c:v>43067.4375</c:v>
                </c:pt>
                <c:pt idx="23924">
                  <c:v>43067.447916666664</c:v>
                </c:pt>
                <c:pt idx="23925">
                  <c:v>43067.458333333336</c:v>
                </c:pt>
                <c:pt idx="23926">
                  <c:v>43067.46875</c:v>
                </c:pt>
                <c:pt idx="23927">
                  <c:v>43067.479166666664</c:v>
                </c:pt>
                <c:pt idx="23928">
                  <c:v>43067.489583333336</c:v>
                </c:pt>
                <c:pt idx="23929">
                  <c:v>43067.5</c:v>
                </c:pt>
                <c:pt idx="23930">
                  <c:v>43067.510416666664</c:v>
                </c:pt>
                <c:pt idx="23931">
                  <c:v>43067.520833333336</c:v>
                </c:pt>
                <c:pt idx="23932">
                  <c:v>43067.53125</c:v>
                </c:pt>
                <c:pt idx="23933">
                  <c:v>43067.541666666664</c:v>
                </c:pt>
                <c:pt idx="23934">
                  <c:v>43067.552083333336</c:v>
                </c:pt>
                <c:pt idx="23935">
                  <c:v>43067.5625</c:v>
                </c:pt>
                <c:pt idx="23936">
                  <c:v>43067.572916666664</c:v>
                </c:pt>
                <c:pt idx="23937">
                  <c:v>43067.583333333336</c:v>
                </c:pt>
                <c:pt idx="23938">
                  <c:v>43067.59375</c:v>
                </c:pt>
                <c:pt idx="23939">
                  <c:v>43067.604166666664</c:v>
                </c:pt>
                <c:pt idx="23940">
                  <c:v>43067.614583333336</c:v>
                </c:pt>
                <c:pt idx="23941">
                  <c:v>43067.625</c:v>
                </c:pt>
                <c:pt idx="23942">
                  <c:v>43067.635416666664</c:v>
                </c:pt>
                <c:pt idx="23943">
                  <c:v>43067.645833333336</c:v>
                </c:pt>
                <c:pt idx="23944">
                  <c:v>43067.65625</c:v>
                </c:pt>
                <c:pt idx="23945">
                  <c:v>43067.666666666664</c:v>
                </c:pt>
                <c:pt idx="23946">
                  <c:v>43067.677083333336</c:v>
                </c:pt>
                <c:pt idx="23947">
                  <c:v>43067.6875</c:v>
                </c:pt>
                <c:pt idx="23948">
                  <c:v>43067.697916666664</c:v>
                </c:pt>
                <c:pt idx="23949">
                  <c:v>43067.708333333336</c:v>
                </c:pt>
                <c:pt idx="23950">
                  <c:v>43067.71875</c:v>
                </c:pt>
                <c:pt idx="23951">
                  <c:v>43067.729166666664</c:v>
                </c:pt>
                <c:pt idx="23952">
                  <c:v>43067.739583333336</c:v>
                </c:pt>
                <c:pt idx="23953">
                  <c:v>43067.75</c:v>
                </c:pt>
                <c:pt idx="23954">
                  <c:v>43067.760416666664</c:v>
                </c:pt>
                <c:pt idx="23955">
                  <c:v>43067.770833333336</c:v>
                </c:pt>
                <c:pt idx="23956">
                  <c:v>43067.78125</c:v>
                </c:pt>
                <c:pt idx="23957">
                  <c:v>43067.791666666664</c:v>
                </c:pt>
                <c:pt idx="23958">
                  <c:v>43067.802083333336</c:v>
                </c:pt>
                <c:pt idx="23959">
                  <c:v>43067.8125</c:v>
                </c:pt>
                <c:pt idx="23960">
                  <c:v>43067.822916666664</c:v>
                </c:pt>
                <c:pt idx="23961">
                  <c:v>43067.833333333336</c:v>
                </c:pt>
                <c:pt idx="23962">
                  <c:v>43067.84375</c:v>
                </c:pt>
                <c:pt idx="23963">
                  <c:v>43067.854166666664</c:v>
                </c:pt>
                <c:pt idx="23964">
                  <c:v>43067.864583333336</c:v>
                </c:pt>
                <c:pt idx="23965">
                  <c:v>43067.875</c:v>
                </c:pt>
                <c:pt idx="23966">
                  <c:v>43067.885416666664</c:v>
                </c:pt>
                <c:pt idx="23967">
                  <c:v>43067.895833333336</c:v>
                </c:pt>
                <c:pt idx="23968">
                  <c:v>43067.90625</c:v>
                </c:pt>
                <c:pt idx="23969">
                  <c:v>43067.916666666664</c:v>
                </c:pt>
                <c:pt idx="23970">
                  <c:v>43067.927083333336</c:v>
                </c:pt>
                <c:pt idx="23971">
                  <c:v>43067.9375</c:v>
                </c:pt>
                <c:pt idx="23972">
                  <c:v>43067.947916666664</c:v>
                </c:pt>
                <c:pt idx="23973">
                  <c:v>43067.958333333336</c:v>
                </c:pt>
                <c:pt idx="23974">
                  <c:v>43067.96875</c:v>
                </c:pt>
                <c:pt idx="23975">
                  <c:v>43067.979166666664</c:v>
                </c:pt>
                <c:pt idx="23976">
                  <c:v>43067.989583333336</c:v>
                </c:pt>
                <c:pt idx="23977">
                  <c:v>43068</c:v>
                </c:pt>
                <c:pt idx="23978">
                  <c:v>43068.010416666664</c:v>
                </c:pt>
                <c:pt idx="23979">
                  <c:v>43068.020833333336</c:v>
                </c:pt>
                <c:pt idx="23980">
                  <c:v>43068.03125</c:v>
                </c:pt>
                <c:pt idx="23981">
                  <c:v>43068.041666666664</c:v>
                </c:pt>
                <c:pt idx="23982">
                  <c:v>43068.052083333336</c:v>
                </c:pt>
                <c:pt idx="23983">
                  <c:v>43068.0625</c:v>
                </c:pt>
                <c:pt idx="23984">
                  <c:v>43068.072916666664</c:v>
                </c:pt>
                <c:pt idx="23985">
                  <c:v>43068.083333333336</c:v>
                </c:pt>
                <c:pt idx="23986">
                  <c:v>43068.09375</c:v>
                </c:pt>
                <c:pt idx="23987">
                  <c:v>43068.104166666664</c:v>
                </c:pt>
                <c:pt idx="23988">
                  <c:v>43068.114583333336</c:v>
                </c:pt>
                <c:pt idx="23989">
                  <c:v>43068.125</c:v>
                </c:pt>
                <c:pt idx="23990">
                  <c:v>43068.135416666664</c:v>
                </c:pt>
                <c:pt idx="23991">
                  <c:v>43068.145833333336</c:v>
                </c:pt>
                <c:pt idx="23992">
                  <c:v>43068.15625</c:v>
                </c:pt>
                <c:pt idx="23993">
                  <c:v>43068.166666666664</c:v>
                </c:pt>
                <c:pt idx="23994">
                  <c:v>43068.177083333336</c:v>
                </c:pt>
                <c:pt idx="23995">
                  <c:v>43068.1875</c:v>
                </c:pt>
                <c:pt idx="23996">
                  <c:v>43068.197916666664</c:v>
                </c:pt>
                <c:pt idx="23997">
                  <c:v>43068.208333333336</c:v>
                </c:pt>
                <c:pt idx="23998">
                  <c:v>43068.21875</c:v>
                </c:pt>
                <c:pt idx="23999">
                  <c:v>43068.229166666664</c:v>
                </c:pt>
                <c:pt idx="24000">
                  <c:v>43068.239583333336</c:v>
                </c:pt>
                <c:pt idx="24001">
                  <c:v>43068.25</c:v>
                </c:pt>
                <c:pt idx="24002">
                  <c:v>43068.260416666664</c:v>
                </c:pt>
                <c:pt idx="24003">
                  <c:v>43068.270833333336</c:v>
                </c:pt>
                <c:pt idx="24004">
                  <c:v>43068.28125</c:v>
                </c:pt>
                <c:pt idx="24005">
                  <c:v>43068.291666666664</c:v>
                </c:pt>
                <c:pt idx="24006">
                  <c:v>43068.302083333336</c:v>
                </c:pt>
                <c:pt idx="24007">
                  <c:v>43068.3125</c:v>
                </c:pt>
                <c:pt idx="24008">
                  <c:v>43068.322916666664</c:v>
                </c:pt>
                <c:pt idx="24009">
                  <c:v>43068.333333333336</c:v>
                </c:pt>
                <c:pt idx="24010">
                  <c:v>43068.34375</c:v>
                </c:pt>
                <c:pt idx="24011">
                  <c:v>43068.354166666664</c:v>
                </c:pt>
                <c:pt idx="24012">
                  <c:v>43068.364583333336</c:v>
                </c:pt>
                <c:pt idx="24013">
                  <c:v>43068.375</c:v>
                </c:pt>
                <c:pt idx="24014">
                  <c:v>43068.385416666664</c:v>
                </c:pt>
                <c:pt idx="24015">
                  <c:v>43068.395833333336</c:v>
                </c:pt>
                <c:pt idx="24016">
                  <c:v>43068.40625</c:v>
                </c:pt>
                <c:pt idx="24017">
                  <c:v>43068.416666666664</c:v>
                </c:pt>
                <c:pt idx="24018">
                  <c:v>43068.427083333336</c:v>
                </c:pt>
                <c:pt idx="24019">
                  <c:v>43068.4375</c:v>
                </c:pt>
                <c:pt idx="24020">
                  <c:v>43068.447916666664</c:v>
                </c:pt>
                <c:pt idx="24021">
                  <c:v>43068.458333333336</c:v>
                </c:pt>
                <c:pt idx="24022">
                  <c:v>43068.46875</c:v>
                </c:pt>
                <c:pt idx="24023">
                  <c:v>43068.479166666664</c:v>
                </c:pt>
                <c:pt idx="24024">
                  <c:v>43068.489583333336</c:v>
                </c:pt>
                <c:pt idx="24025">
                  <c:v>43068.5</c:v>
                </c:pt>
                <c:pt idx="24026">
                  <c:v>43068.510416666664</c:v>
                </c:pt>
                <c:pt idx="24027">
                  <c:v>43068.520833333336</c:v>
                </c:pt>
                <c:pt idx="24028">
                  <c:v>43068.53125</c:v>
                </c:pt>
                <c:pt idx="24029">
                  <c:v>43068.541666666664</c:v>
                </c:pt>
                <c:pt idx="24030">
                  <c:v>43068.552083333336</c:v>
                </c:pt>
                <c:pt idx="24031">
                  <c:v>43068.5625</c:v>
                </c:pt>
                <c:pt idx="24032">
                  <c:v>43068.572916666664</c:v>
                </c:pt>
                <c:pt idx="24033">
                  <c:v>43068.583333333336</c:v>
                </c:pt>
                <c:pt idx="24034">
                  <c:v>43068.59375</c:v>
                </c:pt>
                <c:pt idx="24035">
                  <c:v>43068.604166666664</c:v>
                </c:pt>
                <c:pt idx="24036">
                  <c:v>43068.614583333336</c:v>
                </c:pt>
                <c:pt idx="24037">
                  <c:v>43068.625</c:v>
                </c:pt>
                <c:pt idx="24038">
                  <c:v>43068.635416666664</c:v>
                </c:pt>
                <c:pt idx="24039">
                  <c:v>43068.645833333336</c:v>
                </c:pt>
                <c:pt idx="24040">
                  <c:v>43068.65625</c:v>
                </c:pt>
                <c:pt idx="24041">
                  <c:v>43068.666666666664</c:v>
                </c:pt>
                <c:pt idx="24042">
                  <c:v>43068.677083333336</c:v>
                </c:pt>
                <c:pt idx="24043">
                  <c:v>43068.6875</c:v>
                </c:pt>
                <c:pt idx="24044">
                  <c:v>43068.697916666664</c:v>
                </c:pt>
                <c:pt idx="24045">
                  <c:v>43068.708333333336</c:v>
                </c:pt>
                <c:pt idx="24046">
                  <c:v>43068.71875</c:v>
                </c:pt>
                <c:pt idx="24047">
                  <c:v>43068.729166666664</c:v>
                </c:pt>
                <c:pt idx="24048">
                  <c:v>43068.739583333336</c:v>
                </c:pt>
                <c:pt idx="24049">
                  <c:v>43068.75</c:v>
                </c:pt>
                <c:pt idx="24050">
                  <c:v>43068.760416666664</c:v>
                </c:pt>
                <c:pt idx="24051">
                  <c:v>43068.770833333336</c:v>
                </c:pt>
                <c:pt idx="24052">
                  <c:v>43068.78125</c:v>
                </c:pt>
                <c:pt idx="24053">
                  <c:v>43068.791666666664</c:v>
                </c:pt>
                <c:pt idx="24054">
                  <c:v>43068.802083333336</c:v>
                </c:pt>
                <c:pt idx="24055">
                  <c:v>43068.8125</c:v>
                </c:pt>
                <c:pt idx="24056">
                  <c:v>43068.822916666664</c:v>
                </c:pt>
                <c:pt idx="24057">
                  <c:v>43068.833333333336</c:v>
                </c:pt>
                <c:pt idx="24058">
                  <c:v>43068.84375</c:v>
                </c:pt>
                <c:pt idx="24059">
                  <c:v>43068.854166666664</c:v>
                </c:pt>
                <c:pt idx="24060">
                  <c:v>43068.864583333336</c:v>
                </c:pt>
                <c:pt idx="24061">
                  <c:v>43068.875</c:v>
                </c:pt>
                <c:pt idx="24062">
                  <c:v>43068.885416666664</c:v>
                </c:pt>
                <c:pt idx="24063">
                  <c:v>43068.895833333336</c:v>
                </c:pt>
                <c:pt idx="24064">
                  <c:v>43068.90625</c:v>
                </c:pt>
                <c:pt idx="24065">
                  <c:v>43068.916666666664</c:v>
                </c:pt>
                <c:pt idx="24066">
                  <c:v>43068.927083333336</c:v>
                </c:pt>
                <c:pt idx="24067">
                  <c:v>43068.9375</c:v>
                </c:pt>
                <c:pt idx="24068">
                  <c:v>43068.947916666664</c:v>
                </c:pt>
                <c:pt idx="24069">
                  <c:v>43068.958333333336</c:v>
                </c:pt>
                <c:pt idx="24070">
                  <c:v>43068.96875</c:v>
                </c:pt>
                <c:pt idx="24071">
                  <c:v>43068.979166666664</c:v>
                </c:pt>
                <c:pt idx="24072">
                  <c:v>43068.989583333336</c:v>
                </c:pt>
                <c:pt idx="24073">
                  <c:v>43069</c:v>
                </c:pt>
                <c:pt idx="24074">
                  <c:v>43069.010416666664</c:v>
                </c:pt>
                <c:pt idx="24075">
                  <c:v>43069.020833333336</c:v>
                </c:pt>
                <c:pt idx="24076">
                  <c:v>43069.03125</c:v>
                </c:pt>
                <c:pt idx="24077">
                  <c:v>43069.041666666664</c:v>
                </c:pt>
                <c:pt idx="24078">
                  <c:v>43069.052083333336</c:v>
                </c:pt>
                <c:pt idx="24079">
                  <c:v>43069.0625</c:v>
                </c:pt>
                <c:pt idx="24080">
                  <c:v>43069.072916666664</c:v>
                </c:pt>
                <c:pt idx="24081">
                  <c:v>43069.083333333336</c:v>
                </c:pt>
                <c:pt idx="24082">
                  <c:v>43069.09375</c:v>
                </c:pt>
                <c:pt idx="24083">
                  <c:v>43069.104166666664</c:v>
                </c:pt>
                <c:pt idx="24084">
                  <c:v>43069.114583333336</c:v>
                </c:pt>
                <c:pt idx="24085">
                  <c:v>43069.125</c:v>
                </c:pt>
                <c:pt idx="24086">
                  <c:v>43069.135416666664</c:v>
                </c:pt>
                <c:pt idx="24087">
                  <c:v>43069.145833333336</c:v>
                </c:pt>
                <c:pt idx="24088">
                  <c:v>43069.15625</c:v>
                </c:pt>
                <c:pt idx="24089">
                  <c:v>43069.166666666664</c:v>
                </c:pt>
                <c:pt idx="24090">
                  <c:v>43069.177083333336</c:v>
                </c:pt>
                <c:pt idx="24091">
                  <c:v>43069.1875</c:v>
                </c:pt>
                <c:pt idx="24092">
                  <c:v>43069.197916666664</c:v>
                </c:pt>
                <c:pt idx="24093">
                  <c:v>43069.208333333336</c:v>
                </c:pt>
                <c:pt idx="24094">
                  <c:v>43069.21875</c:v>
                </c:pt>
                <c:pt idx="24095">
                  <c:v>43069.229166666664</c:v>
                </c:pt>
                <c:pt idx="24096">
                  <c:v>43069.239583333336</c:v>
                </c:pt>
                <c:pt idx="24097">
                  <c:v>43069.25</c:v>
                </c:pt>
                <c:pt idx="24098">
                  <c:v>43069.260416666664</c:v>
                </c:pt>
                <c:pt idx="24099">
                  <c:v>43069.270833333336</c:v>
                </c:pt>
                <c:pt idx="24100">
                  <c:v>43069.28125</c:v>
                </c:pt>
                <c:pt idx="24101">
                  <c:v>43069.291666666664</c:v>
                </c:pt>
                <c:pt idx="24102">
                  <c:v>43069.302083333336</c:v>
                </c:pt>
                <c:pt idx="24103">
                  <c:v>43069.3125</c:v>
                </c:pt>
                <c:pt idx="24104">
                  <c:v>43069.322916666664</c:v>
                </c:pt>
                <c:pt idx="24105">
                  <c:v>43069.333333333336</c:v>
                </c:pt>
                <c:pt idx="24106">
                  <c:v>43069.34375</c:v>
                </c:pt>
                <c:pt idx="24107">
                  <c:v>43069.354166666664</c:v>
                </c:pt>
                <c:pt idx="24108">
                  <c:v>43069.364583333336</c:v>
                </c:pt>
                <c:pt idx="24109">
                  <c:v>43069.375</c:v>
                </c:pt>
                <c:pt idx="24110">
                  <c:v>43069.385416666664</c:v>
                </c:pt>
                <c:pt idx="24111">
                  <c:v>43069.395833333336</c:v>
                </c:pt>
                <c:pt idx="24112">
                  <c:v>43069.40625</c:v>
                </c:pt>
                <c:pt idx="24113">
                  <c:v>43069.416666666664</c:v>
                </c:pt>
                <c:pt idx="24114">
                  <c:v>43069.427083333336</c:v>
                </c:pt>
                <c:pt idx="24115">
                  <c:v>43069.4375</c:v>
                </c:pt>
                <c:pt idx="24116">
                  <c:v>43069.447916666664</c:v>
                </c:pt>
                <c:pt idx="24117">
                  <c:v>43069.458333333336</c:v>
                </c:pt>
                <c:pt idx="24118">
                  <c:v>43069.46875</c:v>
                </c:pt>
                <c:pt idx="24119">
                  <c:v>43069.479166666664</c:v>
                </c:pt>
                <c:pt idx="24120">
                  <c:v>43069.489583333336</c:v>
                </c:pt>
                <c:pt idx="24121">
                  <c:v>43069.5</c:v>
                </c:pt>
                <c:pt idx="24122">
                  <c:v>43069.510416666664</c:v>
                </c:pt>
                <c:pt idx="24123">
                  <c:v>43069.520833333336</c:v>
                </c:pt>
                <c:pt idx="24124">
                  <c:v>43069.53125</c:v>
                </c:pt>
                <c:pt idx="24125">
                  <c:v>43069.541666666664</c:v>
                </c:pt>
                <c:pt idx="24126">
                  <c:v>43069.552083333336</c:v>
                </c:pt>
                <c:pt idx="24127">
                  <c:v>43069.5625</c:v>
                </c:pt>
                <c:pt idx="24128">
                  <c:v>43069.572916666664</c:v>
                </c:pt>
                <c:pt idx="24129">
                  <c:v>43069.583333333336</c:v>
                </c:pt>
                <c:pt idx="24130">
                  <c:v>43069.59375</c:v>
                </c:pt>
                <c:pt idx="24131">
                  <c:v>43069.604166666664</c:v>
                </c:pt>
                <c:pt idx="24132">
                  <c:v>43069.614583333336</c:v>
                </c:pt>
                <c:pt idx="24133">
                  <c:v>43069.625</c:v>
                </c:pt>
                <c:pt idx="24134">
                  <c:v>43069.635416666664</c:v>
                </c:pt>
                <c:pt idx="24135">
                  <c:v>43069.645833333336</c:v>
                </c:pt>
                <c:pt idx="24136">
                  <c:v>43069.65625</c:v>
                </c:pt>
                <c:pt idx="24137">
                  <c:v>43069.666666666664</c:v>
                </c:pt>
                <c:pt idx="24138">
                  <c:v>43069.677083333336</c:v>
                </c:pt>
                <c:pt idx="24139">
                  <c:v>43069.6875</c:v>
                </c:pt>
                <c:pt idx="24140">
                  <c:v>43069.697916666664</c:v>
                </c:pt>
                <c:pt idx="24141">
                  <c:v>43069.708333333336</c:v>
                </c:pt>
                <c:pt idx="24142">
                  <c:v>43069.71875</c:v>
                </c:pt>
                <c:pt idx="24143">
                  <c:v>43069.729166666664</c:v>
                </c:pt>
                <c:pt idx="24144">
                  <c:v>43069.739583333336</c:v>
                </c:pt>
                <c:pt idx="24145">
                  <c:v>43069.75</c:v>
                </c:pt>
                <c:pt idx="24146">
                  <c:v>43069.760416666664</c:v>
                </c:pt>
                <c:pt idx="24147">
                  <c:v>43069.770833333336</c:v>
                </c:pt>
                <c:pt idx="24148">
                  <c:v>43069.78125</c:v>
                </c:pt>
                <c:pt idx="24149">
                  <c:v>43069.791666666664</c:v>
                </c:pt>
                <c:pt idx="24150">
                  <c:v>43069.802083333336</c:v>
                </c:pt>
                <c:pt idx="24151">
                  <c:v>43069.8125</c:v>
                </c:pt>
                <c:pt idx="24152">
                  <c:v>43069.822916666664</c:v>
                </c:pt>
                <c:pt idx="24153">
                  <c:v>43069.833333333336</c:v>
                </c:pt>
                <c:pt idx="24154">
                  <c:v>43069.84375</c:v>
                </c:pt>
                <c:pt idx="24155">
                  <c:v>43069.854166666664</c:v>
                </c:pt>
                <c:pt idx="24156">
                  <c:v>43069.864583333336</c:v>
                </c:pt>
                <c:pt idx="24157">
                  <c:v>43069.875</c:v>
                </c:pt>
                <c:pt idx="24158">
                  <c:v>43069.885416666664</c:v>
                </c:pt>
                <c:pt idx="24159">
                  <c:v>43069.895833333336</c:v>
                </c:pt>
                <c:pt idx="24160">
                  <c:v>43069.90625</c:v>
                </c:pt>
                <c:pt idx="24161">
                  <c:v>43069.916666666664</c:v>
                </c:pt>
                <c:pt idx="24162">
                  <c:v>43069.927083333336</c:v>
                </c:pt>
                <c:pt idx="24163">
                  <c:v>43069.9375</c:v>
                </c:pt>
                <c:pt idx="24164">
                  <c:v>43069.947916666664</c:v>
                </c:pt>
                <c:pt idx="24165">
                  <c:v>43069.958333333336</c:v>
                </c:pt>
                <c:pt idx="24166">
                  <c:v>43069.96875</c:v>
                </c:pt>
                <c:pt idx="24167">
                  <c:v>43069.979166666664</c:v>
                </c:pt>
                <c:pt idx="24168">
                  <c:v>43069.989583333336</c:v>
                </c:pt>
                <c:pt idx="24169">
                  <c:v>43070</c:v>
                </c:pt>
                <c:pt idx="24170">
                  <c:v>43070.010416666664</c:v>
                </c:pt>
                <c:pt idx="24171">
                  <c:v>43070.020833333336</c:v>
                </c:pt>
                <c:pt idx="24172">
                  <c:v>43070.03125</c:v>
                </c:pt>
                <c:pt idx="24173">
                  <c:v>43070.041666666664</c:v>
                </c:pt>
                <c:pt idx="24174">
                  <c:v>43070.052083333336</c:v>
                </c:pt>
                <c:pt idx="24175">
                  <c:v>43070.0625</c:v>
                </c:pt>
                <c:pt idx="24176">
                  <c:v>43070.072916666664</c:v>
                </c:pt>
                <c:pt idx="24177">
                  <c:v>43070.083333333336</c:v>
                </c:pt>
                <c:pt idx="24178">
                  <c:v>43070.09375</c:v>
                </c:pt>
                <c:pt idx="24179">
                  <c:v>43070.104166666664</c:v>
                </c:pt>
                <c:pt idx="24180">
                  <c:v>43070.114583333336</c:v>
                </c:pt>
                <c:pt idx="24181">
                  <c:v>43070.125</c:v>
                </c:pt>
                <c:pt idx="24182">
                  <c:v>43070.135416666664</c:v>
                </c:pt>
                <c:pt idx="24183">
                  <c:v>43070.145833333336</c:v>
                </c:pt>
                <c:pt idx="24184">
                  <c:v>43070.15625</c:v>
                </c:pt>
                <c:pt idx="24185">
                  <c:v>43070.166666666664</c:v>
                </c:pt>
                <c:pt idx="24186">
                  <c:v>43070.177083333336</c:v>
                </c:pt>
                <c:pt idx="24187">
                  <c:v>43070.1875</c:v>
                </c:pt>
                <c:pt idx="24188">
                  <c:v>43070.197916666664</c:v>
                </c:pt>
                <c:pt idx="24189">
                  <c:v>43070.208333333336</c:v>
                </c:pt>
                <c:pt idx="24190">
                  <c:v>43070.21875</c:v>
                </c:pt>
                <c:pt idx="24191">
                  <c:v>43070.229166666664</c:v>
                </c:pt>
                <c:pt idx="24192">
                  <c:v>43070.239583333336</c:v>
                </c:pt>
                <c:pt idx="24193">
                  <c:v>43070.25</c:v>
                </c:pt>
                <c:pt idx="24194">
                  <c:v>43070.260416666664</c:v>
                </c:pt>
                <c:pt idx="24195">
                  <c:v>43070.270833333336</c:v>
                </c:pt>
                <c:pt idx="24196">
                  <c:v>43070.28125</c:v>
                </c:pt>
                <c:pt idx="24197">
                  <c:v>43070.291666666664</c:v>
                </c:pt>
                <c:pt idx="24198">
                  <c:v>43070.302083333336</c:v>
                </c:pt>
                <c:pt idx="24199">
                  <c:v>43070.3125</c:v>
                </c:pt>
                <c:pt idx="24200">
                  <c:v>43070.322916666664</c:v>
                </c:pt>
                <c:pt idx="24201">
                  <c:v>43070.333333333336</c:v>
                </c:pt>
                <c:pt idx="24202">
                  <c:v>43070.34375</c:v>
                </c:pt>
                <c:pt idx="24203">
                  <c:v>43070.354166666664</c:v>
                </c:pt>
                <c:pt idx="24204">
                  <c:v>43070.364583333336</c:v>
                </c:pt>
                <c:pt idx="24205">
                  <c:v>43070.375</c:v>
                </c:pt>
                <c:pt idx="24206">
                  <c:v>43070.385416666664</c:v>
                </c:pt>
                <c:pt idx="24207">
                  <c:v>43070.395833333336</c:v>
                </c:pt>
                <c:pt idx="24208">
                  <c:v>43070.40625</c:v>
                </c:pt>
                <c:pt idx="24209">
                  <c:v>43070.416666666664</c:v>
                </c:pt>
                <c:pt idx="24210">
                  <c:v>43070.427083333336</c:v>
                </c:pt>
                <c:pt idx="24211">
                  <c:v>43070.4375</c:v>
                </c:pt>
                <c:pt idx="24212">
                  <c:v>43070.447916666664</c:v>
                </c:pt>
                <c:pt idx="24213">
                  <c:v>43070.458333333336</c:v>
                </c:pt>
                <c:pt idx="24214">
                  <c:v>43070.46875</c:v>
                </c:pt>
                <c:pt idx="24215">
                  <c:v>43070.479166666664</c:v>
                </c:pt>
                <c:pt idx="24216">
                  <c:v>43070.489583333336</c:v>
                </c:pt>
                <c:pt idx="24217">
                  <c:v>43070.5</c:v>
                </c:pt>
                <c:pt idx="24218">
                  <c:v>43070.510416666664</c:v>
                </c:pt>
                <c:pt idx="24219">
                  <c:v>43070.520833333336</c:v>
                </c:pt>
                <c:pt idx="24220">
                  <c:v>43070.53125</c:v>
                </c:pt>
                <c:pt idx="24221">
                  <c:v>43070.541666666664</c:v>
                </c:pt>
                <c:pt idx="24222">
                  <c:v>43070.552083333336</c:v>
                </c:pt>
                <c:pt idx="24223">
                  <c:v>43070.5625</c:v>
                </c:pt>
                <c:pt idx="24224">
                  <c:v>43070.572916666664</c:v>
                </c:pt>
                <c:pt idx="24225">
                  <c:v>43070.583333333336</c:v>
                </c:pt>
                <c:pt idx="24226">
                  <c:v>43070.59375</c:v>
                </c:pt>
                <c:pt idx="24227">
                  <c:v>43070.604166666664</c:v>
                </c:pt>
                <c:pt idx="24228">
                  <c:v>43070.614583333336</c:v>
                </c:pt>
                <c:pt idx="24229">
                  <c:v>43070.625</c:v>
                </c:pt>
                <c:pt idx="24230">
                  <c:v>43070.635416666664</c:v>
                </c:pt>
                <c:pt idx="24231">
                  <c:v>43070.645833333336</c:v>
                </c:pt>
                <c:pt idx="24232">
                  <c:v>43070.65625</c:v>
                </c:pt>
                <c:pt idx="24233">
                  <c:v>43070.666666666664</c:v>
                </c:pt>
                <c:pt idx="24234">
                  <c:v>43070.677083333336</c:v>
                </c:pt>
                <c:pt idx="24235">
                  <c:v>43070.6875</c:v>
                </c:pt>
                <c:pt idx="24236">
                  <c:v>43070.697916666664</c:v>
                </c:pt>
                <c:pt idx="24237">
                  <c:v>43070.708333333336</c:v>
                </c:pt>
                <c:pt idx="24238">
                  <c:v>43070.71875</c:v>
                </c:pt>
                <c:pt idx="24239">
                  <c:v>43070.729166666664</c:v>
                </c:pt>
                <c:pt idx="24240">
                  <c:v>43070.739583333336</c:v>
                </c:pt>
                <c:pt idx="24241">
                  <c:v>43070.75</c:v>
                </c:pt>
                <c:pt idx="24242">
                  <c:v>43070.760416666664</c:v>
                </c:pt>
                <c:pt idx="24243">
                  <c:v>43070.770833333336</c:v>
                </c:pt>
                <c:pt idx="24244">
                  <c:v>43070.78125</c:v>
                </c:pt>
                <c:pt idx="24245">
                  <c:v>43070.791666666664</c:v>
                </c:pt>
                <c:pt idx="24246">
                  <c:v>43070.802083333336</c:v>
                </c:pt>
                <c:pt idx="24247">
                  <c:v>43070.8125</c:v>
                </c:pt>
                <c:pt idx="24248">
                  <c:v>43070.822916666664</c:v>
                </c:pt>
                <c:pt idx="24249">
                  <c:v>43070.833333333336</c:v>
                </c:pt>
                <c:pt idx="24250">
                  <c:v>43070.84375</c:v>
                </c:pt>
                <c:pt idx="24251">
                  <c:v>43070.854166666664</c:v>
                </c:pt>
                <c:pt idx="24252">
                  <c:v>43070.864583333336</c:v>
                </c:pt>
                <c:pt idx="24253">
                  <c:v>43070.875</c:v>
                </c:pt>
                <c:pt idx="24254">
                  <c:v>43070.885416666664</c:v>
                </c:pt>
                <c:pt idx="24255">
                  <c:v>43070.895833333336</c:v>
                </c:pt>
                <c:pt idx="24256">
                  <c:v>43070.90625</c:v>
                </c:pt>
                <c:pt idx="24257">
                  <c:v>43070.916666666664</c:v>
                </c:pt>
                <c:pt idx="24258">
                  <c:v>43070.927083333336</c:v>
                </c:pt>
                <c:pt idx="24259">
                  <c:v>43070.9375</c:v>
                </c:pt>
                <c:pt idx="24260">
                  <c:v>43070.947916666664</c:v>
                </c:pt>
                <c:pt idx="24261">
                  <c:v>43070.958333333336</c:v>
                </c:pt>
                <c:pt idx="24262">
                  <c:v>43070.96875</c:v>
                </c:pt>
                <c:pt idx="24263">
                  <c:v>43070.979166666664</c:v>
                </c:pt>
                <c:pt idx="24264">
                  <c:v>43070.989583333336</c:v>
                </c:pt>
                <c:pt idx="24265" formatCode="m/d/yy\ h:mm;@">
                  <c:v>43071</c:v>
                </c:pt>
                <c:pt idx="24266" formatCode="m/d/yy\ h:mm;@">
                  <c:v>43071.010416666664</c:v>
                </c:pt>
                <c:pt idx="24267" formatCode="m/d/yy\ h:mm;@">
                  <c:v>43071.020833333336</c:v>
                </c:pt>
                <c:pt idx="24268" formatCode="m/d/yy\ h:mm;@">
                  <c:v>43071.03125</c:v>
                </c:pt>
                <c:pt idx="24269" formatCode="m/d/yy\ h:mm;@">
                  <c:v>43071.041666666664</c:v>
                </c:pt>
                <c:pt idx="24270" formatCode="m/d/yy\ h:mm;@">
                  <c:v>43071.052083333336</c:v>
                </c:pt>
                <c:pt idx="24271" formatCode="m/d/yy\ h:mm;@">
                  <c:v>43071.0625</c:v>
                </c:pt>
                <c:pt idx="24272" formatCode="m/d/yy\ h:mm;@">
                  <c:v>43071.072916666664</c:v>
                </c:pt>
                <c:pt idx="24273" formatCode="m/d/yy\ h:mm;@">
                  <c:v>43071.083333333336</c:v>
                </c:pt>
                <c:pt idx="24274" formatCode="m/d/yy\ h:mm;@">
                  <c:v>43071.09375</c:v>
                </c:pt>
                <c:pt idx="24275" formatCode="m/d/yy\ h:mm;@">
                  <c:v>43071.104166666664</c:v>
                </c:pt>
                <c:pt idx="24276" formatCode="m/d/yy\ h:mm;@">
                  <c:v>43071.114583333336</c:v>
                </c:pt>
                <c:pt idx="24277" formatCode="m/d/yy\ h:mm;@">
                  <c:v>43071.125</c:v>
                </c:pt>
                <c:pt idx="24278" formatCode="m/d/yy\ h:mm;@">
                  <c:v>43071.135416666664</c:v>
                </c:pt>
                <c:pt idx="24279" formatCode="m/d/yy\ h:mm;@">
                  <c:v>43071.145833333336</c:v>
                </c:pt>
                <c:pt idx="24280" formatCode="m/d/yy\ h:mm;@">
                  <c:v>43071.15625</c:v>
                </c:pt>
                <c:pt idx="24281" formatCode="m/d/yy\ h:mm;@">
                  <c:v>43071.166666666664</c:v>
                </c:pt>
                <c:pt idx="24282" formatCode="m/d/yy\ h:mm;@">
                  <c:v>43071.177083333336</c:v>
                </c:pt>
                <c:pt idx="24283" formatCode="m/d/yy\ h:mm;@">
                  <c:v>43071.1875</c:v>
                </c:pt>
                <c:pt idx="24284" formatCode="m/d/yy\ h:mm;@">
                  <c:v>43071.197916666664</c:v>
                </c:pt>
                <c:pt idx="24285" formatCode="m/d/yy\ h:mm;@">
                  <c:v>43071.208333333336</c:v>
                </c:pt>
                <c:pt idx="24286" formatCode="m/d/yy\ h:mm;@">
                  <c:v>43071.21875</c:v>
                </c:pt>
                <c:pt idx="24287" formatCode="m/d/yy\ h:mm;@">
                  <c:v>43071.229166666664</c:v>
                </c:pt>
                <c:pt idx="24288" formatCode="m/d/yy\ h:mm;@">
                  <c:v>43071.239583333336</c:v>
                </c:pt>
                <c:pt idx="24289" formatCode="m/d/yy\ h:mm;@">
                  <c:v>43071.25</c:v>
                </c:pt>
                <c:pt idx="24290" formatCode="m/d/yy\ h:mm;@">
                  <c:v>43071.260416666664</c:v>
                </c:pt>
                <c:pt idx="24291" formatCode="m/d/yy\ h:mm;@">
                  <c:v>43071.270833333336</c:v>
                </c:pt>
                <c:pt idx="24292" formatCode="m/d/yy\ h:mm;@">
                  <c:v>43071.28125</c:v>
                </c:pt>
                <c:pt idx="24293" formatCode="m/d/yy\ h:mm;@">
                  <c:v>43071.291666666664</c:v>
                </c:pt>
                <c:pt idx="24294" formatCode="m/d/yy\ h:mm;@">
                  <c:v>43071.302083333336</c:v>
                </c:pt>
                <c:pt idx="24295" formatCode="m/d/yy\ h:mm;@">
                  <c:v>43071.3125</c:v>
                </c:pt>
                <c:pt idx="24296" formatCode="m/d/yy\ h:mm;@">
                  <c:v>43071.322916666664</c:v>
                </c:pt>
                <c:pt idx="24297" formatCode="m/d/yy\ h:mm;@">
                  <c:v>43071.333333333336</c:v>
                </c:pt>
                <c:pt idx="24298" formatCode="m/d/yy\ h:mm;@">
                  <c:v>43071.34375</c:v>
                </c:pt>
                <c:pt idx="24299" formatCode="m/d/yy\ h:mm;@">
                  <c:v>43071.354166666664</c:v>
                </c:pt>
                <c:pt idx="24300" formatCode="m/d/yy\ h:mm;@">
                  <c:v>43071.364583333336</c:v>
                </c:pt>
                <c:pt idx="24301" formatCode="m/d/yy\ h:mm;@">
                  <c:v>43071.375</c:v>
                </c:pt>
                <c:pt idx="24302" formatCode="m/d/yy\ h:mm;@">
                  <c:v>43071.385416666664</c:v>
                </c:pt>
                <c:pt idx="24303" formatCode="m/d/yy\ h:mm;@">
                  <c:v>43071.395833333336</c:v>
                </c:pt>
                <c:pt idx="24304" formatCode="m/d/yy\ h:mm;@">
                  <c:v>43071.40625</c:v>
                </c:pt>
                <c:pt idx="24305" formatCode="m/d/yy\ h:mm;@">
                  <c:v>43071.416666666664</c:v>
                </c:pt>
                <c:pt idx="24306" formatCode="m/d/yy\ h:mm;@">
                  <c:v>43071.427083333336</c:v>
                </c:pt>
                <c:pt idx="24307" formatCode="m/d/yy\ h:mm;@">
                  <c:v>43071.4375</c:v>
                </c:pt>
                <c:pt idx="24308" formatCode="m/d/yy\ h:mm;@">
                  <c:v>43071.447916666664</c:v>
                </c:pt>
                <c:pt idx="24309" formatCode="m/d/yy\ h:mm;@">
                  <c:v>43071.458333333336</c:v>
                </c:pt>
                <c:pt idx="24310" formatCode="m/d/yy\ h:mm;@">
                  <c:v>43071.46875</c:v>
                </c:pt>
                <c:pt idx="24311" formatCode="m/d/yy\ h:mm;@">
                  <c:v>43071.479166666664</c:v>
                </c:pt>
                <c:pt idx="24312" formatCode="m/d/yy\ h:mm;@">
                  <c:v>43071.489583333336</c:v>
                </c:pt>
                <c:pt idx="24313" formatCode="m/d/yy\ h:mm;@">
                  <c:v>43071.5</c:v>
                </c:pt>
                <c:pt idx="24314" formatCode="m/d/yy\ h:mm;@">
                  <c:v>43071.510416666664</c:v>
                </c:pt>
                <c:pt idx="24315" formatCode="m/d/yy\ h:mm;@">
                  <c:v>43071.520833333336</c:v>
                </c:pt>
                <c:pt idx="24316" formatCode="m/d/yy\ h:mm;@">
                  <c:v>43071.53125</c:v>
                </c:pt>
                <c:pt idx="24317" formatCode="m/d/yy\ h:mm;@">
                  <c:v>43071.541666666664</c:v>
                </c:pt>
                <c:pt idx="24318" formatCode="m/d/yy\ h:mm;@">
                  <c:v>43071.552083333336</c:v>
                </c:pt>
                <c:pt idx="24319" formatCode="m/d/yy\ h:mm;@">
                  <c:v>43071.5625</c:v>
                </c:pt>
                <c:pt idx="24320" formatCode="m/d/yy\ h:mm;@">
                  <c:v>43071.572916666664</c:v>
                </c:pt>
                <c:pt idx="24321" formatCode="m/d/yy\ h:mm;@">
                  <c:v>43071.583333333336</c:v>
                </c:pt>
                <c:pt idx="24322" formatCode="m/d/yy\ h:mm;@">
                  <c:v>43071.59375</c:v>
                </c:pt>
                <c:pt idx="24323" formatCode="m/d/yy\ h:mm;@">
                  <c:v>43071.604166666664</c:v>
                </c:pt>
                <c:pt idx="24324" formatCode="m/d/yy\ h:mm;@">
                  <c:v>43071.614583333336</c:v>
                </c:pt>
                <c:pt idx="24325" formatCode="m/d/yy\ h:mm;@">
                  <c:v>43071.625</c:v>
                </c:pt>
                <c:pt idx="24326" formatCode="m/d/yy\ h:mm;@">
                  <c:v>43071.635416666664</c:v>
                </c:pt>
                <c:pt idx="24327" formatCode="m/d/yy\ h:mm;@">
                  <c:v>43071.645833333336</c:v>
                </c:pt>
                <c:pt idx="24328" formatCode="m/d/yy\ h:mm;@">
                  <c:v>43071.65625</c:v>
                </c:pt>
                <c:pt idx="24329" formatCode="m/d/yy\ h:mm;@">
                  <c:v>43071.666666666664</c:v>
                </c:pt>
                <c:pt idx="24330" formatCode="m/d/yy\ h:mm;@">
                  <c:v>43071.677083333336</c:v>
                </c:pt>
                <c:pt idx="24331" formatCode="m/d/yy\ h:mm;@">
                  <c:v>43071.6875</c:v>
                </c:pt>
                <c:pt idx="24332" formatCode="m/d/yy\ h:mm;@">
                  <c:v>43071.697916666664</c:v>
                </c:pt>
                <c:pt idx="24333" formatCode="m/d/yy\ h:mm;@">
                  <c:v>43071.708333333336</c:v>
                </c:pt>
                <c:pt idx="24334" formatCode="m/d/yy\ h:mm;@">
                  <c:v>43071.71875</c:v>
                </c:pt>
                <c:pt idx="24335" formatCode="m/d/yy\ h:mm;@">
                  <c:v>43071.729166666664</c:v>
                </c:pt>
                <c:pt idx="24336" formatCode="m/d/yy\ h:mm;@">
                  <c:v>43071.739583333336</c:v>
                </c:pt>
                <c:pt idx="24337" formatCode="m/d/yy\ h:mm;@">
                  <c:v>43071.75</c:v>
                </c:pt>
                <c:pt idx="24338" formatCode="m/d/yy\ h:mm;@">
                  <c:v>43071.760416666664</c:v>
                </c:pt>
                <c:pt idx="24339" formatCode="m/d/yy\ h:mm;@">
                  <c:v>43071.770833333336</c:v>
                </c:pt>
                <c:pt idx="24340" formatCode="m/d/yy\ h:mm;@">
                  <c:v>43071.78125</c:v>
                </c:pt>
                <c:pt idx="24341" formatCode="m/d/yy\ h:mm;@">
                  <c:v>43071.791666666664</c:v>
                </c:pt>
                <c:pt idx="24342" formatCode="m/d/yy\ h:mm;@">
                  <c:v>43071.802083333336</c:v>
                </c:pt>
                <c:pt idx="24343" formatCode="m/d/yy\ h:mm;@">
                  <c:v>43071.8125</c:v>
                </c:pt>
                <c:pt idx="24344" formatCode="m/d/yy\ h:mm;@">
                  <c:v>43071.822916666664</c:v>
                </c:pt>
                <c:pt idx="24345" formatCode="m/d/yy\ h:mm;@">
                  <c:v>43071.833333333336</c:v>
                </c:pt>
                <c:pt idx="24346" formatCode="m/d/yy\ h:mm;@">
                  <c:v>43071.84375</c:v>
                </c:pt>
                <c:pt idx="24347" formatCode="m/d/yy\ h:mm;@">
                  <c:v>43071.854166666664</c:v>
                </c:pt>
                <c:pt idx="24348" formatCode="m/d/yy\ h:mm;@">
                  <c:v>43071.864583333336</c:v>
                </c:pt>
                <c:pt idx="24349" formatCode="m/d/yy\ h:mm;@">
                  <c:v>43071.875</c:v>
                </c:pt>
                <c:pt idx="24350" formatCode="m/d/yy\ h:mm;@">
                  <c:v>43071.885416666664</c:v>
                </c:pt>
                <c:pt idx="24351" formatCode="m/d/yy\ h:mm;@">
                  <c:v>43071.895833333336</c:v>
                </c:pt>
                <c:pt idx="24352" formatCode="m/d/yy\ h:mm;@">
                  <c:v>43071.90625</c:v>
                </c:pt>
                <c:pt idx="24353" formatCode="m/d/yy\ h:mm;@">
                  <c:v>43071.916666666664</c:v>
                </c:pt>
                <c:pt idx="24354" formatCode="m/d/yy\ h:mm;@">
                  <c:v>43071.927083333336</c:v>
                </c:pt>
                <c:pt idx="24355" formatCode="m/d/yy\ h:mm;@">
                  <c:v>43071.9375</c:v>
                </c:pt>
                <c:pt idx="24356" formatCode="m/d/yy\ h:mm;@">
                  <c:v>43071.947916666664</c:v>
                </c:pt>
                <c:pt idx="24357" formatCode="m/d/yy\ h:mm;@">
                  <c:v>43071.958333333336</c:v>
                </c:pt>
                <c:pt idx="24358" formatCode="m/d/yy\ h:mm;@">
                  <c:v>43071.96875</c:v>
                </c:pt>
                <c:pt idx="24359" formatCode="m/d/yy\ h:mm;@">
                  <c:v>43071.979166666664</c:v>
                </c:pt>
                <c:pt idx="24360" formatCode="m/d/yy\ h:mm;@">
                  <c:v>43071.989583333336</c:v>
                </c:pt>
                <c:pt idx="24361" formatCode="m/d/yy\ h:mm;@">
                  <c:v>43072</c:v>
                </c:pt>
                <c:pt idx="24362" formatCode="m/d/yy\ h:mm;@">
                  <c:v>43072.010416666664</c:v>
                </c:pt>
                <c:pt idx="24363" formatCode="m/d/yy\ h:mm;@">
                  <c:v>43072.020833333336</c:v>
                </c:pt>
                <c:pt idx="24364" formatCode="m/d/yy\ h:mm;@">
                  <c:v>43072.03125</c:v>
                </c:pt>
                <c:pt idx="24365" formatCode="m/d/yy\ h:mm;@">
                  <c:v>43072.041666666664</c:v>
                </c:pt>
                <c:pt idx="24366" formatCode="m/d/yy\ h:mm;@">
                  <c:v>43072.052083333336</c:v>
                </c:pt>
                <c:pt idx="24367" formatCode="m/d/yy\ h:mm;@">
                  <c:v>43072.0625</c:v>
                </c:pt>
                <c:pt idx="24368" formatCode="m/d/yy\ h:mm;@">
                  <c:v>43072.072916666664</c:v>
                </c:pt>
                <c:pt idx="24369" formatCode="m/d/yy\ h:mm;@">
                  <c:v>43072.083333333336</c:v>
                </c:pt>
                <c:pt idx="24370" formatCode="m/d/yy\ h:mm;@">
                  <c:v>43072.09375</c:v>
                </c:pt>
                <c:pt idx="24371" formatCode="m/d/yy\ h:mm;@">
                  <c:v>43072.104166666664</c:v>
                </c:pt>
                <c:pt idx="24372" formatCode="m/d/yy\ h:mm;@">
                  <c:v>43072.114583333336</c:v>
                </c:pt>
                <c:pt idx="24373" formatCode="m/d/yy\ h:mm;@">
                  <c:v>43072.125</c:v>
                </c:pt>
                <c:pt idx="24374" formatCode="m/d/yy\ h:mm;@">
                  <c:v>43072.135416666664</c:v>
                </c:pt>
                <c:pt idx="24375" formatCode="m/d/yy\ h:mm;@">
                  <c:v>43072.145833333336</c:v>
                </c:pt>
                <c:pt idx="24376" formatCode="m/d/yy\ h:mm;@">
                  <c:v>43072.15625</c:v>
                </c:pt>
                <c:pt idx="24377" formatCode="m/d/yy\ h:mm;@">
                  <c:v>43072.166666666664</c:v>
                </c:pt>
                <c:pt idx="24378" formatCode="m/d/yy\ h:mm;@">
                  <c:v>43072.177083333336</c:v>
                </c:pt>
                <c:pt idx="24379" formatCode="m/d/yy\ h:mm;@">
                  <c:v>43072.1875</c:v>
                </c:pt>
                <c:pt idx="24380" formatCode="m/d/yy\ h:mm;@">
                  <c:v>43072.197916666664</c:v>
                </c:pt>
                <c:pt idx="24381" formatCode="m/d/yy\ h:mm;@">
                  <c:v>43072.208333333336</c:v>
                </c:pt>
                <c:pt idx="24382" formatCode="m/d/yy\ h:mm;@">
                  <c:v>43072.21875</c:v>
                </c:pt>
                <c:pt idx="24383" formatCode="m/d/yy\ h:mm;@">
                  <c:v>43072.229166666664</c:v>
                </c:pt>
                <c:pt idx="24384" formatCode="m/d/yy\ h:mm;@">
                  <c:v>43072.239583333336</c:v>
                </c:pt>
                <c:pt idx="24385" formatCode="m/d/yy\ h:mm;@">
                  <c:v>43072.25</c:v>
                </c:pt>
                <c:pt idx="24386" formatCode="m/d/yy\ h:mm;@">
                  <c:v>43072.260416666664</c:v>
                </c:pt>
                <c:pt idx="24387" formatCode="m/d/yy\ h:mm;@">
                  <c:v>43072.270833333336</c:v>
                </c:pt>
                <c:pt idx="24388" formatCode="m/d/yy\ h:mm;@">
                  <c:v>43072.28125</c:v>
                </c:pt>
                <c:pt idx="24389" formatCode="m/d/yy\ h:mm;@">
                  <c:v>43072.291666666664</c:v>
                </c:pt>
                <c:pt idx="24390" formatCode="m/d/yy\ h:mm;@">
                  <c:v>43072.302083333336</c:v>
                </c:pt>
                <c:pt idx="24391" formatCode="m/d/yy\ h:mm;@">
                  <c:v>43072.3125</c:v>
                </c:pt>
                <c:pt idx="24392" formatCode="m/d/yy\ h:mm;@">
                  <c:v>43072.322916666664</c:v>
                </c:pt>
                <c:pt idx="24393" formatCode="m/d/yy\ h:mm;@">
                  <c:v>43072.333333333336</c:v>
                </c:pt>
                <c:pt idx="24394" formatCode="m/d/yy\ h:mm;@">
                  <c:v>43072.34375</c:v>
                </c:pt>
                <c:pt idx="24395" formatCode="m/d/yy\ h:mm;@">
                  <c:v>43072.354166666664</c:v>
                </c:pt>
                <c:pt idx="24396" formatCode="m/d/yy\ h:mm;@">
                  <c:v>43072.364583333336</c:v>
                </c:pt>
                <c:pt idx="24397" formatCode="m/d/yy\ h:mm;@">
                  <c:v>43072.375</c:v>
                </c:pt>
                <c:pt idx="24398" formatCode="m/d/yy\ h:mm;@">
                  <c:v>43072.385416666664</c:v>
                </c:pt>
                <c:pt idx="24399" formatCode="m/d/yy\ h:mm;@">
                  <c:v>43072.395833333336</c:v>
                </c:pt>
                <c:pt idx="24400" formatCode="m/d/yy\ h:mm;@">
                  <c:v>43072.40625</c:v>
                </c:pt>
                <c:pt idx="24401" formatCode="m/d/yy\ h:mm;@">
                  <c:v>43072.416666666664</c:v>
                </c:pt>
                <c:pt idx="24402" formatCode="m/d/yy\ h:mm;@">
                  <c:v>43072.427083333336</c:v>
                </c:pt>
                <c:pt idx="24403" formatCode="m/d/yy\ h:mm;@">
                  <c:v>43072.4375</c:v>
                </c:pt>
                <c:pt idx="24404" formatCode="m/d/yy\ h:mm;@">
                  <c:v>43072.447916666664</c:v>
                </c:pt>
                <c:pt idx="24405" formatCode="m/d/yy\ h:mm;@">
                  <c:v>43072.458333333336</c:v>
                </c:pt>
                <c:pt idx="24406" formatCode="m/d/yy\ h:mm;@">
                  <c:v>43072.46875</c:v>
                </c:pt>
                <c:pt idx="24407" formatCode="m/d/yy\ h:mm;@">
                  <c:v>43072.479166666664</c:v>
                </c:pt>
                <c:pt idx="24408" formatCode="m/d/yy\ h:mm;@">
                  <c:v>43072.489583333336</c:v>
                </c:pt>
                <c:pt idx="24409" formatCode="m/d/yy\ h:mm;@">
                  <c:v>43072.5</c:v>
                </c:pt>
                <c:pt idx="24410" formatCode="m/d/yy\ h:mm;@">
                  <c:v>43072.510416666664</c:v>
                </c:pt>
                <c:pt idx="24411" formatCode="m/d/yy\ h:mm;@">
                  <c:v>43072.520833333336</c:v>
                </c:pt>
                <c:pt idx="24412" formatCode="m/d/yy\ h:mm;@">
                  <c:v>43072.53125</c:v>
                </c:pt>
                <c:pt idx="24413" formatCode="m/d/yy\ h:mm;@">
                  <c:v>43072.541666666664</c:v>
                </c:pt>
                <c:pt idx="24414" formatCode="m/d/yy\ h:mm;@">
                  <c:v>43072.552083333336</c:v>
                </c:pt>
                <c:pt idx="24415" formatCode="m/d/yy\ h:mm;@">
                  <c:v>43072.5625</c:v>
                </c:pt>
                <c:pt idx="24416" formatCode="m/d/yy\ h:mm;@">
                  <c:v>43072.572916666664</c:v>
                </c:pt>
                <c:pt idx="24417" formatCode="m/d/yy\ h:mm;@">
                  <c:v>43072.583333333336</c:v>
                </c:pt>
                <c:pt idx="24418" formatCode="m/d/yy\ h:mm;@">
                  <c:v>43072.59375</c:v>
                </c:pt>
                <c:pt idx="24419" formatCode="m/d/yy\ h:mm;@">
                  <c:v>43072.604166666664</c:v>
                </c:pt>
                <c:pt idx="24420" formatCode="m/d/yy\ h:mm;@">
                  <c:v>43072.614583333336</c:v>
                </c:pt>
                <c:pt idx="24421" formatCode="m/d/yy\ h:mm;@">
                  <c:v>43072.625</c:v>
                </c:pt>
                <c:pt idx="24422" formatCode="m/d/yy\ h:mm;@">
                  <c:v>43072.635416666664</c:v>
                </c:pt>
                <c:pt idx="24423" formatCode="m/d/yy\ h:mm;@">
                  <c:v>43072.645833333336</c:v>
                </c:pt>
                <c:pt idx="24424" formatCode="m/d/yy\ h:mm;@">
                  <c:v>43072.65625</c:v>
                </c:pt>
                <c:pt idx="24425" formatCode="m/d/yy\ h:mm;@">
                  <c:v>43072.666666666664</c:v>
                </c:pt>
                <c:pt idx="24426" formatCode="m/d/yy\ h:mm;@">
                  <c:v>43072.677083333336</c:v>
                </c:pt>
                <c:pt idx="24427" formatCode="m/d/yy\ h:mm;@">
                  <c:v>43072.6875</c:v>
                </c:pt>
                <c:pt idx="24428" formatCode="m/d/yy\ h:mm;@">
                  <c:v>43072.697916666664</c:v>
                </c:pt>
                <c:pt idx="24429" formatCode="m/d/yy\ h:mm;@">
                  <c:v>43072.708333333336</c:v>
                </c:pt>
                <c:pt idx="24430" formatCode="m/d/yy\ h:mm;@">
                  <c:v>43072.71875</c:v>
                </c:pt>
                <c:pt idx="24431" formatCode="m/d/yy\ h:mm;@">
                  <c:v>43072.729166666664</c:v>
                </c:pt>
                <c:pt idx="24432" formatCode="m/d/yy\ h:mm;@">
                  <c:v>43072.739583333336</c:v>
                </c:pt>
                <c:pt idx="24433" formatCode="m/d/yy\ h:mm;@">
                  <c:v>43072.75</c:v>
                </c:pt>
                <c:pt idx="24434" formatCode="m/d/yy\ h:mm;@">
                  <c:v>43072.760416666664</c:v>
                </c:pt>
                <c:pt idx="24435" formatCode="m/d/yy\ h:mm;@">
                  <c:v>43072.770833333336</c:v>
                </c:pt>
                <c:pt idx="24436" formatCode="m/d/yy\ h:mm;@">
                  <c:v>43072.78125</c:v>
                </c:pt>
                <c:pt idx="24437" formatCode="m/d/yy\ h:mm;@">
                  <c:v>43072.791666666664</c:v>
                </c:pt>
                <c:pt idx="24438" formatCode="m/d/yy\ h:mm;@">
                  <c:v>43072.802083333336</c:v>
                </c:pt>
                <c:pt idx="24439" formatCode="m/d/yy\ h:mm;@">
                  <c:v>43072.8125</c:v>
                </c:pt>
                <c:pt idx="24440" formatCode="m/d/yy\ h:mm;@">
                  <c:v>43072.822916666664</c:v>
                </c:pt>
                <c:pt idx="24441" formatCode="m/d/yy\ h:mm;@">
                  <c:v>43072.833333333336</c:v>
                </c:pt>
                <c:pt idx="24442" formatCode="m/d/yy\ h:mm;@">
                  <c:v>43072.84375</c:v>
                </c:pt>
                <c:pt idx="24443" formatCode="m/d/yy\ h:mm;@">
                  <c:v>43072.854166666664</c:v>
                </c:pt>
                <c:pt idx="24444" formatCode="m/d/yy\ h:mm;@">
                  <c:v>43072.864583333336</c:v>
                </c:pt>
                <c:pt idx="24445" formatCode="m/d/yy\ h:mm;@">
                  <c:v>43072.875</c:v>
                </c:pt>
                <c:pt idx="24446" formatCode="m/d/yy\ h:mm;@">
                  <c:v>43072.885416666664</c:v>
                </c:pt>
                <c:pt idx="24447" formatCode="m/d/yy\ h:mm;@">
                  <c:v>43072.895833333336</c:v>
                </c:pt>
                <c:pt idx="24448" formatCode="m/d/yy\ h:mm;@">
                  <c:v>43072.90625</c:v>
                </c:pt>
                <c:pt idx="24449" formatCode="m/d/yy\ h:mm;@">
                  <c:v>43072.916666666664</c:v>
                </c:pt>
                <c:pt idx="24450" formatCode="m/d/yy\ h:mm;@">
                  <c:v>43072.927083333336</c:v>
                </c:pt>
                <c:pt idx="24451" formatCode="m/d/yy\ h:mm;@">
                  <c:v>43072.9375</c:v>
                </c:pt>
                <c:pt idx="24452" formatCode="m/d/yy\ h:mm;@">
                  <c:v>43072.947916666664</c:v>
                </c:pt>
                <c:pt idx="24453" formatCode="m/d/yy\ h:mm;@">
                  <c:v>43072.958333333336</c:v>
                </c:pt>
                <c:pt idx="24454" formatCode="m/d/yy\ h:mm;@">
                  <c:v>43072.96875</c:v>
                </c:pt>
                <c:pt idx="24455" formatCode="m/d/yy\ h:mm;@">
                  <c:v>43072.979166666664</c:v>
                </c:pt>
                <c:pt idx="24456" formatCode="m/d/yy\ h:mm;@">
                  <c:v>43072.989583333336</c:v>
                </c:pt>
                <c:pt idx="24457" formatCode="m/d/yy\ h:mm;@">
                  <c:v>43073</c:v>
                </c:pt>
                <c:pt idx="24458" formatCode="m/d/yy\ h:mm;@">
                  <c:v>43073.010416666664</c:v>
                </c:pt>
                <c:pt idx="24459" formatCode="m/d/yy\ h:mm;@">
                  <c:v>43073.020833333336</c:v>
                </c:pt>
                <c:pt idx="24460" formatCode="m/d/yy\ h:mm;@">
                  <c:v>43073.03125</c:v>
                </c:pt>
                <c:pt idx="24461" formatCode="m/d/yy\ h:mm;@">
                  <c:v>43073.041666666664</c:v>
                </c:pt>
                <c:pt idx="24462" formatCode="m/d/yy\ h:mm;@">
                  <c:v>43073.052083333336</c:v>
                </c:pt>
                <c:pt idx="24463" formatCode="m/d/yy\ h:mm;@">
                  <c:v>43073.0625</c:v>
                </c:pt>
                <c:pt idx="24464" formatCode="m/d/yy\ h:mm;@">
                  <c:v>43073.072916666664</c:v>
                </c:pt>
                <c:pt idx="24465" formatCode="m/d/yy\ h:mm;@">
                  <c:v>43073.083333333336</c:v>
                </c:pt>
                <c:pt idx="24466" formatCode="m/d/yy\ h:mm;@">
                  <c:v>43073.09375</c:v>
                </c:pt>
                <c:pt idx="24467" formatCode="m/d/yy\ h:mm;@">
                  <c:v>43073.104166666664</c:v>
                </c:pt>
                <c:pt idx="24468" formatCode="m/d/yy\ h:mm;@">
                  <c:v>43073.114583333336</c:v>
                </c:pt>
                <c:pt idx="24469" formatCode="m/d/yy\ h:mm;@">
                  <c:v>43073.125</c:v>
                </c:pt>
                <c:pt idx="24470" formatCode="m/d/yy\ h:mm;@">
                  <c:v>43073.135416666664</c:v>
                </c:pt>
                <c:pt idx="24471" formatCode="m/d/yy\ h:mm;@">
                  <c:v>43073.145833333336</c:v>
                </c:pt>
                <c:pt idx="24472" formatCode="m/d/yy\ h:mm;@">
                  <c:v>43073.15625</c:v>
                </c:pt>
                <c:pt idx="24473" formatCode="m/d/yy\ h:mm;@">
                  <c:v>43073.166666666664</c:v>
                </c:pt>
                <c:pt idx="24474" formatCode="m/d/yy\ h:mm;@">
                  <c:v>43073.177083333336</c:v>
                </c:pt>
                <c:pt idx="24475" formatCode="m/d/yy\ h:mm;@">
                  <c:v>43073.1875</c:v>
                </c:pt>
                <c:pt idx="24476" formatCode="m/d/yy\ h:mm;@">
                  <c:v>43073.197916666664</c:v>
                </c:pt>
                <c:pt idx="24477" formatCode="m/d/yy\ h:mm;@">
                  <c:v>43073.208333333336</c:v>
                </c:pt>
                <c:pt idx="24478" formatCode="m/d/yy\ h:mm;@">
                  <c:v>43073.21875</c:v>
                </c:pt>
                <c:pt idx="24479" formatCode="m/d/yy\ h:mm;@">
                  <c:v>43073.229166666664</c:v>
                </c:pt>
                <c:pt idx="24480" formatCode="m/d/yy\ h:mm;@">
                  <c:v>43073.239583333336</c:v>
                </c:pt>
                <c:pt idx="24481" formatCode="m/d/yy\ h:mm;@">
                  <c:v>43073.25</c:v>
                </c:pt>
                <c:pt idx="24482" formatCode="m/d/yy\ h:mm;@">
                  <c:v>43073.260416666664</c:v>
                </c:pt>
                <c:pt idx="24483" formatCode="m/d/yy\ h:mm;@">
                  <c:v>43073.270833333336</c:v>
                </c:pt>
                <c:pt idx="24484" formatCode="m/d/yy\ h:mm;@">
                  <c:v>43073.28125</c:v>
                </c:pt>
                <c:pt idx="24485" formatCode="m/d/yy\ h:mm;@">
                  <c:v>43073.291666666664</c:v>
                </c:pt>
                <c:pt idx="24486" formatCode="m/d/yy\ h:mm;@">
                  <c:v>43073.302083333336</c:v>
                </c:pt>
                <c:pt idx="24487" formatCode="m/d/yy\ h:mm;@">
                  <c:v>43073.3125</c:v>
                </c:pt>
                <c:pt idx="24488" formatCode="m/d/yy\ h:mm;@">
                  <c:v>43073.322916666664</c:v>
                </c:pt>
                <c:pt idx="24489" formatCode="m/d/yy\ h:mm;@">
                  <c:v>43073.333333333336</c:v>
                </c:pt>
                <c:pt idx="24490" formatCode="m/d/yy\ h:mm;@">
                  <c:v>43073.34375</c:v>
                </c:pt>
                <c:pt idx="24491" formatCode="m/d/yy\ h:mm;@">
                  <c:v>43073.354166666664</c:v>
                </c:pt>
                <c:pt idx="24492" formatCode="m/d/yy\ h:mm;@">
                  <c:v>43073.364583333336</c:v>
                </c:pt>
                <c:pt idx="24493" formatCode="m/d/yy\ h:mm;@">
                  <c:v>43073.375</c:v>
                </c:pt>
                <c:pt idx="24494" formatCode="m/d/yy\ h:mm;@">
                  <c:v>43073.385416666664</c:v>
                </c:pt>
                <c:pt idx="24495" formatCode="m/d/yy\ h:mm;@">
                  <c:v>43073.395833333336</c:v>
                </c:pt>
                <c:pt idx="24496" formatCode="m/d/yy\ h:mm;@">
                  <c:v>43073.40625</c:v>
                </c:pt>
                <c:pt idx="24497" formatCode="m/d/yy\ h:mm;@">
                  <c:v>43073.416666666664</c:v>
                </c:pt>
                <c:pt idx="24498" formatCode="m/d/yy\ h:mm;@">
                  <c:v>43073.427083333336</c:v>
                </c:pt>
                <c:pt idx="24499" formatCode="m/d/yy\ h:mm;@">
                  <c:v>43073.4375</c:v>
                </c:pt>
                <c:pt idx="24500" formatCode="m/d/yy\ h:mm;@">
                  <c:v>43073.447916666664</c:v>
                </c:pt>
                <c:pt idx="24501" formatCode="m/d/yy\ h:mm;@">
                  <c:v>43073.458333333336</c:v>
                </c:pt>
                <c:pt idx="24502" formatCode="m/d/yy\ h:mm;@">
                  <c:v>43073.46875</c:v>
                </c:pt>
                <c:pt idx="24503" formatCode="m/d/yy\ h:mm;@">
                  <c:v>43073.479166666664</c:v>
                </c:pt>
                <c:pt idx="24504" formatCode="m/d/yy\ h:mm;@">
                  <c:v>43073.489583333336</c:v>
                </c:pt>
                <c:pt idx="24505" formatCode="m/d/yy\ h:mm;@">
                  <c:v>43073.5</c:v>
                </c:pt>
                <c:pt idx="24506" formatCode="m/d/yy\ h:mm;@">
                  <c:v>43073.510416666664</c:v>
                </c:pt>
                <c:pt idx="24507" formatCode="m/d/yy\ h:mm;@">
                  <c:v>43073.520833333336</c:v>
                </c:pt>
                <c:pt idx="24508" formatCode="m/d/yy\ h:mm;@">
                  <c:v>43073.53125</c:v>
                </c:pt>
                <c:pt idx="24509" formatCode="m/d/yy\ h:mm;@">
                  <c:v>43073.541666666664</c:v>
                </c:pt>
                <c:pt idx="24510" formatCode="m/d/yy\ h:mm;@">
                  <c:v>43073.552083333336</c:v>
                </c:pt>
                <c:pt idx="24511" formatCode="m/d/yy\ h:mm;@">
                  <c:v>43073.5625</c:v>
                </c:pt>
                <c:pt idx="24512" formatCode="m/d/yy\ h:mm;@">
                  <c:v>43073.572916666664</c:v>
                </c:pt>
                <c:pt idx="24513" formatCode="m/d/yy\ h:mm;@">
                  <c:v>43073.583333333336</c:v>
                </c:pt>
                <c:pt idx="24514" formatCode="m/d/yy\ h:mm;@">
                  <c:v>43073.59375</c:v>
                </c:pt>
                <c:pt idx="24515" formatCode="m/d/yy\ h:mm;@">
                  <c:v>43073.604166666664</c:v>
                </c:pt>
                <c:pt idx="24516" formatCode="m/d/yy\ h:mm;@">
                  <c:v>43073.614583333336</c:v>
                </c:pt>
                <c:pt idx="24517" formatCode="m/d/yy\ h:mm;@">
                  <c:v>43073.625</c:v>
                </c:pt>
                <c:pt idx="24518" formatCode="m/d/yy\ h:mm;@">
                  <c:v>43073.635416666664</c:v>
                </c:pt>
                <c:pt idx="24519" formatCode="m/d/yy\ h:mm;@">
                  <c:v>43073.645833333336</c:v>
                </c:pt>
                <c:pt idx="24520" formatCode="m/d/yy\ h:mm;@">
                  <c:v>43073.65625</c:v>
                </c:pt>
                <c:pt idx="24521" formatCode="m/d/yy\ h:mm;@">
                  <c:v>43073.666666666664</c:v>
                </c:pt>
                <c:pt idx="24522" formatCode="m/d/yy\ h:mm;@">
                  <c:v>43073.677083333336</c:v>
                </c:pt>
                <c:pt idx="24523" formatCode="m/d/yy\ h:mm;@">
                  <c:v>43073.6875</c:v>
                </c:pt>
                <c:pt idx="24524" formatCode="m/d/yy\ h:mm;@">
                  <c:v>43073.697916666664</c:v>
                </c:pt>
                <c:pt idx="24525" formatCode="m/d/yy\ h:mm;@">
                  <c:v>43073.708333333336</c:v>
                </c:pt>
                <c:pt idx="24526" formatCode="m/d/yy\ h:mm;@">
                  <c:v>43073.71875</c:v>
                </c:pt>
                <c:pt idx="24527" formatCode="m/d/yy\ h:mm;@">
                  <c:v>43073.729166666664</c:v>
                </c:pt>
                <c:pt idx="24528" formatCode="m/d/yy\ h:mm;@">
                  <c:v>43073.739583333336</c:v>
                </c:pt>
                <c:pt idx="24529" formatCode="m/d/yy\ h:mm;@">
                  <c:v>43073.75</c:v>
                </c:pt>
                <c:pt idx="24530" formatCode="m/d/yy\ h:mm;@">
                  <c:v>43073.760416666664</c:v>
                </c:pt>
                <c:pt idx="24531" formatCode="m/d/yy\ h:mm;@">
                  <c:v>43073.770833333336</c:v>
                </c:pt>
                <c:pt idx="24532" formatCode="m/d/yy\ h:mm;@">
                  <c:v>43073.78125</c:v>
                </c:pt>
                <c:pt idx="24533" formatCode="m/d/yy\ h:mm;@">
                  <c:v>43073.791666666664</c:v>
                </c:pt>
                <c:pt idx="24534" formatCode="m/d/yy\ h:mm;@">
                  <c:v>43073.802083333336</c:v>
                </c:pt>
                <c:pt idx="24535" formatCode="m/d/yy\ h:mm;@">
                  <c:v>43073.8125</c:v>
                </c:pt>
                <c:pt idx="24536" formatCode="m/d/yy\ h:mm;@">
                  <c:v>43073.822916666664</c:v>
                </c:pt>
                <c:pt idx="24537" formatCode="m/d/yy\ h:mm;@">
                  <c:v>43073.833333333336</c:v>
                </c:pt>
                <c:pt idx="24538" formatCode="m/d/yy\ h:mm;@">
                  <c:v>43073.84375</c:v>
                </c:pt>
                <c:pt idx="24539" formatCode="m/d/yy\ h:mm;@">
                  <c:v>43073.854166666664</c:v>
                </c:pt>
                <c:pt idx="24540" formatCode="m/d/yy\ h:mm;@">
                  <c:v>43073.864583333336</c:v>
                </c:pt>
                <c:pt idx="24541" formatCode="m/d/yy\ h:mm;@">
                  <c:v>43073.875</c:v>
                </c:pt>
                <c:pt idx="24542" formatCode="m/d/yy\ h:mm;@">
                  <c:v>43073.885416666664</c:v>
                </c:pt>
                <c:pt idx="24543" formatCode="m/d/yy\ h:mm;@">
                  <c:v>43073.895833333336</c:v>
                </c:pt>
                <c:pt idx="24544" formatCode="m/d/yy\ h:mm;@">
                  <c:v>43073.90625</c:v>
                </c:pt>
                <c:pt idx="24545" formatCode="m/d/yy\ h:mm;@">
                  <c:v>43073.916666666664</c:v>
                </c:pt>
                <c:pt idx="24546" formatCode="m/d/yy\ h:mm;@">
                  <c:v>43073.927083333336</c:v>
                </c:pt>
                <c:pt idx="24547" formatCode="m/d/yy\ h:mm;@">
                  <c:v>43073.9375</c:v>
                </c:pt>
                <c:pt idx="24548" formatCode="m/d/yy\ h:mm;@">
                  <c:v>43073.947916666664</c:v>
                </c:pt>
                <c:pt idx="24549" formatCode="m/d/yy\ h:mm;@">
                  <c:v>43073.958333333336</c:v>
                </c:pt>
                <c:pt idx="24550" formatCode="m/d/yy\ h:mm;@">
                  <c:v>43073.96875</c:v>
                </c:pt>
                <c:pt idx="24551" formatCode="m/d/yy\ h:mm;@">
                  <c:v>43073.979166666664</c:v>
                </c:pt>
                <c:pt idx="24552" formatCode="m/d/yy\ h:mm;@">
                  <c:v>43073.989583333336</c:v>
                </c:pt>
                <c:pt idx="24553" formatCode="m/d/yy\ h:mm;@">
                  <c:v>43074</c:v>
                </c:pt>
                <c:pt idx="24554" formatCode="m/d/yy\ h:mm;@">
                  <c:v>43074.010416666664</c:v>
                </c:pt>
                <c:pt idx="24555" formatCode="m/d/yy\ h:mm;@">
                  <c:v>43074.020833333336</c:v>
                </c:pt>
                <c:pt idx="24556" formatCode="m/d/yy\ h:mm;@">
                  <c:v>43074.03125</c:v>
                </c:pt>
                <c:pt idx="24557" formatCode="m/d/yy\ h:mm;@">
                  <c:v>43074.041666666664</c:v>
                </c:pt>
                <c:pt idx="24558" formatCode="m/d/yy\ h:mm;@">
                  <c:v>43074.052083333336</c:v>
                </c:pt>
                <c:pt idx="24559" formatCode="m/d/yy\ h:mm;@">
                  <c:v>43074.0625</c:v>
                </c:pt>
                <c:pt idx="24560" formatCode="m/d/yy\ h:mm;@">
                  <c:v>43074.072916666664</c:v>
                </c:pt>
                <c:pt idx="24561" formatCode="m/d/yy\ h:mm;@">
                  <c:v>43074.083333333336</c:v>
                </c:pt>
                <c:pt idx="24562" formatCode="m/d/yy\ h:mm;@">
                  <c:v>43074.09375</c:v>
                </c:pt>
                <c:pt idx="24563" formatCode="m/d/yy\ h:mm;@">
                  <c:v>43074.104166666664</c:v>
                </c:pt>
                <c:pt idx="24564" formatCode="m/d/yy\ h:mm;@">
                  <c:v>43074.114583333336</c:v>
                </c:pt>
                <c:pt idx="24565" formatCode="m/d/yy\ h:mm;@">
                  <c:v>43074.125</c:v>
                </c:pt>
                <c:pt idx="24566" formatCode="m/d/yy\ h:mm;@">
                  <c:v>43074.135416666664</c:v>
                </c:pt>
                <c:pt idx="24567" formatCode="m/d/yy\ h:mm;@">
                  <c:v>43074.145833333336</c:v>
                </c:pt>
                <c:pt idx="24568" formatCode="m/d/yy\ h:mm;@">
                  <c:v>43074.15625</c:v>
                </c:pt>
                <c:pt idx="24569" formatCode="m/d/yy\ h:mm;@">
                  <c:v>43074.166666666664</c:v>
                </c:pt>
                <c:pt idx="24570" formatCode="m/d/yy\ h:mm;@">
                  <c:v>43074.177083333336</c:v>
                </c:pt>
                <c:pt idx="24571" formatCode="m/d/yy\ h:mm;@">
                  <c:v>43074.1875</c:v>
                </c:pt>
                <c:pt idx="24572" formatCode="m/d/yy\ h:mm;@">
                  <c:v>43074.197916666664</c:v>
                </c:pt>
                <c:pt idx="24573" formatCode="m/d/yy\ h:mm;@">
                  <c:v>43074.208333333336</c:v>
                </c:pt>
                <c:pt idx="24574" formatCode="m/d/yy\ h:mm;@">
                  <c:v>43074.21875</c:v>
                </c:pt>
                <c:pt idx="24575" formatCode="m/d/yy\ h:mm;@">
                  <c:v>43074.229166666664</c:v>
                </c:pt>
                <c:pt idx="24576" formatCode="m/d/yy\ h:mm;@">
                  <c:v>43074.239583333336</c:v>
                </c:pt>
                <c:pt idx="24577" formatCode="m/d/yy\ h:mm;@">
                  <c:v>43074.25</c:v>
                </c:pt>
                <c:pt idx="24578" formatCode="m/d/yy\ h:mm;@">
                  <c:v>43074.260416666664</c:v>
                </c:pt>
                <c:pt idx="24579" formatCode="m/d/yy\ h:mm;@">
                  <c:v>43074.270833333336</c:v>
                </c:pt>
                <c:pt idx="24580" formatCode="m/d/yy\ h:mm;@">
                  <c:v>43074.28125</c:v>
                </c:pt>
                <c:pt idx="24581" formatCode="m/d/yy\ h:mm;@">
                  <c:v>43074.291666666664</c:v>
                </c:pt>
                <c:pt idx="24582" formatCode="m/d/yy\ h:mm;@">
                  <c:v>43074.302083333336</c:v>
                </c:pt>
                <c:pt idx="24583" formatCode="m/d/yy\ h:mm;@">
                  <c:v>43074.3125</c:v>
                </c:pt>
                <c:pt idx="24584" formatCode="m/d/yy\ h:mm;@">
                  <c:v>43074.322916666664</c:v>
                </c:pt>
                <c:pt idx="24585" formatCode="m/d/yy\ h:mm;@">
                  <c:v>43074.333333333336</c:v>
                </c:pt>
                <c:pt idx="24586" formatCode="m/d/yy\ h:mm;@">
                  <c:v>43074.34375</c:v>
                </c:pt>
                <c:pt idx="24587" formatCode="m/d/yy\ h:mm;@">
                  <c:v>43074.354166666664</c:v>
                </c:pt>
                <c:pt idx="24588" formatCode="m/d/yy\ h:mm;@">
                  <c:v>43074.364583333336</c:v>
                </c:pt>
                <c:pt idx="24589" formatCode="m/d/yy\ h:mm;@">
                  <c:v>43074.375</c:v>
                </c:pt>
                <c:pt idx="24590" formatCode="m/d/yy\ h:mm;@">
                  <c:v>43074.385416666664</c:v>
                </c:pt>
                <c:pt idx="24591" formatCode="m/d/yy\ h:mm;@">
                  <c:v>43074.395833333336</c:v>
                </c:pt>
                <c:pt idx="24592" formatCode="m/d/yy\ h:mm;@">
                  <c:v>43074.40625</c:v>
                </c:pt>
                <c:pt idx="24593" formatCode="m/d/yy\ h:mm;@">
                  <c:v>43074.416666666664</c:v>
                </c:pt>
                <c:pt idx="24594" formatCode="m/d/yy\ h:mm;@">
                  <c:v>43074.427083333336</c:v>
                </c:pt>
                <c:pt idx="24595" formatCode="m/d/yy\ h:mm;@">
                  <c:v>43074.4375</c:v>
                </c:pt>
                <c:pt idx="24596" formatCode="m/d/yy\ h:mm;@">
                  <c:v>43074.447916666664</c:v>
                </c:pt>
                <c:pt idx="24597" formatCode="m/d/yy\ h:mm;@">
                  <c:v>43074.458333333336</c:v>
                </c:pt>
                <c:pt idx="24598" formatCode="m/d/yy\ h:mm;@">
                  <c:v>43074.46875</c:v>
                </c:pt>
                <c:pt idx="24599" formatCode="m/d/yy\ h:mm;@">
                  <c:v>43074.479166666664</c:v>
                </c:pt>
                <c:pt idx="24600" formatCode="m/d/yy\ h:mm;@">
                  <c:v>43074.489583333336</c:v>
                </c:pt>
                <c:pt idx="24601" formatCode="m/d/yy\ h:mm;@">
                  <c:v>43074.5</c:v>
                </c:pt>
                <c:pt idx="24602" formatCode="m/d/yy\ h:mm;@">
                  <c:v>43074.510416666664</c:v>
                </c:pt>
                <c:pt idx="24603" formatCode="m/d/yy\ h:mm;@">
                  <c:v>43074.520833333336</c:v>
                </c:pt>
                <c:pt idx="24604" formatCode="m/d/yy\ h:mm;@">
                  <c:v>43074.53125</c:v>
                </c:pt>
                <c:pt idx="24605" formatCode="m/d/yy\ h:mm;@">
                  <c:v>43074.541666666664</c:v>
                </c:pt>
                <c:pt idx="24606" formatCode="m/d/yy\ h:mm;@">
                  <c:v>43074.552083333336</c:v>
                </c:pt>
                <c:pt idx="24607" formatCode="m/d/yy\ h:mm;@">
                  <c:v>43074.5625</c:v>
                </c:pt>
                <c:pt idx="24608" formatCode="m/d/yy\ h:mm;@">
                  <c:v>43074.572916666664</c:v>
                </c:pt>
                <c:pt idx="24609" formatCode="m/d/yy\ h:mm;@">
                  <c:v>43074.583333333336</c:v>
                </c:pt>
                <c:pt idx="24610" formatCode="m/d/yy\ h:mm;@">
                  <c:v>43074.59375</c:v>
                </c:pt>
                <c:pt idx="24611" formatCode="m/d/yy\ h:mm;@">
                  <c:v>43074.604166666664</c:v>
                </c:pt>
                <c:pt idx="24612" formatCode="m/d/yy\ h:mm;@">
                  <c:v>43074.614583333336</c:v>
                </c:pt>
                <c:pt idx="24613" formatCode="m/d/yy\ h:mm;@">
                  <c:v>43074.625</c:v>
                </c:pt>
                <c:pt idx="24614" formatCode="m/d/yy\ h:mm;@">
                  <c:v>43074.635416666664</c:v>
                </c:pt>
                <c:pt idx="24615" formatCode="m/d/yy\ h:mm;@">
                  <c:v>43074.645833333336</c:v>
                </c:pt>
                <c:pt idx="24616" formatCode="m/d/yy\ h:mm;@">
                  <c:v>43074.65625</c:v>
                </c:pt>
                <c:pt idx="24617" formatCode="m/d/yy\ h:mm;@">
                  <c:v>43074.666666666664</c:v>
                </c:pt>
                <c:pt idx="24618" formatCode="m/d/yy\ h:mm;@">
                  <c:v>43074.677083333336</c:v>
                </c:pt>
                <c:pt idx="24619" formatCode="m/d/yy\ h:mm;@">
                  <c:v>43074.6875</c:v>
                </c:pt>
                <c:pt idx="24620" formatCode="m/d/yy\ h:mm;@">
                  <c:v>43074.697916666664</c:v>
                </c:pt>
                <c:pt idx="24621" formatCode="m/d/yy\ h:mm;@">
                  <c:v>43074.708333333336</c:v>
                </c:pt>
                <c:pt idx="24622" formatCode="m/d/yy\ h:mm;@">
                  <c:v>43074.71875</c:v>
                </c:pt>
                <c:pt idx="24623" formatCode="m/d/yy\ h:mm;@">
                  <c:v>43074.729166666664</c:v>
                </c:pt>
                <c:pt idx="24624" formatCode="m/d/yy\ h:mm;@">
                  <c:v>43074.739583333336</c:v>
                </c:pt>
                <c:pt idx="24625" formatCode="m/d/yy\ h:mm;@">
                  <c:v>43074.75</c:v>
                </c:pt>
                <c:pt idx="24626" formatCode="m/d/yy\ h:mm;@">
                  <c:v>43074.760416666664</c:v>
                </c:pt>
                <c:pt idx="24627" formatCode="m/d/yy\ h:mm;@">
                  <c:v>43074.770833333336</c:v>
                </c:pt>
                <c:pt idx="24628" formatCode="m/d/yy\ h:mm;@">
                  <c:v>43074.78125</c:v>
                </c:pt>
                <c:pt idx="24629" formatCode="m/d/yy\ h:mm;@">
                  <c:v>43074.791666666664</c:v>
                </c:pt>
                <c:pt idx="24630" formatCode="m/d/yy\ h:mm;@">
                  <c:v>43074.802083333336</c:v>
                </c:pt>
                <c:pt idx="24631" formatCode="m/d/yy\ h:mm;@">
                  <c:v>43074.8125</c:v>
                </c:pt>
                <c:pt idx="24632" formatCode="m/d/yy\ h:mm;@">
                  <c:v>43074.822916666664</c:v>
                </c:pt>
                <c:pt idx="24633" formatCode="m/d/yy\ h:mm;@">
                  <c:v>43074.833333333336</c:v>
                </c:pt>
                <c:pt idx="24634" formatCode="m/d/yy\ h:mm;@">
                  <c:v>43074.84375</c:v>
                </c:pt>
                <c:pt idx="24635" formatCode="m/d/yy\ h:mm;@">
                  <c:v>43074.854166666664</c:v>
                </c:pt>
                <c:pt idx="24636" formatCode="m/d/yy\ h:mm;@">
                  <c:v>43074.864583333336</c:v>
                </c:pt>
                <c:pt idx="24637" formatCode="m/d/yy\ h:mm;@">
                  <c:v>43074.875</c:v>
                </c:pt>
                <c:pt idx="24638" formatCode="m/d/yy\ h:mm;@">
                  <c:v>43074.885416666664</c:v>
                </c:pt>
                <c:pt idx="24639" formatCode="m/d/yy\ h:mm;@">
                  <c:v>43074.895833333336</c:v>
                </c:pt>
                <c:pt idx="24640" formatCode="m/d/yy\ h:mm;@">
                  <c:v>43074.90625</c:v>
                </c:pt>
                <c:pt idx="24641" formatCode="m/d/yy\ h:mm;@">
                  <c:v>43074.916666666664</c:v>
                </c:pt>
                <c:pt idx="24642" formatCode="m/d/yy\ h:mm;@">
                  <c:v>43074.927083333336</c:v>
                </c:pt>
                <c:pt idx="24643" formatCode="m/d/yy\ h:mm;@">
                  <c:v>43074.9375</c:v>
                </c:pt>
                <c:pt idx="24644" formatCode="m/d/yy\ h:mm;@">
                  <c:v>43074.947916666664</c:v>
                </c:pt>
                <c:pt idx="24645" formatCode="m/d/yy\ h:mm;@">
                  <c:v>43074.958333333336</c:v>
                </c:pt>
                <c:pt idx="24646" formatCode="m/d/yy\ h:mm;@">
                  <c:v>43074.96875</c:v>
                </c:pt>
                <c:pt idx="24647" formatCode="m/d/yy\ h:mm;@">
                  <c:v>43074.979166666664</c:v>
                </c:pt>
                <c:pt idx="24648" formatCode="m/d/yy\ h:mm;@">
                  <c:v>43074.989583333336</c:v>
                </c:pt>
                <c:pt idx="24649" formatCode="m/d/yy\ h:mm;@">
                  <c:v>43075</c:v>
                </c:pt>
                <c:pt idx="24650" formatCode="m/d/yy\ h:mm;@">
                  <c:v>43075.010416666664</c:v>
                </c:pt>
                <c:pt idx="24651" formatCode="m/d/yy\ h:mm;@">
                  <c:v>43075.020833333336</c:v>
                </c:pt>
                <c:pt idx="24652" formatCode="m/d/yy\ h:mm;@">
                  <c:v>43075.03125</c:v>
                </c:pt>
                <c:pt idx="24653" formatCode="m/d/yy\ h:mm;@">
                  <c:v>43075.041666666664</c:v>
                </c:pt>
                <c:pt idx="24654" formatCode="m/d/yy\ h:mm;@">
                  <c:v>43075.052083333336</c:v>
                </c:pt>
                <c:pt idx="24655" formatCode="m/d/yy\ h:mm;@">
                  <c:v>43075.0625</c:v>
                </c:pt>
                <c:pt idx="24656" formatCode="m/d/yy\ h:mm;@">
                  <c:v>43075.072916666664</c:v>
                </c:pt>
                <c:pt idx="24657" formatCode="m/d/yy\ h:mm;@">
                  <c:v>43075.083333333336</c:v>
                </c:pt>
                <c:pt idx="24658" formatCode="m/d/yy\ h:mm;@">
                  <c:v>43075.09375</c:v>
                </c:pt>
                <c:pt idx="24659" formatCode="m/d/yy\ h:mm;@">
                  <c:v>43075.104166666664</c:v>
                </c:pt>
                <c:pt idx="24660" formatCode="m/d/yy\ h:mm;@">
                  <c:v>43075.114583333336</c:v>
                </c:pt>
                <c:pt idx="24661" formatCode="m/d/yy\ h:mm;@">
                  <c:v>43075.125</c:v>
                </c:pt>
                <c:pt idx="24662" formatCode="m/d/yy\ h:mm;@">
                  <c:v>43075.135416666664</c:v>
                </c:pt>
                <c:pt idx="24663" formatCode="m/d/yy\ h:mm;@">
                  <c:v>43075.145833333336</c:v>
                </c:pt>
                <c:pt idx="24664" formatCode="m/d/yy\ h:mm;@">
                  <c:v>43075.15625</c:v>
                </c:pt>
                <c:pt idx="24665" formatCode="m/d/yy\ h:mm;@">
                  <c:v>43075.166666666664</c:v>
                </c:pt>
                <c:pt idx="24666" formatCode="m/d/yy\ h:mm;@">
                  <c:v>43075.177083333336</c:v>
                </c:pt>
                <c:pt idx="24667" formatCode="m/d/yy\ h:mm;@">
                  <c:v>43075.1875</c:v>
                </c:pt>
                <c:pt idx="24668" formatCode="m/d/yy\ h:mm;@">
                  <c:v>43075.197916666664</c:v>
                </c:pt>
                <c:pt idx="24669" formatCode="m/d/yy\ h:mm;@">
                  <c:v>43075.208333333336</c:v>
                </c:pt>
                <c:pt idx="24670" formatCode="m/d/yy\ h:mm;@">
                  <c:v>43075.21875</c:v>
                </c:pt>
                <c:pt idx="24671" formatCode="m/d/yy\ h:mm;@">
                  <c:v>43075.229166666664</c:v>
                </c:pt>
                <c:pt idx="24672" formatCode="m/d/yy\ h:mm;@">
                  <c:v>43075.239583333336</c:v>
                </c:pt>
                <c:pt idx="24673" formatCode="m/d/yy\ h:mm;@">
                  <c:v>43075.25</c:v>
                </c:pt>
                <c:pt idx="24674" formatCode="m/d/yy\ h:mm;@">
                  <c:v>43075.260416666664</c:v>
                </c:pt>
                <c:pt idx="24675" formatCode="m/d/yy\ h:mm;@">
                  <c:v>43075.270833333336</c:v>
                </c:pt>
                <c:pt idx="24676" formatCode="m/d/yy\ h:mm;@">
                  <c:v>43075.28125</c:v>
                </c:pt>
                <c:pt idx="24677" formatCode="m/d/yy\ h:mm;@">
                  <c:v>43075.291666666664</c:v>
                </c:pt>
                <c:pt idx="24678" formatCode="m/d/yy\ h:mm;@">
                  <c:v>43075.302083333336</c:v>
                </c:pt>
                <c:pt idx="24679" formatCode="m/d/yy\ h:mm;@">
                  <c:v>43075.3125</c:v>
                </c:pt>
                <c:pt idx="24680" formatCode="m/d/yy\ h:mm;@">
                  <c:v>43075.322916666664</c:v>
                </c:pt>
                <c:pt idx="24681" formatCode="m/d/yy\ h:mm;@">
                  <c:v>43075.333333333336</c:v>
                </c:pt>
                <c:pt idx="24682" formatCode="m/d/yy\ h:mm;@">
                  <c:v>43075.34375</c:v>
                </c:pt>
                <c:pt idx="24683" formatCode="m/d/yy\ h:mm;@">
                  <c:v>43075.354166666664</c:v>
                </c:pt>
                <c:pt idx="24684" formatCode="m/d/yy\ h:mm;@">
                  <c:v>43075.364583333336</c:v>
                </c:pt>
                <c:pt idx="24685" formatCode="m/d/yy\ h:mm;@">
                  <c:v>43075.375</c:v>
                </c:pt>
                <c:pt idx="24686" formatCode="m/d/yy\ h:mm;@">
                  <c:v>43075.385416666664</c:v>
                </c:pt>
                <c:pt idx="24687" formatCode="m/d/yy\ h:mm;@">
                  <c:v>43075.395833333336</c:v>
                </c:pt>
                <c:pt idx="24688" formatCode="m/d/yy\ h:mm;@">
                  <c:v>43075.40625</c:v>
                </c:pt>
                <c:pt idx="24689" formatCode="m/d/yy\ h:mm;@">
                  <c:v>43075.416666666664</c:v>
                </c:pt>
                <c:pt idx="24690" formatCode="m/d/yy\ h:mm;@">
                  <c:v>43075.427083333336</c:v>
                </c:pt>
                <c:pt idx="24691" formatCode="m/d/yy\ h:mm;@">
                  <c:v>43075.4375</c:v>
                </c:pt>
                <c:pt idx="24692" formatCode="m/d/yy\ h:mm;@">
                  <c:v>43075.447916666664</c:v>
                </c:pt>
                <c:pt idx="24693" formatCode="m/d/yy\ h:mm;@">
                  <c:v>43075.458333333336</c:v>
                </c:pt>
                <c:pt idx="24694" formatCode="m/d/yy\ h:mm;@">
                  <c:v>43075.46875</c:v>
                </c:pt>
                <c:pt idx="24695" formatCode="m/d/yy\ h:mm;@">
                  <c:v>43075.479166666664</c:v>
                </c:pt>
                <c:pt idx="24696" formatCode="m/d/yy\ h:mm;@">
                  <c:v>43075.489583333336</c:v>
                </c:pt>
                <c:pt idx="24697" formatCode="m/d/yy\ h:mm;@">
                  <c:v>43075.5</c:v>
                </c:pt>
                <c:pt idx="24698" formatCode="m/d/yy\ h:mm;@">
                  <c:v>43075.510416666664</c:v>
                </c:pt>
                <c:pt idx="24699" formatCode="m/d/yy\ h:mm;@">
                  <c:v>43075.520833333336</c:v>
                </c:pt>
                <c:pt idx="24700" formatCode="m/d/yy\ h:mm;@">
                  <c:v>43075.53125</c:v>
                </c:pt>
                <c:pt idx="24701" formatCode="m/d/yy\ h:mm;@">
                  <c:v>43075.541666666664</c:v>
                </c:pt>
                <c:pt idx="24702" formatCode="m/d/yy\ h:mm;@">
                  <c:v>43075.552083333336</c:v>
                </c:pt>
                <c:pt idx="24703" formatCode="m/d/yy\ h:mm;@">
                  <c:v>43075.5625</c:v>
                </c:pt>
                <c:pt idx="24704" formatCode="m/d/yy\ h:mm;@">
                  <c:v>43075.572916666664</c:v>
                </c:pt>
                <c:pt idx="24705" formatCode="m/d/yy\ h:mm;@">
                  <c:v>43075.583333333336</c:v>
                </c:pt>
                <c:pt idx="24706" formatCode="m/d/yy\ h:mm;@">
                  <c:v>43075.59375</c:v>
                </c:pt>
                <c:pt idx="24707" formatCode="m/d/yy\ h:mm;@">
                  <c:v>43075.604166666664</c:v>
                </c:pt>
                <c:pt idx="24708" formatCode="m/d/yy\ h:mm;@">
                  <c:v>43075.614583333336</c:v>
                </c:pt>
                <c:pt idx="24709" formatCode="m/d/yy\ h:mm;@">
                  <c:v>43075.625</c:v>
                </c:pt>
                <c:pt idx="24710" formatCode="m/d/yy\ h:mm;@">
                  <c:v>43075.635416666664</c:v>
                </c:pt>
                <c:pt idx="24711" formatCode="m/d/yy\ h:mm;@">
                  <c:v>43075.645833333336</c:v>
                </c:pt>
                <c:pt idx="24712" formatCode="m/d/yy\ h:mm;@">
                  <c:v>43075.65625</c:v>
                </c:pt>
                <c:pt idx="24713" formatCode="m/d/yy\ h:mm;@">
                  <c:v>43075.666666666664</c:v>
                </c:pt>
                <c:pt idx="24714" formatCode="m/d/yy\ h:mm;@">
                  <c:v>43075.677083333336</c:v>
                </c:pt>
                <c:pt idx="24715" formatCode="m/d/yy\ h:mm;@">
                  <c:v>43075.6875</c:v>
                </c:pt>
                <c:pt idx="24716" formatCode="m/d/yy\ h:mm;@">
                  <c:v>43075.697916666664</c:v>
                </c:pt>
                <c:pt idx="24717" formatCode="m/d/yy\ h:mm;@">
                  <c:v>43075.708333333336</c:v>
                </c:pt>
                <c:pt idx="24718" formatCode="m/d/yy\ h:mm;@">
                  <c:v>43075.71875</c:v>
                </c:pt>
                <c:pt idx="24719" formatCode="m/d/yy\ h:mm;@">
                  <c:v>43075.729166666664</c:v>
                </c:pt>
                <c:pt idx="24720" formatCode="m/d/yy\ h:mm;@">
                  <c:v>43075.739583333336</c:v>
                </c:pt>
                <c:pt idx="24721" formatCode="m/d/yy\ h:mm;@">
                  <c:v>43075.75</c:v>
                </c:pt>
                <c:pt idx="24722" formatCode="m/d/yy\ h:mm;@">
                  <c:v>43075.760416666664</c:v>
                </c:pt>
                <c:pt idx="24723" formatCode="m/d/yy\ h:mm;@">
                  <c:v>43075.770833333336</c:v>
                </c:pt>
                <c:pt idx="24724" formatCode="m/d/yy\ h:mm;@">
                  <c:v>43075.78125</c:v>
                </c:pt>
                <c:pt idx="24725" formatCode="m/d/yy\ h:mm;@">
                  <c:v>43075.791666666664</c:v>
                </c:pt>
                <c:pt idx="24726" formatCode="m/d/yy\ h:mm;@">
                  <c:v>43075.802083333336</c:v>
                </c:pt>
                <c:pt idx="24727" formatCode="m/d/yy\ h:mm;@">
                  <c:v>43075.8125</c:v>
                </c:pt>
                <c:pt idx="24728" formatCode="m/d/yy\ h:mm;@">
                  <c:v>43075.822916666664</c:v>
                </c:pt>
                <c:pt idx="24729" formatCode="m/d/yy\ h:mm;@">
                  <c:v>43075.833333333336</c:v>
                </c:pt>
                <c:pt idx="24730" formatCode="m/d/yy\ h:mm;@">
                  <c:v>43075.84375</c:v>
                </c:pt>
                <c:pt idx="24731" formatCode="m/d/yy\ h:mm;@">
                  <c:v>43075.854166666664</c:v>
                </c:pt>
                <c:pt idx="24732" formatCode="m/d/yy\ h:mm;@">
                  <c:v>43075.864583333336</c:v>
                </c:pt>
                <c:pt idx="24733" formatCode="m/d/yy\ h:mm;@">
                  <c:v>43075.875</c:v>
                </c:pt>
                <c:pt idx="24734" formatCode="m/d/yy\ h:mm;@">
                  <c:v>43075.885416666664</c:v>
                </c:pt>
                <c:pt idx="24735" formatCode="m/d/yy\ h:mm;@">
                  <c:v>43075.895833333336</c:v>
                </c:pt>
                <c:pt idx="24736" formatCode="m/d/yy\ h:mm;@">
                  <c:v>43075.90625</c:v>
                </c:pt>
                <c:pt idx="24737" formatCode="m/d/yy\ h:mm;@">
                  <c:v>43075.916666666664</c:v>
                </c:pt>
                <c:pt idx="24738" formatCode="m/d/yy\ h:mm;@">
                  <c:v>43075.927083333336</c:v>
                </c:pt>
                <c:pt idx="24739" formatCode="m/d/yy\ h:mm;@">
                  <c:v>43075.9375</c:v>
                </c:pt>
                <c:pt idx="24740" formatCode="m/d/yy\ h:mm;@">
                  <c:v>43075.947916666664</c:v>
                </c:pt>
                <c:pt idx="24741" formatCode="m/d/yy\ h:mm;@">
                  <c:v>43075.958333333336</c:v>
                </c:pt>
                <c:pt idx="24742" formatCode="m/d/yy\ h:mm;@">
                  <c:v>43075.96875</c:v>
                </c:pt>
                <c:pt idx="24743" formatCode="m/d/yy\ h:mm;@">
                  <c:v>43075.979166666664</c:v>
                </c:pt>
                <c:pt idx="24744" formatCode="m/d/yy\ h:mm;@">
                  <c:v>43075.989583333336</c:v>
                </c:pt>
                <c:pt idx="24745" formatCode="m/d/yy\ h:mm;@">
                  <c:v>43076</c:v>
                </c:pt>
                <c:pt idx="24746" formatCode="m/d/yy\ h:mm;@">
                  <c:v>43076.010416666664</c:v>
                </c:pt>
                <c:pt idx="24747" formatCode="m/d/yy\ h:mm;@">
                  <c:v>43076.020833333336</c:v>
                </c:pt>
                <c:pt idx="24748" formatCode="m/d/yy\ h:mm;@">
                  <c:v>43076.03125</c:v>
                </c:pt>
                <c:pt idx="24749" formatCode="m/d/yy\ h:mm;@">
                  <c:v>43076.041666666664</c:v>
                </c:pt>
                <c:pt idx="24750" formatCode="m/d/yy\ h:mm;@">
                  <c:v>43076.052083333336</c:v>
                </c:pt>
                <c:pt idx="24751" formatCode="m/d/yy\ h:mm;@">
                  <c:v>43076.0625</c:v>
                </c:pt>
                <c:pt idx="24752" formatCode="m/d/yy\ h:mm;@">
                  <c:v>43076.072916666664</c:v>
                </c:pt>
                <c:pt idx="24753" formatCode="m/d/yy\ h:mm;@">
                  <c:v>43076.083333333336</c:v>
                </c:pt>
                <c:pt idx="24754" formatCode="m/d/yy\ h:mm;@">
                  <c:v>43076.09375</c:v>
                </c:pt>
                <c:pt idx="24755" formatCode="m/d/yy\ h:mm;@">
                  <c:v>43076.104166666664</c:v>
                </c:pt>
                <c:pt idx="24756" formatCode="m/d/yy\ h:mm;@">
                  <c:v>43076.114583333336</c:v>
                </c:pt>
                <c:pt idx="24757" formatCode="m/d/yy\ h:mm;@">
                  <c:v>43076.125</c:v>
                </c:pt>
                <c:pt idx="24758" formatCode="m/d/yy\ h:mm;@">
                  <c:v>43076.135416666664</c:v>
                </c:pt>
                <c:pt idx="24759" formatCode="m/d/yy\ h:mm;@">
                  <c:v>43076.145833333336</c:v>
                </c:pt>
                <c:pt idx="24760" formatCode="m/d/yy\ h:mm;@">
                  <c:v>43076.15625</c:v>
                </c:pt>
                <c:pt idx="24761" formatCode="m/d/yy\ h:mm;@">
                  <c:v>43076.166666666664</c:v>
                </c:pt>
                <c:pt idx="24762" formatCode="m/d/yy\ h:mm;@">
                  <c:v>43076.177083333336</c:v>
                </c:pt>
                <c:pt idx="24763" formatCode="m/d/yy\ h:mm;@">
                  <c:v>43076.1875</c:v>
                </c:pt>
                <c:pt idx="24764" formatCode="m/d/yy\ h:mm;@">
                  <c:v>43076.197916666664</c:v>
                </c:pt>
                <c:pt idx="24765" formatCode="m/d/yy\ h:mm;@">
                  <c:v>43076.208333333336</c:v>
                </c:pt>
                <c:pt idx="24766" formatCode="m/d/yy\ h:mm;@">
                  <c:v>43076.21875</c:v>
                </c:pt>
                <c:pt idx="24767" formatCode="m/d/yy\ h:mm;@">
                  <c:v>43076.229166666664</c:v>
                </c:pt>
                <c:pt idx="24768" formatCode="m/d/yy\ h:mm;@">
                  <c:v>43076.239583333336</c:v>
                </c:pt>
                <c:pt idx="24769" formatCode="m/d/yy\ h:mm;@">
                  <c:v>43076.25</c:v>
                </c:pt>
                <c:pt idx="24770" formatCode="m/d/yy\ h:mm;@">
                  <c:v>43076.260416666664</c:v>
                </c:pt>
                <c:pt idx="24771" formatCode="m/d/yy\ h:mm;@">
                  <c:v>43076.270833333336</c:v>
                </c:pt>
                <c:pt idx="24772" formatCode="m/d/yy\ h:mm;@">
                  <c:v>43076.28125</c:v>
                </c:pt>
                <c:pt idx="24773" formatCode="m/d/yy\ h:mm;@">
                  <c:v>43076.291666666664</c:v>
                </c:pt>
                <c:pt idx="24774" formatCode="m/d/yy\ h:mm;@">
                  <c:v>43076.302083333336</c:v>
                </c:pt>
                <c:pt idx="24775" formatCode="m/d/yy\ h:mm;@">
                  <c:v>43076.3125</c:v>
                </c:pt>
                <c:pt idx="24776" formatCode="m/d/yy\ h:mm;@">
                  <c:v>43076.322916666664</c:v>
                </c:pt>
                <c:pt idx="24777" formatCode="m/d/yy\ h:mm;@">
                  <c:v>43076.333333333336</c:v>
                </c:pt>
                <c:pt idx="24778" formatCode="m/d/yy\ h:mm;@">
                  <c:v>43076.34375</c:v>
                </c:pt>
                <c:pt idx="24779" formatCode="m/d/yy\ h:mm;@">
                  <c:v>43076.354166666664</c:v>
                </c:pt>
                <c:pt idx="24780" formatCode="m/d/yy\ h:mm;@">
                  <c:v>43076.364583333336</c:v>
                </c:pt>
                <c:pt idx="24781" formatCode="m/d/yy\ h:mm;@">
                  <c:v>43076.375</c:v>
                </c:pt>
                <c:pt idx="24782" formatCode="m/d/yy\ h:mm;@">
                  <c:v>43076.385416666664</c:v>
                </c:pt>
                <c:pt idx="24783" formatCode="m/d/yy\ h:mm;@">
                  <c:v>43076.395833333336</c:v>
                </c:pt>
                <c:pt idx="24784" formatCode="m/d/yy\ h:mm;@">
                  <c:v>43076.40625</c:v>
                </c:pt>
                <c:pt idx="24785" formatCode="m/d/yy\ h:mm;@">
                  <c:v>43076.416666666664</c:v>
                </c:pt>
                <c:pt idx="24786" formatCode="m/d/yy\ h:mm;@">
                  <c:v>43076.427083333336</c:v>
                </c:pt>
                <c:pt idx="24787" formatCode="m/d/yy\ h:mm;@">
                  <c:v>43076.4375</c:v>
                </c:pt>
                <c:pt idx="24788" formatCode="m/d/yy\ h:mm;@">
                  <c:v>43076.447916666664</c:v>
                </c:pt>
                <c:pt idx="24789" formatCode="m/d/yy\ h:mm;@">
                  <c:v>43076.458333333336</c:v>
                </c:pt>
                <c:pt idx="24790" formatCode="m/d/yy\ h:mm;@">
                  <c:v>43076.46875</c:v>
                </c:pt>
                <c:pt idx="24791" formatCode="m/d/yy\ h:mm;@">
                  <c:v>43076.479166666664</c:v>
                </c:pt>
                <c:pt idx="24792" formatCode="m/d/yy\ h:mm;@">
                  <c:v>43076.489583333336</c:v>
                </c:pt>
                <c:pt idx="24793" formatCode="m/d/yy\ h:mm;@">
                  <c:v>43076.5</c:v>
                </c:pt>
                <c:pt idx="24794" formatCode="m/d/yy\ h:mm;@">
                  <c:v>43076.510416666664</c:v>
                </c:pt>
                <c:pt idx="24795" formatCode="m/d/yy\ h:mm;@">
                  <c:v>43076.520833333336</c:v>
                </c:pt>
                <c:pt idx="24796" formatCode="m/d/yy\ h:mm;@">
                  <c:v>43076.53125</c:v>
                </c:pt>
                <c:pt idx="24797" formatCode="m/d/yy\ h:mm;@">
                  <c:v>43076.541666666664</c:v>
                </c:pt>
                <c:pt idx="24798" formatCode="m/d/yy\ h:mm;@">
                  <c:v>43076.552083333336</c:v>
                </c:pt>
                <c:pt idx="24799" formatCode="m/d/yy\ h:mm;@">
                  <c:v>43076.5625</c:v>
                </c:pt>
                <c:pt idx="24800" formatCode="m/d/yy\ h:mm;@">
                  <c:v>43076.572916666664</c:v>
                </c:pt>
                <c:pt idx="24801" formatCode="m/d/yy\ h:mm;@">
                  <c:v>43076.583333333336</c:v>
                </c:pt>
                <c:pt idx="24802" formatCode="m/d/yy\ h:mm;@">
                  <c:v>43076.59375</c:v>
                </c:pt>
                <c:pt idx="24803" formatCode="m/d/yy\ h:mm;@">
                  <c:v>43076.604166666664</c:v>
                </c:pt>
                <c:pt idx="24804" formatCode="m/d/yy\ h:mm;@">
                  <c:v>43076.614583333336</c:v>
                </c:pt>
                <c:pt idx="24805" formatCode="m/d/yy\ h:mm;@">
                  <c:v>43076.625</c:v>
                </c:pt>
                <c:pt idx="24806" formatCode="m/d/yy\ h:mm;@">
                  <c:v>43076.635416666664</c:v>
                </c:pt>
                <c:pt idx="24807" formatCode="m/d/yy\ h:mm;@">
                  <c:v>43076.645833333336</c:v>
                </c:pt>
                <c:pt idx="24808" formatCode="m/d/yy\ h:mm;@">
                  <c:v>43076.65625</c:v>
                </c:pt>
                <c:pt idx="24809" formatCode="m/d/yy\ h:mm;@">
                  <c:v>43076.666666666664</c:v>
                </c:pt>
                <c:pt idx="24810" formatCode="m/d/yy\ h:mm;@">
                  <c:v>43076.677083333336</c:v>
                </c:pt>
                <c:pt idx="24811" formatCode="m/d/yy\ h:mm;@">
                  <c:v>43076.6875</c:v>
                </c:pt>
                <c:pt idx="24812" formatCode="m/d/yy\ h:mm;@">
                  <c:v>43076.697916666664</c:v>
                </c:pt>
                <c:pt idx="24813" formatCode="m/d/yy\ h:mm;@">
                  <c:v>43076.708333333336</c:v>
                </c:pt>
                <c:pt idx="24814" formatCode="m/d/yy\ h:mm;@">
                  <c:v>43076.71875</c:v>
                </c:pt>
                <c:pt idx="24815" formatCode="m/d/yy\ h:mm;@">
                  <c:v>43076.729166666664</c:v>
                </c:pt>
                <c:pt idx="24816" formatCode="m/d/yy\ h:mm;@">
                  <c:v>43076.739583333336</c:v>
                </c:pt>
                <c:pt idx="24817" formatCode="m/d/yy\ h:mm;@">
                  <c:v>43076.75</c:v>
                </c:pt>
                <c:pt idx="24818" formatCode="m/d/yy\ h:mm;@">
                  <c:v>43076.760416666664</c:v>
                </c:pt>
                <c:pt idx="24819" formatCode="m/d/yy\ h:mm;@">
                  <c:v>43076.770833333336</c:v>
                </c:pt>
                <c:pt idx="24820" formatCode="m/d/yy\ h:mm;@">
                  <c:v>43076.78125</c:v>
                </c:pt>
                <c:pt idx="24821" formatCode="m/d/yy\ h:mm;@">
                  <c:v>43076.791666666664</c:v>
                </c:pt>
                <c:pt idx="24822" formatCode="m/d/yy\ h:mm;@">
                  <c:v>43076.802083333336</c:v>
                </c:pt>
                <c:pt idx="24823" formatCode="m/d/yy\ h:mm;@">
                  <c:v>43076.8125</c:v>
                </c:pt>
                <c:pt idx="24824" formatCode="m/d/yy\ h:mm;@">
                  <c:v>43076.822916666664</c:v>
                </c:pt>
                <c:pt idx="24825" formatCode="m/d/yy\ h:mm;@">
                  <c:v>43076.833333333336</c:v>
                </c:pt>
                <c:pt idx="24826" formatCode="m/d/yy\ h:mm;@">
                  <c:v>43076.84375</c:v>
                </c:pt>
                <c:pt idx="24827" formatCode="m/d/yy\ h:mm;@">
                  <c:v>43076.854166666664</c:v>
                </c:pt>
                <c:pt idx="24828" formatCode="m/d/yy\ h:mm;@">
                  <c:v>43076.864583333336</c:v>
                </c:pt>
                <c:pt idx="24829" formatCode="m/d/yy\ h:mm;@">
                  <c:v>43076.875</c:v>
                </c:pt>
                <c:pt idx="24830" formatCode="m/d/yy\ h:mm;@">
                  <c:v>43076.885416666664</c:v>
                </c:pt>
                <c:pt idx="24831" formatCode="m/d/yy\ h:mm;@">
                  <c:v>43076.895833333336</c:v>
                </c:pt>
                <c:pt idx="24832" formatCode="m/d/yy\ h:mm;@">
                  <c:v>43076.90625</c:v>
                </c:pt>
                <c:pt idx="24833" formatCode="m/d/yy\ h:mm;@">
                  <c:v>43076.916666666664</c:v>
                </c:pt>
                <c:pt idx="24834" formatCode="m/d/yy\ h:mm;@">
                  <c:v>43076.927083333336</c:v>
                </c:pt>
                <c:pt idx="24835" formatCode="m/d/yy\ h:mm;@">
                  <c:v>43076.9375</c:v>
                </c:pt>
                <c:pt idx="24836" formatCode="m/d/yy\ h:mm;@">
                  <c:v>43076.947916666664</c:v>
                </c:pt>
                <c:pt idx="24837" formatCode="m/d/yy\ h:mm;@">
                  <c:v>43076.958333333336</c:v>
                </c:pt>
                <c:pt idx="24838" formatCode="m/d/yy\ h:mm;@">
                  <c:v>43076.96875</c:v>
                </c:pt>
                <c:pt idx="24839" formatCode="m/d/yy\ h:mm;@">
                  <c:v>43076.979166666664</c:v>
                </c:pt>
                <c:pt idx="24840" formatCode="m/d/yy\ h:mm;@">
                  <c:v>43076.989583333336</c:v>
                </c:pt>
                <c:pt idx="24841" formatCode="m/d/yy\ h:mm;@">
                  <c:v>43077</c:v>
                </c:pt>
                <c:pt idx="24842" formatCode="m/d/yy\ h:mm;@">
                  <c:v>43077.010416666664</c:v>
                </c:pt>
                <c:pt idx="24843" formatCode="m/d/yy\ h:mm;@">
                  <c:v>43077.020833333336</c:v>
                </c:pt>
                <c:pt idx="24844" formatCode="m/d/yy\ h:mm;@">
                  <c:v>43077.03125</c:v>
                </c:pt>
                <c:pt idx="24845" formatCode="m/d/yy\ h:mm;@">
                  <c:v>43077.041666666664</c:v>
                </c:pt>
                <c:pt idx="24846" formatCode="m/d/yy\ h:mm;@">
                  <c:v>43077.052083333336</c:v>
                </c:pt>
                <c:pt idx="24847" formatCode="m/d/yy\ h:mm;@">
                  <c:v>43077.0625</c:v>
                </c:pt>
                <c:pt idx="24848" formatCode="m/d/yy\ h:mm;@">
                  <c:v>43077.072916666664</c:v>
                </c:pt>
                <c:pt idx="24849" formatCode="m/d/yy\ h:mm;@">
                  <c:v>43077.083333333336</c:v>
                </c:pt>
                <c:pt idx="24850" formatCode="m/d/yy\ h:mm;@">
                  <c:v>43077.09375</c:v>
                </c:pt>
                <c:pt idx="24851" formatCode="m/d/yy\ h:mm;@">
                  <c:v>43077.104166666664</c:v>
                </c:pt>
                <c:pt idx="24852" formatCode="m/d/yy\ h:mm;@">
                  <c:v>43077.114583333336</c:v>
                </c:pt>
                <c:pt idx="24853" formatCode="m/d/yy\ h:mm;@">
                  <c:v>43077.125</c:v>
                </c:pt>
                <c:pt idx="24854" formatCode="m/d/yy\ h:mm;@">
                  <c:v>43077.135416666664</c:v>
                </c:pt>
                <c:pt idx="24855" formatCode="m/d/yy\ h:mm;@">
                  <c:v>43077.145833333336</c:v>
                </c:pt>
                <c:pt idx="24856" formatCode="m/d/yy\ h:mm;@">
                  <c:v>43077.15625</c:v>
                </c:pt>
                <c:pt idx="24857" formatCode="m/d/yy\ h:mm;@">
                  <c:v>43077.166666666664</c:v>
                </c:pt>
                <c:pt idx="24858" formatCode="m/d/yy\ h:mm;@">
                  <c:v>43077.177083333336</c:v>
                </c:pt>
                <c:pt idx="24859" formatCode="m/d/yy\ h:mm;@">
                  <c:v>43077.1875</c:v>
                </c:pt>
                <c:pt idx="24860" formatCode="m/d/yy\ h:mm;@">
                  <c:v>43077.197916666664</c:v>
                </c:pt>
                <c:pt idx="24861" formatCode="m/d/yy\ h:mm;@">
                  <c:v>43077.208333333336</c:v>
                </c:pt>
                <c:pt idx="24862" formatCode="m/d/yy\ h:mm;@">
                  <c:v>43077.21875</c:v>
                </c:pt>
                <c:pt idx="24863" formatCode="m/d/yy\ h:mm;@">
                  <c:v>43077.229166666664</c:v>
                </c:pt>
                <c:pt idx="24864" formatCode="m/d/yy\ h:mm;@">
                  <c:v>43077.239583333336</c:v>
                </c:pt>
                <c:pt idx="24865" formatCode="m/d/yy\ h:mm;@">
                  <c:v>43077.25</c:v>
                </c:pt>
                <c:pt idx="24866" formatCode="m/d/yy\ h:mm;@">
                  <c:v>43077.260416666664</c:v>
                </c:pt>
                <c:pt idx="24867" formatCode="m/d/yy\ h:mm;@">
                  <c:v>43077.270833333336</c:v>
                </c:pt>
                <c:pt idx="24868" formatCode="m/d/yy\ h:mm;@">
                  <c:v>43077.28125</c:v>
                </c:pt>
                <c:pt idx="24869" formatCode="m/d/yy\ h:mm;@">
                  <c:v>43077.291666666664</c:v>
                </c:pt>
                <c:pt idx="24870" formatCode="m/d/yy\ h:mm;@">
                  <c:v>43077.302083333336</c:v>
                </c:pt>
                <c:pt idx="24871" formatCode="m/d/yy\ h:mm;@">
                  <c:v>43077.3125</c:v>
                </c:pt>
                <c:pt idx="24872" formatCode="m/d/yy\ h:mm;@">
                  <c:v>43077.322916666664</c:v>
                </c:pt>
                <c:pt idx="24873" formatCode="m/d/yy\ h:mm;@">
                  <c:v>43077.333333333336</c:v>
                </c:pt>
                <c:pt idx="24874" formatCode="m/d/yy\ h:mm;@">
                  <c:v>43077.34375</c:v>
                </c:pt>
                <c:pt idx="24875" formatCode="m/d/yy\ h:mm;@">
                  <c:v>43077.354166666664</c:v>
                </c:pt>
                <c:pt idx="24876" formatCode="m/d/yy\ h:mm;@">
                  <c:v>43077.364583333336</c:v>
                </c:pt>
                <c:pt idx="24877" formatCode="m/d/yy\ h:mm;@">
                  <c:v>43077.375</c:v>
                </c:pt>
                <c:pt idx="24878" formatCode="m/d/yy\ h:mm;@">
                  <c:v>43077.385416666664</c:v>
                </c:pt>
                <c:pt idx="24879" formatCode="m/d/yy\ h:mm;@">
                  <c:v>43077.395833333336</c:v>
                </c:pt>
                <c:pt idx="24880" formatCode="m/d/yy\ h:mm;@">
                  <c:v>43077.40625</c:v>
                </c:pt>
                <c:pt idx="24881" formatCode="m/d/yy\ h:mm;@">
                  <c:v>43077.416666666664</c:v>
                </c:pt>
                <c:pt idx="24882" formatCode="m/d/yy\ h:mm;@">
                  <c:v>43077.427083333336</c:v>
                </c:pt>
                <c:pt idx="24883" formatCode="m/d/yy\ h:mm;@">
                  <c:v>43077.4375</c:v>
                </c:pt>
                <c:pt idx="24884" formatCode="m/d/yy\ h:mm;@">
                  <c:v>43077.447916666664</c:v>
                </c:pt>
                <c:pt idx="24885" formatCode="m/d/yy\ h:mm;@">
                  <c:v>43077.458333333336</c:v>
                </c:pt>
                <c:pt idx="24886" formatCode="m/d/yy\ h:mm;@">
                  <c:v>43077.46875</c:v>
                </c:pt>
                <c:pt idx="24887" formatCode="m/d/yy\ h:mm;@">
                  <c:v>43077.479166666664</c:v>
                </c:pt>
                <c:pt idx="24888" formatCode="m/d/yy\ h:mm;@">
                  <c:v>43077.489583333336</c:v>
                </c:pt>
                <c:pt idx="24889" formatCode="m/d/yy\ h:mm;@">
                  <c:v>43077.5</c:v>
                </c:pt>
                <c:pt idx="24890" formatCode="m/d/yy\ h:mm;@">
                  <c:v>43077.510416666664</c:v>
                </c:pt>
                <c:pt idx="24891" formatCode="m/d/yy\ h:mm;@">
                  <c:v>43077.520833333336</c:v>
                </c:pt>
                <c:pt idx="24892" formatCode="m/d/yy\ h:mm;@">
                  <c:v>43077.53125</c:v>
                </c:pt>
                <c:pt idx="24893" formatCode="m/d/yy\ h:mm;@">
                  <c:v>43077.541666666664</c:v>
                </c:pt>
                <c:pt idx="24894" formatCode="m/d/yy\ h:mm;@">
                  <c:v>43077.552083333336</c:v>
                </c:pt>
                <c:pt idx="24895" formatCode="m/d/yy\ h:mm;@">
                  <c:v>43077.5625</c:v>
                </c:pt>
                <c:pt idx="24896" formatCode="m/d/yy\ h:mm;@">
                  <c:v>43077.572916666664</c:v>
                </c:pt>
                <c:pt idx="24897" formatCode="m/d/yy\ h:mm;@">
                  <c:v>43077.583333333336</c:v>
                </c:pt>
                <c:pt idx="24898" formatCode="m/d/yy\ h:mm;@">
                  <c:v>43077.59375</c:v>
                </c:pt>
                <c:pt idx="24899" formatCode="m/d/yy\ h:mm;@">
                  <c:v>43077.604166666664</c:v>
                </c:pt>
                <c:pt idx="24900" formatCode="m/d/yy\ h:mm;@">
                  <c:v>43077.614583333336</c:v>
                </c:pt>
                <c:pt idx="24901" formatCode="m/d/yy\ h:mm;@">
                  <c:v>43077.625</c:v>
                </c:pt>
                <c:pt idx="24902" formatCode="m/d/yy\ h:mm;@">
                  <c:v>43077.635416666664</c:v>
                </c:pt>
                <c:pt idx="24903" formatCode="m/d/yy\ h:mm;@">
                  <c:v>43077.645833333336</c:v>
                </c:pt>
                <c:pt idx="24904" formatCode="m/d/yy\ h:mm;@">
                  <c:v>43077.65625</c:v>
                </c:pt>
                <c:pt idx="24905" formatCode="m/d/yy\ h:mm;@">
                  <c:v>43077.666666666664</c:v>
                </c:pt>
                <c:pt idx="24906" formatCode="m/d/yy\ h:mm;@">
                  <c:v>43077.677083333336</c:v>
                </c:pt>
                <c:pt idx="24907" formatCode="m/d/yy\ h:mm;@">
                  <c:v>43077.6875</c:v>
                </c:pt>
                <c:pt idx="24908" formatCode="m/d/yy\ h:mm;@">
                  <c:v>43077.697916666664</c:v>
                </c:pt>
                <c:pt idx="24909" formatCode="m/d/yy\ h:mm;@">
                  <c:v>43077.708333333336</c:v>
                </c:pt>
                <c:pt idx="24910" formatCode="m/d/yy\ h:mm;@">
                  <c:v>43077.71875</c:v>
                </c:pt>
                <c:pt idx="24911" formatCode="m/d/yy\ h:mm;@">
                  <c:v>43077.729166666664</c:v>
                </c:pt>
                <c:pt idx="24912" formatCode="m/d/yy\ h:mm;@">
                  <c:v>43077.739583333336</c:v>
                </c:pt>
                <c:pt idx="24913" formatCode="m/d/yy\ h:mm;@">
                  <c:v>43077.75</c:v>
                </c:pt>
                <c:pt idx="24914" formatCode="m/d/yy\ h:mm;@">
                  <c:v>43077.760416666664</c:v>
                </c:pt>
                <c:pt idx="24915" formatCode="m/d/yy\ h:mm;@">
                  <c:v>43077.770833333336</c:v>
                </c:pt>
                <c:pt idx="24916" formatCode="m/d/yy\ h:mm;@">
                  <c:v>43077.78125</c:v>
                </c:pt>
                <c:pt idx="24917" formatCode="m/d/yy\ h:mm;@">
                  <c:v>43077.791666666664</c:v>
                </c:pt>
                <c:pt idx="24918" formatCode="m/d/yy\ h:mm;@">
                  <c:v>43077.802083333336</c:v>
                </c:pt>
                <c:pt idx="24919" formatCode="m/d/yy\ h:mm;@">
                  <c:v>43077.8125</c:v>
                </c:pt>
                <c:pt idx="24920" formatCode="m/d/yy\ h:mm;@">
                  <c:v>43077.822916666664</c:v>
                </c:pt>
                <c:pt idx="24921" formatCode="m/d/yy\ h:mm;@">
                  <c:v>43077.833333333336</c:v>
                </c:pt>
                <c:pt idx="24922" formatCode="m/d/yy\ h:mm;@">
                  <c:v>43077.84375</c:v>
                </c:pt>
                <c:pt idx="24923" formatCode="m/d/yy\ h:mm;@">
                  <c:v>43077.854166666664</c:v>
                </c:pt>
                <c:pt idx="24924" formatCode="m/d/yy\ h:mm;@">
                  <c:v>43077.864583333336</c:v>
                </c:pt>
                <c:pt idx="24925" formatCode="m/d/yy\ h:mm;@">
                  <c:v>43077.875</c:v>
                </c:pt>
                <c:pt idx="24926" formatCode="m/d/yy\ h:mm;@">
                  <c:v>43077.885416666664</c:v>
                </c:pt>
                <c:pt idx="24927" formatCode="m/d/yy\ h:mm;@">
                  <c:v>43077.895833333336</c:v>
                </c:pt>
                <c:pt idx="24928" formatCode="m/d/yy\ h:mm;@">
                  <c:v>43077.90625</c:v>
                </c:pt>
                <c:pt idx="24929" formatCode="m/d/yy\ h:mm;@">
                  <c:v>43077.916666666664</c:v>
                </c:pt>
                <c:pt idx="24930" formatCode="m/d/yy\ h:mm;@">
                  <c:v>43077.927083333336</c:v>
                </c:pt>
                <c:pt idx="24931" formatCode="m/d/yy\ h:mm;@">
                  <c:v>43077.9375</c:v>
                </c:pt>
                <c:pt idx="24932" formatCode="m/d/yy\ h:mm;@">
                  <c:v>43077.947916666664</c:v>
                </c:pt>
                <c:pt idx="24933" formatCode="m/d/yy\ h:mm;@">
                  <c:v>43077.958333333336</c:v>
                </c:pt>
                <c:pt idx="24934" formatCode="m/d/yy\ h:mm;@">
                  <c:v>43077.96875</c:v>
                </c:pt>
                <c:pt idx="24935" formatCode="m/d/yy\ h:mm;@">
                  <c:v>43077.979166666664</c:v>
                </c:pt>
                <c:pt idx="24936" formatCode="m/d/yy\ h:mm;@">
                  <c:v>43077.989583333336</c:v>
                </c:pt>
                <c:pt idx="24937" formatCode="m/d/yy\ h:mm;@">
                  <c:v>43078</c:v>
                </c:pt>
                <c:pt idx="24938" formatCode="m/d/yy\ h:mm;@">
                  <c:v>43078.010416666664</c:v>
                </c:pt>
                <c:pt idx="24939" formatCode="m/d/yy\ h:mm;@">
                  <c:v>43078.020833333336</c:v>
                </c:pt>
                <c:pt idx="24940" formatCode="m/d/yy\ h:mm;@">
                  <c:v>43078.03125</c:v>
                </c:pt>
                <c:pt idx="24941" formatCode="m/d/yy\ h:mm;@">
                  <c:v>43078.041666666664</c:v>
                </c:pt>
                <c:pt idx="24942" formatCode="m/d/yy\ h:mm;@">
                  <c:v>43078.052083333336</c:v>
                </c:pt>
                <c:pt idx="24943" formatCode="m/d/yy\ h:mm;@">
                  <c:v>43078.0625</c:v>
                </c:pt>
                <c:pt idx="24944" formatCode="m/d/yy\ h:mm;@">
                  <c:v>43078.072916666664</c:v>
                </c:pt>
                <c:pt idx="24945" formatCode="m/d/yy\ h:mm;@">
                  <c:v>43078.083333333336</c:v>
                </c:pt>
                <c:pt idx="24946" formatCode="m/d/yy\ h:mm;@">
                  <c:v>43078.09375</c:v>
                </c:pt>
                <c:pt idx="24947" formatCode="m/d/yy\ h:mm;@">
                  <c:v>43078.104166666664</c:v>
                </c:pt>
                <c:pt idx="24948" formatCode="m/d/yy\ h:mm;@">
                  <c:v>43078.114583333336</c:v>
                </c:pt>
                <c:pt idx="24949" formatCode="m/d/yy\ h:mm;@">
                  <c:v>43078.125</c:v>
                </c:pt>
                <c:pt idx="24950" formatCode="m/d/yy\ h:mm;@">
                  <c:v>43078.135416666664</c:v>
                </c:pt>
                <c:pt idx="24951" formatCode="m/d/yy\ h:mm;@">
                  <c:v>43078.145833333336</c:v>
                </c:pt>
                <c:pt idx="24952" formatCode="m/d/yy\ h:mm;@">
                  <c:v>43078.15625</c:v>
                </c:pt>
                <c:pt idx="24953" formatCode="m/d/yy\ h:mm;@">
                  <c:v>43078.166666666664</c:v>
                </c:pt>
                <c:pt idx="24954" formatCode="m/d/yy\ h:mm;@">
                  <c:v>43078.177083333336</c:v>
                </c:pt>
                <c:pt idx="24955" formatCode="m/d/yy\ h:mm;@">
                  <c:v>43078.1875</c:v>
                </c:pt>
                <c:pt idx="24956" formatCode="m/d/yy\ h:mm;@">
                  <c:v>43078.197916666664</c:v>
                </c:pt>
                <c:pt idx="24957" formatCode="m/d/yy\ h:mm;@">
                  <c:v>43078.208333333336</c:v>
                </c:pt>
                <c:pt idx="24958" formatCode="m/d/yy\ h:mm;@">
                  <c:v>43078.21875</c:v>
                </c:pt>
                <c:pt idx="24959" formatCode="m/d/yy\ h:mm;@">
                  <c:v>43078.229166666664</c:v>
                </c:pt>
                <c:pt idx="24960" formatCode="m/d/yy\ h:mm;@">
                  <c:v>43078.239583333336</c:v>
                </c:pt>
                <c:pt idx="24961" formatCode="m/d/yy\ h:mm;@">
                  <c:v>43078.25</c:v>
                </c:pt>
                <c:pt idx="24962" formatCode="m/d/yy\ h:mm;@">
                  <c:v>43078.260416666664</c:v>
                </c:pt>
                <c:pt idx="24963" formatCode="m/d/yy\ h:mm;@">
                  <c:v>43078.270833333336</c:v>
                </c:pt>
                <c:pt idx="24964" formatCode="m/d/yy\ h:mm;@">
                  <c:v>43078.28125</c:v>
                </c:pt>
                <c:pt idx="24965" formatCode="m/d/yy\ h:mm;@">
                  <c:v>43078.291666666664</c:v>
                </c:pt>
                <c:pt idx="24966" formatCode="m/d/yy\ h:mm;@">
                  <c:v>43078.302083333336</c:v>
                </c:pt>
                <c:pt idx="24967" formatCode="m/d/yy\ h:mm;@">
                  <c:v>43078.3125</c:v>
                </c:pt>
                <c:pt idx="24968" formatCode="m/d/yy\ h:mm;@">
                  <c:v>43078.322916666664</c:v>
                </c:pt>
                <c:pt idx="24969" formatCode="m/d/yy\ h:mm;@">
                  <c:v>43078.333333333336</c:v>
                </c:pt>
                <c:pt idx="24970" formatCode="m/d/yy\ h:mm;@">
                  <c:v>43078.34375</c:v>
                </c:pt>
                <c:pt idx="24971" formatCode="m/d/yy\ h:mm;@">
                  <c:v>43078.354166666664</c:v>
                </c:pt>
                <c:pt idx="24972" formatCode="m/d/yy\ h:mm;@">
                  <c:v>43078.364583333336</c:v>
                </c:pt>
                <c:pt idx="24973" formatCode="m/d/yy\ h:mm;@">
                  <c:v>43078.375</c:v>
                </c:pt>
                <c:pt idx="24974" formatCode="m/d/yy\ h:mm;@">
                  <c:v>43078.385416666664</c:v>
                </c:pt>
                <c:pt idx="24975" formatCode="m/d/yy\ h:mm;@">
                  <c:v>43078.395833333336</c:v>
                </c:pt>
                <c:pt idx="24976" formatCode="m/d/yy\ h:mm;@">
                  <c:v>43078.40625</c:v>
                </c:pt>
                <c:pt idx="24977" formatCode="m/d/yy\ h:mm;@">
                  <c:v>43078.416666666664</c:v>
                </c:pt>
                <c:pt idx="24978" formatCode="m/d/yy\ h:mm;@">
                  <c:v>43078.427083333336</c:v>
                </c:pt>
                <c:pt idx="24979" formatCode="m/d/yy\ h:mm;@">
                  <c:v>43078.4375</c:v>
                </c:pt>
                <c:pt idx="24980" formatCode="m/d/yy\ h:mm;@">
                  <c:v>43078.447916666664</c:v>
                </c:pt>
                <c:pt idx="24981" formatCode="m/d/yy\ h:mm;@">
                  <c:v>43078.458333333336</c:v>
                </c:pt>
                <c:pt idx="24982" formatCode="m/d/yy\ h:mm;@">
                  <c:v>43078.46875</c:v>
                </c:pt>
                <c:pt idx="24983" formatCode="m/d/yy\ h:mm;@">
                  <c:v>43078.479166666664</c:v>
                </c:pt>
                <c:pt idx="24984" formatCode="m/d/yy\ h:mm;@">
                  <c:v>43078.489583333336</c:v>
                </c:pt>
                <c:pt idx="24985" formatCode="m/d/yy\ h:mm;@">
                  <c:v>43078.5</c:v>
                </c:pt>
                <c:pt idx="24986" formatCode="m/d/yy\ h:mm;@">
                  <c:v>43078.510416666664</c:v>
                </c:pt>
                <c:pt idx="24987" formatCode="m/d/yy\ h:mm;@">
                  <c:v>43078.520833333336</c:v>
                </c:pt>
                <c:pt idx="24988" formatCode="m/d/yy\ h:mm;@">
                  <c:v>43078.53125</c:v>
                </c:pt>
                <c:pt idx="24989" formatCode="m/d/yy\ h:mm;@">
                  <c:v>43078.541666666664</c:v>
                </c:pt>
                <c:pt idx="24990" formatCode="m/d/yy\ h:mm;@">
                  <c:v>43078.552083333336</c:v>
                </c:pt>
                <c:pt idx="24991" formatCode="m/d/yy\ h:mm;@">
                  <c:v>43078.5625</c:v>
                </c:pt>
                <c:pt idx="24992" formatCode="m/d/yy\ h:mm;@">
                  <c:v>43078.572916666664</c:v>
                </c:pt>
                <c:pt idx="24993" formatCode="m/d/yy\ h:mm;@">
                  <c:v>43078.583333333336</c:v>
                </c:pt>
                <c:pt idx="24994" formatCode="m/d/yy\ h:mm;@">
                  <c:v>43078.59375</c:v>
                </c:pt>
                <c:pt idx="24995" formatCode="m/d/yy\ h:mm;@">
                  <c:v>43078.604166666664</c:v>
                </c:pt>
                <c:pt idx="24996" formatCode="m/d/yy\ h:mm;@">
                  <c:v>43078.614583333336</c:v>
                </c:pt>
                <c:pt idx="24997" formatCode="m/d/yy\ h:mm;@">
                  <c:v>43078.625</c:v>
                </c:pt>
                <c:pt idx="24998" formatCode="m/d/yy\ h:mm;@">
                  <c:v>43078.635416666664</c:v>
                </c:pt>
                <c:pt idx="24999" formatCode="m/d/yy\ h:mm;@">
                  <c:v>43078.645833333336</c:v>
                </c:pt>
                <c:pt idx="25000" formatCode="m/d/yy\ h:mm;@">
                  <c:v>43078.65625</c:v>
                </c:pt>
                <c:pt idx="25001" formatCode="m/d/yy\ h:mm;@">
                  <c:v>43078.666666666664</c:v>
                </c:pt>
                <c:pt idx="25002" formatCode="m/d/yy\ h:mm;@">
                  <c:v>43078.677083333336</c:v>
                </c:pt>
                <c:pt idx="25003" formatCode="m/d/yy\ h:mm;@">
                  <c:v>43078.6875</c:v>
                </c:pt>
                <c:pt idx="25004" formatCode="m/d/yy\ h:mm;@">
                  <c:v>43078.697916666664</c:v>
                </c:pt>
                <c:pt idx="25005" formatCode="m/d/yy\ h:mm;@">
                  <c:v>43078.708333333336</c:v>
                </c:pt>
                <c:pt idx="25006" formatCode="m/d/yy\ h:mm;@">
                  <c:v>43078.71875</c:v>
                </c:pt>
                <c:pt idx="25007" formatCode="m/d/yy\ h:mm;@">
                  <c:v>43078.729166666664</c:v>
                </c:pt>
                <c:pt idx="25008" formatCode="m/d/yy\ h:mm;@">
                  <c:v>43078.739583333336</c:v>
                </c:pt>
                <c:pt idx="25009" formatCode="m/d/yy\ h:mm;@">
                  <c:v>43078.75</c:v>
                </c:pt>
                <c:pt idx="25010" formatCode="m/d/yy\ h:mm;@">
                  <c:v>43078.760416666664</c:v>
                </c:pt>
                <c:pt idx="25011" formatCode="m/d/yy\ h:mm;@">
                  <c:v>43078.770833333336</c:v>
                </c:pt>
                <c:pt idx="25012" formatCode="m/d/yy\ h:mm;@">
                  <c:v>43078.78125</c:v>
                </c:pt>
                <c:pt idx="25013" formatCode="m/d/yy\ h:mm;@">
                  <c:v>43078.791666666664</c:v>
                </c:pt>
                <c:pt idx="25014" formatCode="m/d/yy\ h:mm;@">
                  <c:v>43078.802083333336</c:v>
                </c:pt>
                <c:pt idx="25015" formatCode="m/d/yy\ h:mm;@">
                  <c:v>43078.8125</c:v>
                </c:pt>
                <c:pt idx="25016" formatCode="m/d/yy\ h:mm;@">
                  <c:v>43078.822916666664</c:v>
                </c:pt>
                <c:pt idx="25017" formatCode="m/d/yy\ h:mm;@">
                  <c:v>43078.833333333336</c:v>
                </c:pt>
                <c:pt idx="25018" formatCode="m/d/yy\ h:mm;@">
                  <c:v>43078.84375</c:v>
                </c:pt>
                <c:pt idx="25019" formatCode="m/d/yy\ h:mm;@">
                  <c:v>43078.854166666664</c:v>
                </c:pt>
                <c:pt idx="25020" formatCode="m/d/yy\ h:mm;@">
                  <c:v>43078.864583333336</c:v>
                </c:pt>
                <c:pt idx="25021" formatCode="m/d/yy\ h:mm;@">
                  <c:v>43078.875</c:v>
                </c:pt>
                <c:pt idx="25022" formatCode="m/d/yy\ h:mm;@">
                  <c:v>43078.885416666664</c:v>
                </c:pt>
                <c:pt idx="25023" formatCode="m/d/yy\ h:mm;@">
                  <c:v>43078.895833333336</c:v>
                </c:pt>
                <c:pt idx="25024" formatCode="m/d/yy\ h:mm;@">
                  <c:v>43078.90625</c:v>
                </c:pt>
                <c:pt idx="25025" formatCode="m/d/yy\ h:mm;@">
                  <c:v>43078.916666666664</c:v>
                </c:pt>
                <c:pt idx="25026" formatCode="m/d/yy\ h:mm;@">
                  <c:v>43078.927083333336</c:v>
                </c:pt>
                <c:pt idx="25027" formatCode="m/d/yy\ h:mm;@">
                  <c:v>43078.9375</c:v>
                </c:pt>
                <c:pt idx="25028" formatCode="m/d/yy\ h:mm;@">
                  <c:v>43078.947916666664</c:v>
                </c:pt>
                <c:pt idx="25029" formatCode="m/d/yy\ h:mm;@">
                  <c:v>43078.958333333336</c:v>
                </c:pt>
                <c:pt idx="25030" formatCode="m/d/yy\ h:mm;@">
                  <c:v>43078.96875</c:v>
                </c:pt>
                <c:pt idx="25031" formatCode="m/d/yy\ h:mm;@">
                  <c:v>43078.979166666664</c:v>
                </c:pt>
                <c:pt idx="25032" formatCode="m/d/yy\ h:mm;@">
                  <c:v>43078.989583333336</c:v>
                </c:pt>
                <c:pt idx="25033" formatCode="m/d/yy\ h:mm;@">
                  <c:v>43079</c:v>
                </c:pt>
                <c:pt idx="25034" formatCode="m/d/yy\ h:mm;@">
                  <c:v>43079.010416666664</c:v>
                </c:pt>
                <c:pt idx="25035" formatCode="m/d/yy\ h:mm;@">
                  <c:v>43079.020833333336</c:v>
                </c:pt>
                <c:pt idx="25036" formatCode="m/d/yy\ h:mm;@">
                  <c:v>43079.03125</c:v>
                </c:pt>
                <c:pt idx="25037" formatCode="m/d/yy\ h:mm;@">
                  <c:v>43079.041666666664</c:v>
                </c:pt>
                <c:pt idx="25038" formatCode="m/d/yy\ h:mm;@">
                  <c:v>43079.052083333336</c:v>
                </c:pt>
                <c:pt idx="25039" formatCode="m/d/yy\ h:mm;@">
                  <c:v>43079.0625</c:v>
                </c:pt>
                <c:pt idx="25040" formatCode="m/d/yy\ h:mm;@">
                  <c:v>43079.072916666664</c:v>
                </c:pt>
                <c:pt idx="25041" formatCode="m/d/yy\ h:mm;@">
                  <c:v>43079.083333333336</c:v>
                </c:pt>
                <c:pt idx="25042" formatCode="m/d/yy\ h:mm;@">
                  <c:v>43079.09375</c:v>
                </c:pt>
                <c:pt idx="25043" formatCode="m/d/yy\ h:mm;@">
                  <c:v>43079.104166666664</c:v>
                </c:pt>
                <c:pt idx="25044" formatCode="m/d/yy\ h:mm;@">
                  <c:v>43079.114583333336</c:v>
                </c:pt>
                <c:pt idx="25045" formatCode="m/d/yy\ h:mm;@">
                  <c:v>43079.125</c:v>
                </c:pt>
                <c:pt idx="25046" formatCode="m/d/yy\ h:mm;@">
                  <c:v>43079.135416666664</c:v>
                </c:pt>
                <c:pt idx="25047" formatCode="m/d/yy\ h:mm;@">
                  <c:v>43079.145833333336</c:v>
                </c:pt>
                <c:pt idx="25048" formatCode="m/d/yy\ h:mm;@">
                  <c:v>43079.15625</c:v>
                </c:pt>
                <c:pt idx="25049" formatCode="m/d/yy\ h:mm;@">
                  <c:v>43079.166666666664</c:v>
                </c:pt>
                <c:pt idx="25050" formatCode="m/d/yy\ h:mm;@">
                  <c:v>43079.177083333336</c:v>
                </c:pt>
                <c:pt idx="25051" formatCode="m/d/yy\ h:mm;@">
                  <c:v>43079.1875</c:v>
                </c:pt>
                <c:pt idx="25052" formatCode="m/d/yy\ h:mm;@">
                  <c:v>43079.197916666664</c:v>
                </c:pt>
                <c:pt idx="25053" formatCode="m/d/yy\ h:mm;@">
                  <c:v>43079.208333333336</c:v>
                </c:pt>
                <c:pt idx="25054" formatCode="m/d/yy\ h:mm;@">
                  <c:v>43079.21875</c:v>
                </c:pt>
                <c:pt idx="25055" formatCode="m/d/yy\ h:mm;@">
                  <c:v>43079.229166666664</c:v>
                </c:pt>
                <c:pt idx="25056" formatCode="m/d/yy\ h:mm;@">
                  <c:v>43079.239583333336</c:v>
                </c:pt>
                <c:pt idx="25057" formatCode="m/d/yy\ h:mm;@">
                  <c:v>43079.25</c:v>
                </c:pt>
                <c:pt idx="25058" formatCode="m/d/yy\ h:mm;@">
                  <c:v>43079.260416666664</c:v>
                </c:pt>
                <c:pt idx="25059" formatCode="m/d/yy\ h:mm;@">
                  <c:v>43079.270833333336</c:v>
                </c:pt>
                <c:pt idx="25060" formatCode="m/d/yy\ h:mm;@">
                  <c:v>43079.28125</c:v>
                </c:pt>
                <c:pt idx="25061" formatCode="m/d/yy\ h:mm;@">
                  <c:v>43079.291666666664</c:v>
                </c:pt>
                <c:pt idx="25062" formatCode="m/d/yy\ h:mm;@">
                  <c:v>43079.302083333336</c:v>
                </c:pt>
                <c:pt idx="25063" formatCode="m/d/yy\ h:mm;@">
                  <c:v>43079.3125</c:v>
                </c:pt>
                <c:pt idx="25064" formatCode="m/d/yy\ h:mm;@">
                  <c:v>43079.322916666664</c:v>
                </c:pt>
                <c:pt idx="25065" formatCode="m/d/yy\ h:mm;@">
                  <c:v>43079.333333333336</c:v>
                </c:pt>
                <c:pt idx="25066" formatCode="m/d/yy\ h:mm;@">
                  <c:v>43079.34375</c:v>
                </c:pt>
                <c:pt idx="25067" formatCode="m/d/yy\ h:mm;@">
                  <c:v>43079.354166666664</c:v>
                </c:pt>
                <c:pt idx="25068" formatCode="m/d/yy\ h:mm;@">
                  <c:v>43079.364583333336</c:v>
                </c:pt>
                <c:pt idx="25069" formatCode="m/d/yy\ h:mm;@">
                  <c:v>43079.375</c:v>
                </c:pt>
                <c:pt idx="25070" formatCode="m/d/yy\ h:mm;@">
                  <c:v>43079.385416666664</c:v>
                </c:pt>
                <c:pt idx="25071" formatCode="m/d/yy\ h:mm;@">
                  <c:v>43079.395833333336</c:v>
                </c:pt>
                <c:pt idx="25072" formatCode="m/d/yy\ h:mm;@">
                  <c:v>43079.40625</c:v>
                </c:pt>
                <c:pt idx="25073" formatCode="m/d/yy\ h:mm;@">
                  <c:v>43079.416666666664</c:v>
                </c:pt>
                <c:pt idx="25074" formatCode="m/d/yy\ h:mm;@">
                  <c:v>43079.427083333336</c:v>
                </c:pt>
                <c:pt idx="25075" formatCode="m/d/yy\ h:mm;@">
                  <c:v>43079.4375</c:v>
                </c:pt>
                <c:pt idx="25076" formatCode="m/d/yy\ h:mm;@">
                  <c:v>43079.447916666664</c:v>
                </c:pt>
                <c:pt idx="25077" formatCode="m/d/yy\ h:mm;@">
                  <c:v>43079.458333333336</c:v>
                </c:pt>
                <c:pt idx="25078" formatCode="m/d/yy\ h:mm;@">
                  <c:v>43079.46875</c:v>
                </c:pt>
                <c:pt idx="25079" formatCode="m/d/yy\ h:mm;@">
                  <c:v>43079.479166666664</c:v>
                </c:pt>
                <c:pt idx="25080" formatCode="m/d/yy\ h:mm;@">
                  <c:v>43079.489583333336</c:v>
                </c:pt>
                <c:pt idx="25081" formatCode="m/d/yy\ h:mm;@">
                  <c:v>43079.5</c:v>
                </c:pt>
                <c:pt idx="25082" formatCode="m/d/yy\ h:mm;@">
                  <c:v>43079.510416666664</c:v>
                </c:pt>
                <c:pt idx="25083" formatCode="m/d/yy\ h:mm;@">
                  <c:v>43079.520833333336</c:v>
                </c:pt>
                <c:pt idx="25084" formatCode="m/d/yy\ h:mm;@">
                  <c:v>43079.53125</c:v>
                </c:pt>
                <c:pt idx="25085" formatCode="m/d/yy\ h:mm;@">
                  <c:v>43079.541666666664</c:v>
                </c:pt>
                <c:pt idx="25086" formatCode="m/d/yy\ h:mm;@">
                  <c:v>43079.552083333336</c:v>
                </c:pt>
                <c:pt idx="25087" formatCode="m/d/yy\ h:mm;@">
                  <c:v>43079.5625</c:v>
                </c:pt>
                <c:pt idx="25088" formatCode="m/d/yy\ h:mm;@">
                  <c:v>43079.572916666664</c:v>
                </c:pt>
                <c:pt idx="25089" formatCode="m/d/yy\ h:mm;@">
                  <c:v>43079.583333333336</c:v>
                </c:pt>
                <c:pt idx="25090" formatCode="m/d/yy\ h:mm;@">
                  <c:v>43079.59375</c:v>
                </c:pt>
                <c:pt idx="25091" formatCode="m/d/yy\ h:mm;@">
                  <c:v>43079.604166666664</c:v>
                </c:pt>
                <c:pt idx="25092" formatCode="m/d/yy\ h:mm;@">
                  <c:v>43079.614583333336</c:v>
                </c:pt>
                <c:pt idx="25093" formatCode="m/d/yy\ h:mm;@">
                  <c:v>43079.625</c:v>
                </c:pt>
                <c:pt idx="25094" formatCode="m/d/yy\ h:mm;@">
                  <c:v>43079.635416666664</c:v>
                </c:pt>
                <c:pt idx="25095" formatCode="m/d/yy\ h:mm;@">
                  <c:v>43079.645833333336</c:v>
                </c:pt>
                <c:pt idx="25096" formatCode="m/d/yy\ h:mm;@">
                  <c:v>43079.65625</c:v>
                </c:pt>
                <c:pt idx="25097" formatCode="m/d/yy\ h:mm;@">
                  <c:v>43079.666666666664</c:v>
                </c:pt>
                <c:pt idx="25098" formatCode="m/d/yy\ h:mm;@">
                  <c:v>43079.677083333336</c:v>
                </c:pt>
                <c:pt idx="25099" formatCode="m/d/yy\ h:mm;@">
                  <c:v>43079.6875</c:v>
                </c:pt>
                <c:pt idx="25100" formatCode="m/d/yy\ h:mm;@">
                  <c:v>43079.697916666664</c:v>
                </c:pt>
                <c:pt idx="25101" formatCode="m/d/yy\ h:mm;@">
                  <c:v>43079.708333333336</c:v>
                </c:pt>
                <c:pt idx="25102" formatCode="m/d/yy\ h:mm;@">
                  <c:v>43079.71875</c:v>
                </c:pt>
                <c:pt idx="25103" formatCode="m/d/yy\ h:mm;@">
                  <c:v>43079.729166666664</c:v>
                </c:pt>
                <c:pt idx="25104" formatCode="m/d/yy\ h:mm;@">
                  <c:v>43079.739583333336</c:v>
                </c:pt>
                <c:pt idx="25105" formatCode="m/d/yy\ h:mm;@">
                  <c:v>43079.75</c:v>
                </c:pt>
                <c:pt idx="25106" formatCode="m/d/yy\ h:mm;@">
                  <c:v>43079.760416666664</c:v>
                </c:pt>
                <c:pt idx="25107" formatCode="m/d/yy\ h:mm;@">
                  <c:v>43079.770833333336</c:v>
                </c:pt>
                <c:pt idx="25108" formatCode="m/d/yy\ h:mm;@">
                  <c:v>43079.78125</c:v>
                </c:pt>
                <c:pt idx="25109" formatCode="m/d/yy\ h:mm;@">
                  <c:v>43079.791666666664</c:v>
                </c:pt>
                <c:pt idx="25110" formatCode="m/d/yy\ h:mm;@">
                  <c:v>43079.802083333336</c:v>
                </c:pt>
                <c:pt idx="25111" formatCode="m/d/yy\ h:mm;@">
                  <c:v>43079.8125</c:v>
                </c:pt>
                <c:pt idx="25112" formatCode="m/d/yy\ h:mm;@">
                  <c:v>43079.822916666664</c:v>
                </c:pt>
                <c:pt idx="25113" formatCode="m/d/yy\ h:mm;@">
                  <c:v>43079.833333333336</c:v>
                </c:pt>
                <c:pt idx="25114" formatCode="m/d/yy\ h:mm;@">
                  <c:v>43079.84375</c:v>
                </c:pt>
                <c:pt idx="25115" formatCode="m/d/yy\ h:mm;@">
                  <c:v>43079.854166666664</c:v>
                </c:pt>
                <c:pt idx="25116" formatCode="m/d/yy\ h:mm;@">
                  <c:v>43079.864583333336</c:v>
                </c:pt>
                <c:pt idx="25117" formatCode="m/d/yy\ h:mm;@">
                  <c:v>43079.875</c:v>
                </c:pt>
                <c:pt idx="25118" formatCode="m/d/yy\ h:mm;@">
                  <c:v>43079.885416666664</c:v>
                </c:pt>
                <c:pt idx="25119" formatCode="m/d/yy\ h:mm;@">
                  <c:v>43079.895833333336</c:v>
                </c:pt>
                <c:pt idx="25120" formatCode="m/d/yy\ h:mm;@">
                  <c:v>43079.90625</c:v>
                </c:pt>
                <c:pt idx="25121" formatCode="m/d/yy\ h:mm;@">
                  <c:v>43079.916666666664</c:v>
                </c:pt>
                <c:pt idx="25122" formatCode="m/d/yy\ h:mm;@">
                  <c:v>43079.927083333336</c:v>
                </c:pt>
                <c:pt idx="25123" formatCode="m/d/yy\ h:mm;@">
                  <c:v>43079.9375</c:v>
                </c:pt>
                <c:pt idx="25124" formatCode="m/d/yy\ h:mm;@">
                  <c:v>43079.947916666664</c:v>
                </c:pt>
                <c:pt idx="25125" formatCode="m/d/yy\ h:mm;@">
                  <c:v>43079.958333333336</c:v>
                </c:pt>
                <c:pt idx="25126" formatCode="m/d/yy\ h:mm;@">
                  <c:v>43079.96875</c:v>
                </c:pt>
                <c:pt idx="25127" formatCode="m/d/yy\ h:mm;@">
                  <c:v>43079.979166666664</c:v>
                </c:pt>
                <c:pt idx="25128" formatCode="m/d/yy\ h:mm;@">
                  <c:v>43079.989583333336</c:v>
                </c:pt>
                <c:pt idx="25129" formatCode="m/d/yy\ h:mm;@">
                  <c:v>43080</c:v>
                </c:pt>
                <c:pt idx="25130" formatCode="m/d/yy\ h:mm;@">
                  <c:v>43080.010416666664</c:v>
                </c:pt>
                <c:pt idx="25131" formatCode="m/d/yy\ h:mm;@">
                  <c:v>43080.020833333336</c:v>
                </c:pt>
                <c:pt idx="25132" formatCode="m/d/yy\ h:mm;@">
                  <c:v>43080.03125</c:v>
                </c:pt>
                <c:pt idx="25133" formatCode="m/d/yy\ h:mm;@">
                  <c:v>43080.041666666664</c:v>
                </c:pt>
                <c:pt idx="25134" formatCode="m/d/yy\ h:mm;@">
                  <c:v>43080.052083333336</c:v>
                </c:pt>
                <c:pt idx="25135" formatCode="m/d/yy\ h:mm;@">
                  <c:v>43080.0625</c:v>
                </c:pt>
                <c:pt idx="25136" formatCode="m/d/yy\ h:mm;@">
                  <c:v>43080.072916666664</c:v>
                </c:pt>
                <c:pt idx="25137" formatCode="m/d/yy\ h:mm;@">
                  <c:v>43080.083333333336</c:v>
                </c:pt>
                <c:pt idx="25138" formatCode="m/d/yy\ h:mm;@">
                  <c:v>43080.09375</c:v>
                </c:pt>
                <c:pt idx="25139" formatCode="m/d/yy\ h:mm;@">
                  <c:v>43080.104166666664</c:v>
                </c:pt>
                <c:pt idx="25140" formatCode="m/d/yy\ h:mm;@">
                  <c:v>43080.114583333336</c:v>
                </c:pt>
                <c:pt idx="25141" formatCode="m/d/yy\ h:mm;@">
                  <c:v>43080.125</c:v>
                </c:pt>
                <c:pt idx="25142" formatCode="m/d/yy\ h:mm;@">
                  <c:v>43080.135416666664</c:v>
                </c:pt>
                <c:pt idx="25143" formatCode="m/d/yy\ h:mm;@">
                  <c:v>43080.145833333336</c:v>
                </c:pt>
                <c:pt idx="25144" formatCode="m/d/yy\ h:mm;@">
                  <c:v>43080.15625</c:v>
                </c:pt>
                <c:pt idx="25145" formatCode="m/d/yy\ h:mm;@">
                  <c:v>43080.166666666664</c:v>
                </c:pt>
                <c:pt idx="25146" formatCode="m/d/yy\ h:mm;@">
                  <c:v>43080.177083333336</c:v>
                </c:pt>
                <c:pt idx="25147" formatCode="m/d/yy\ h:mm;@">
                  <c:v>43080.1875</c:v>
                </c:pt>
                <c:pt idx="25148" formatCode="m/d/yy\ h:mm;@">
                  <c:v>43080.197916666664</c:v>
                </c:pt>
                <c:pt idx="25149" formatCode="m/d/yy\ h:mm;@">
                  <c:v>43080.208333333336</c:v>
                </c:pt>
                <c:pt idx="25150" formatCode="m/d/yy\ h:mm;@">
                  <c:v>43080.21875</c:v>
                </c:pt>
                <c:pt idx="25151" formatCode="m/d/yy\ h:mm;@">
                  <c:v>43080.229166666664</c:v>
                </c:pt>
                <c:pt idx="25152" formatCode="m/d/yy\ h:mm;@">
                  <c:v>43080.239583333336</c:v>
                </c:pt>
                <c:pt idx="25153" formatCode="m/d/yy\ h:mm;@">
                  <c:v>43080.25</c:v>
                </c:pt>
                <c:pt idx="25154" formatCode="m/d/yy\ h:mm;@">
                  <c:v>43080.260416666664</c:v>
                </c:pt>
                <c:pt idx="25155" formatCode="m/d/yy\ h:mm;@">
                  <c:v>43080.270833333336</c:v>
                </c:pt>
                <c:pt idx="25156" formatCode="m/d/yy\ h:mm;@">
                  <c:v>43080.28125</c:v>
                </c:pt>
                <c:pt idx="25157" formatCode="m/d/yy\ h:mm;@">
                  <c:v>43080.291666666664</c:v>
                </c:pt>
                <c:pt idx="25158" formatCode="m/d/yy\ h:mm;@">
                  <c:v>43080.302083333336</c:v>
                </c:pt>
                <c:pt idx="25159" formatCode="m/d/yy\ h:mm;@">
                  <c:v>43080.3125</c:v>
                </c:pt>
                <c:pt idx="25160" formatCode="m/d/yy\ h:mm;@">
                  <c:v>43080.322916666664</c:v>
                </c:pt>
                <c:pt idx="25161" formatCode="m/d/yy\ h:mm;@">
                  <c:v>43080.333333333336</c:v>
                </c:pt>
                <c:pt idx="25162" formatCode="m/d/yy\ h:mm;@">
                  <c:v>43080.34375</c:v>
                </c:pt>
                <c:pt idx="25163" formatCode="m/d/yy\ h:mm;@">
                  <c:v>43080.354166666664</c:v>
                </c:pt>
                <c:pt idx="25164" formatCode="m/d/yy\ h:mm;@">
                  <c:v>43080.364583333336</c:v>
                </c:pt>
                <c:pt idx="25165" formatCode="m/d/yy\ h:mm;@">
                  <c:v>43080.375</c:v>
                </c:pt>
                <c:pt idx="25166" formatCode="m/d/yy\ h:mm;@">
                  <c:v>43080.385416666664</c:v>
                </c:pt>
                <c:pt idx="25167" formatCode="m/d/yy\ h:mm;@">
                  <c:v>43080.395833333336</c:v>
                </c:pt>
                <c:pt idx="25168" formatCode="m/d/yy\ h:mm;@">
                  <c:v>43080.40625</c:v>
                </c:pt>
                <c:pt idx="25169" formatCode="m/d/yy\ h:mm;@">
                  <c:v>43080.416666666664</c:v>
                </c:pt>
                <c:pt idx="25170" formatCode="m/d/yy\ h:mm;@">
                  <c:v>43080.427083333336</c:v>
                </c:pt>
                <c:pt idx="25171" formatCode="m/d/yy\ h:mm;@">
                  <c:v>43080.4375</c:v>
                </c:pt>
                <c:pt idx="25172" formatCode="m/d/yy\ h:mm;@">
                  <c:v>43080.447916666664</c:v>
                </c:pt>
                <c:pt idx="25173" formatCode="m/d/yy\ h:mm;@">
                  <c:v>43080.458333333336</c:v>
                </c:pt>
                <c:pt idx="25174" formatCode="m/d/yy\ h:mm;@">
                  <c:v>43080.46875</c:v>
                </c:pt>
                <c:pt idx="25175" formatCode="m/d/yy\ h:mm;@">
                  <c:v>43080.479166666664</c:v>
                </c:pt>
                <c:pt idx="25176" formatCode="m/d/yy\ h:mm;@">
                  <c:v>43080.489583333336</c:v>
                </c:pt>
                <c:pt idx="25177" formatCode="m/d/yy\ h:mm;@">
                  <c:v>43080.5</c:v>
                </c:pt>
                <c:pt idx="25178" formatCode="m/d/yy\ h:mm;@">
                  <c:v>43080.510416666664</c:v>
                </c:pt>
                <c:pt idx="25179" formatCode="m/d/yy\ h:mm;@">
                  <c:v>43080.520833333336</c:v>
                </c:pt>
                <c:pt idx="25180" formatCode="m/d/yy\ h:mm;@">
                  <c:v>43080.53125</c:v>
                </c:pt>
                <c:pt idx="25181" formatCode="m/d/yy\ h:mm;@">
                  <c:v>43080.541666666664</c:v>
                </c:pt>
                <c:pt idx="25182" formatCode="m/d/yy\ h:mm;@">
                  <c:v>43080.552083333336</c:v>
                </c:pt>
                <c:pt idx="25183" formatCode="m/d/yy\ h:mm;@">
                  <c:v>43080.5625</c:v>
                </c:pt>
                <c:pt idx="25184" formatCode="m/d/yy\ h:mm;@">
                  <c:v>43080.572916666664</c:v>
                </c:pt>
                <c:pt idx="25185" formatCode="m/d/yy\ h:mm;@">
                  <c:v>43080.583333333336</c:v>
                </c:pt>
                <c:pt idx="25186" formatCode="m/d/yy\ h:mm;@">
                  <c:v>43080.59375</c:v>
                </c:pt>
                <c:pt idx="25187" formatCode="m/d/yy\ h:mm;@">
                  <c:v>43080.604166666664</c:v>
                </c:pt>
                <c:pt idx="25188" formatCode="m/d/yy\ h:mm;@">
                  <c:v>43080.614583333336</c:v>
                </c:pt>
                <c:pt idx="25189" formatCode="m/d/yy\ h:mm;@">
                  <c:v>43080.625</c:v>
                </c:pt>
                <c:pt idx="25190" formatCode="m/d/yy\ h:mm;@">
                  <c:v>43080.635416666664</c:v>
                </c:pt>
                <c:pt idx="25191" formatCode="m/d/yy\ h:mm;@">
                  <c:v>43080.645833333336</c:v>
                </c:pt>
                <c:pt idx="25192" formatCode="m/d/yy\ h:mm;@">
                  <c:v>43080.65625</c:v>
                </c:pt>
                <c:pt idx="25193" formatCode="m/d/yy\ h:mm;@">
                  <c:v>43080.666666666664</c:v>
                </c:pt>
                <c:pt idx="25194" formatCode="m/d/yy\ h:mm;@">
                  <c:v>43080.677083333336</c:v>
                </c:pt>
                <c:pt idx="25195" formatCode="m/d/yy\ h:mm;@">
                  <c:v>43080.6875</c:v>
                </c:pt>
                <c:pt idx="25196" formatCode="m/d/yy\ h:mm;@">
                  <c:v>43080.697916666664</c:v>
                </c:pt>
                <c:pt idx="25197" formatCode="m/d/yy\ h:mm;@">
                  <c:v>43080.708333333336</c:v>
                </c:pt>
                <c:pt idx="25198" formatCode="m/d/yy\ h:mm;@">
                  <c:v>43080.71875</c:v>
                </c:pt>
                <c:pt idx="25199" formatCode="m/d/yy\ h:mm;@">
                  <c:v>43080.729166666664</c:v>
                </c:pt>
                <c:pt idx="25200" formatCode="m/d/yy\ h:mm;@">
                  <c:v>43080.739583333336</c:v>
                </c:pt>
                <c:pt idx="25201" formatCode="m/d/yy\ h:mm;@">
                  <c:v>43080.75</c:v>
                </c:pt>
                <c:pt idx="25202" formatCode="m/d/yy\ h:mm;@">
                  <c:v>43080.760416666664</c:v>
                </c:pt>
                <c:pt idx="25203" formatCode="m/d/yy\ h:mm;@">
                  <c:v>43080.770833333336</c:v>
                </c:pt>
                <c:pt idx="25204" formatCode="m/d/yy\ h:mm;@">
                  <c:v>43080.78125</c:v>
                </c:pt>
                <c:pt idx="25205" formatCode="m/d/yy\ h:mm;@">
                  <c:v>43080.791666666664</c:v>
                </c:pt>
                <c:pt idx="25206" formatCode="m/d/yy\ h:mm;@">
                  <c:v>43080.802083333336</c:v>
                </c:pt>
                <c:pt idx="25207" formatCode="m/d/yy\ h:mm;@">
                  <c:v>43080.8125</c:v>
                </c:pt>
                <c:pt idx="25208" formatCode="m/d/yy\ h:mm;@">
                  <c:v>43080.822916666664</c:v>
                </c:pt>
                <c:pt idx="25209" formatCode="m/d/yy\ h:mm;@">
                  <c:v>43080.833333333336</c:v>
                </c:pt>
                <c:pt idx="25210" formatCode="m/d/yy\ h:mm;@">
                  <c:v>43080.84375</c:v>
                </c:pt>
                <c:pt idx="25211" formatCode="m/d/yy\ h:mm;@">
                  <c:v>43080.854166666664</c:v>
                </c:pt>
                <c:pt idx="25212" formatCode="m/d/yy\ h:mm;@">
                  <c:v>43080.864583333336</c:v>
                </c:pt>
                <c:pt idx="25213" formatCode="m/d/yy\ h:mm;@">
                  <c:v>43080.875</c:v>
                </c:pt>
                <c:pt idx="25214" formatCode="m/d/yy\ h:mm;@">
                  <c:v>43080.885416666664</c:v>
                </c:pt>
                <c:pt idx="25215" formatCode="m/d/yy\ h:mm;@">
                  <c:v>43080.895833333336</c:v>
                </c:pt>
                <c:pt idx="25216" formatCode="m/d/yy\ h:mm;@">
                  <c:v>43080.90625</c:v>
                </c:pt>
                <c:pt idx="25217" formatCode="m/d/yy\ h:mm;@">
                  <c:v>43080.916666666664</c:v>
                </c:pt>
                <c:pt idx="25218" formatCode="m/d/yy\ h:mm;@">
                  <c:v>43080.927083333336</c:v>
                </c:pt>
                <c:pt idx="25219" formatCode="m/d/yy\ h:mm;@">
                  <c:v>43080.9375</c:v>
                </c:pt>
                <c:pt idx="25220" formatCode="m/d/yy\ h:mm;@">
                  <c:v>43080.947916666664</c:v>
                </c:pt>
                <c:pt idx="25221" formatCode="m/d/yy\ h:mm;@">
                  <c:v>43080.958333333336</c:v>
                </c:pt>
                <c:pt idx="25222" formatCode="m/d/yy\ h:mm;@">
                  <c:v>43080.96875</c:v>
                </c:pt>
                <c:pt idx="25223" formatCode="m/d/yy\ h:mm;@">
                  <c:v>43080.979166666664</c:v>
                </c:pt>
                <c:pt idx="25224" formatCode="m/d/yy\ h:mm;@">
                  <c:v>43080.989583333336</c:v>
                </c:pt>
                <c:pt idx="25225" formatCode="m/d/yy\ h:mm;@">
                  <c:v>43081</c:v>
                </c:pt>
                <c:pt idx="25226" formatCode="m/d/yy\ h:mm;@">
                  <c:v>43081.010416666664</c:v>
                </c:pt>
                <c:pt idx="25227" formatCode="m/d/yy\ h:mm;@">
                  <c:v>43081.020833333336</c:v>
                </c:pt>
                <c:pt idx="25228" formatCode="m/d/yy\ h:mm;@">
                  <c:v>43081.03125</c:v>
                </c:pt>
                <c:pt idx="25229" formatCode="m/d/yy\ h:mm;@">
                  <c:v>43081.041666666664</c:v>
                </c:pt>
                <c:pt idx="25230" formatCode="m/d/yy\ h:mm;@">
                  <c:v>43081.052083333336</c:v>
                </c:pt>
                <c:pt idx="25231" formatCode="m/d/yy\ h:mm;@">
                  <c:v>43081.0625</c:v>
                </c:pt>
                <c:pt idx="25232" formatCode="m/d/yy\ h:mm;@">
                  <c:v>43081.072916666664</c:v>
                </c:pt>
                <c:pt idx="25233" formatCode="m/d/yy\ h:mm;@">
                  <c:v>43081.083333333336</c:v>
                </c:pt>
                <c:pt idx="25234" formatCode="m/d/yy\ h:mm;@">
                  <c:v>43081.09375</c:v>
                </c:pt>
                <c:pt idx="25235" formatCode="m/d/yy\ h:mm;@">
                  <c:v>43081.104166666664</c:v>
                </c:pt>
                <c:pt idx="25236" formatCode="m/d/yy\ h:mm;@">
                  <c:v>43081.114583333336</c:v>
                </c:pt>
                <c:pt idx="25237" formatCode="m/d/yy\ h:mm;@">
                  <c:v>43081.125</c:v>
                </c:pt>
                <c:pt idx="25238" formatCode="m/d/yy\ h:mm;@">
                  <c:v>43081.135416666664</c:v>
                </c:pt>
                <c:pt idx="25239" formatCode="m/d/yy\ h:mm;@">
                  <c:v>43081.145833333336</c:v>
                </c:pt>
                <c:pt idx="25240" formatCode="m/d/yy\ h:mm;@">
                  <c:v>43081.15625</c:v>
                </c:pt>
                <c:pt idx="25241" formatCode="m/d/yy\ h:mm;@">
                  <c:v>43081.166666666664</c:v>
                </c:pt>
                <c:pt idx="25242" formatCode="m/d/yy\ h:mm;@">
                  <c:v>43081.177083333336</c:v>
                </c:pt>
                <c:pt idx="25243" formatCode="m/d/yy\ h:mm;@">
                  <c:v>43081.1875</c:v>
                </c:pt>
                <c:pt idx="25244" formatCode="m/d/yy\ h:mm;@">
                  <c:v>43081.197916666664</c:v>
                </c:pt>
                <c:pt idx="25245" formatCode="m/d/yy\ h:mm;@">
                  <c:v>43081.208333333336</c:v>
                </c:pt>
                <c:pt idx="25246" formatCode="m/d/yy\ h:mm;@">
                  <c:v>43081.21875</c:v>
                </c:pt>
                <c:pt idx="25247" formatCode="m/d/yy\ h:mm;@">
                  <c:v>43081.229166666664</c:v>
                </c:pt>
                <c:pt idx="25248" formatCode="m/d/yy\ h:mm;@">
                  <c:v>43081.239583333336</c:v>
                </c:pt>
                <c:pt idx="25249" formatCode="m/d/yy\ h:mm;@">
                  <c:v>43081.25</c:v>
                </c:pt>
                <c:pt idx="25250" formatCode="m/d/yy\ h:mm;@">
                  <c:v>43081.260416666664</c:v>
                </c:pt>
                <c:pt idx="25251" formatCode="m/d/yy\ h:mm;@">
                  <c:v>43081.270833333336</c:v>
                </c:pt>
                <c:pt idx="25252" formatCode="m/d/yy\ h:mm;@">
                  <c:v>43081.28125</c:v>
                </c:pt>
                <c:pt idx="25253" formatCode="m/d/yy\ h:mm;@">
                  <c:v>43081.291666666664</c:v>
                </c:pt>
                <c:pt idx="25254" formatCode="m/d/yy\ h:mm;@">
                  <c:v>43081.302083333336</c:v>
                </c:pt>
                <c:pt idx="25255" formatCode="m/d/yy\ h:mm;@">
                  <c:v>43081.3125</c:v>
                </c:pt>
                <c:pt idx="25256" formatCode="m/d/yy\ h:mm;@">
                  <c:v>43081.322916666664</c:v>
                </c:pt>
                <c:pt idx="25257" formatCode="m/d/yy\ h:mm;@">
                  <c:v>43081.333333333336</c:v>
                </c:pt>
                <c:pt idx="25258" formatCode="m/d/yy\ h:mm;@">
                  <c:v>43081.34375</c:v>
                </c:pt>
                <c:pt idx="25259" formatCode="m/d/yy\ h:mm;@">
                  <c:v>43081.354166666664</c:v>
                </c:pt>
                <c:pt idx="25260" formatCode="m/d/yy\ h:mm;@">
                  <c:v>43081.364583333336</c:v>
                </c:pt>
                <c:pt idx="25261" formatCode="m/d/yy\ h:mm;@">
                  <c:v>43081.375</c:v>
                </c:pt>
                <c:pt idx="25262" formatCode="m/d/yy\ h:mm;@">
                  <c:v>43081.385416666664</c:v>
                </c:pt>
                <c:pt idx="25263" formatCode="m/d/yy\ h:mm;@">
                  <c:v>43081.395833333336</c:v>
                </c:pt>
                <c:pt idx="25264" formatCode="m/d/yy\ h:mm;@">
                  <c:v>43081.40625</c:v>
                </c:pt>
                <c:pt idx="25265" formatCode="m/d/yy\ h:mm;@">
                  <c:v>43081.416666666664</c:v>
                </c:pt>
                <c:pt idx="25266" formatCode="m/d/yy\ h:mm;@">
                  <c:v>43081.427083333336</c:v>
                </c:pt>
                <c:pt idx="25267" formatCode="m/d/yy\ h:mm;@">
                  <c:v>43081.4375</c:v>
                </c:pt>
                <c:pt idx="25268" formatCode="m/d/yy\ h:mm;@">
                  <c:v>43081.447916666664</c:v>
                </c:pt>
                <c:pt idx="25269" formatCode="m/d/yy\ h:mm;@">
                  <c:v>43081.458333333336</c:v>
                </c:pt>
                <c:pt idx="25270" formatCode="m/d/yy\ h:mm;@">
                  <c:v>43081.46875</c:v>
                </c:pt>
                <c:pt idx="25271" formatCode="m/d/yy\ h:mm;@">
                  <c:v>43081.479166666664</c:v>
                </c:pt>
                <c:pt idx="25272" formatCode="m/d/yy\ h:mm;@">
                  <c:v>43081.489583333336</c:v>
                </c:pt>
                <c:pt idx="25273" formatCode="m/d/yy\ h:mm;@">
                  <c:v>43081.5</c:v>
                </c:pt>
                <c:pt idx="25274" formatCode="m/d/yy\ h:mm;@">
                  <c:v>43081.510416666664</c:v>
                </c:pt>
                <c:pt idx="25275" formatCode="m/d/yy\ h:mm;@">
                  <c:v>43081.520833333336</c:v>
                </c:pt>
                <c:pt idx="25276" formatCode="m/d/yy\ h:mm;@">
                  <c:v>43081.53125</c:v>
                </c:pt>
                <c:pt idx="25277" formatCode="m/d/yy\ h:mm;@">
                  <c:v>43081.541666666664</c:v>
                </c:pt>
                <c:pt idx="25278" formatCode="m/d/yy\ h:mm;@">
                  <c:v>43081.552083333336</c:v>
                </c:pt>
                <c:pt idx="25279" formatCode="m/d/yy\ h:mm;@">
                  <c:v>43081.5625</c:v>
                </c:pt>
                <c:pt idx="25280" formatCode="m/d/yy\ h:mm;@">
                  <c:v>43081.572916666664</c:v>
                </c:pt>
                <c:pt idx="25281" formatCode="m/d/yy\ h:mm;@">
                  <c:v>43081.583333333336</c:v>
                </c:pt>
                <c:pt idx="25282" formatCode="m/d/yy\ h:mm;@">
                  <c:v>43081.59375</c:v>
                </c:pt>
                <c:pt idx="25283" formatCode="m/d/yy\ h:mm;@">
                  <c:v>43081.604166666664</c:v>
                </c:pt>
                <c:pt idx="25284" formatCode="m/d/yy\ h:mm;@">
                  <c:v>43081.614583333336</c:v>
                </c:pt>
                <c:pt idx="25285" formatCode="m/d/yy\ h:mm;@">
                  <c:v>43081.625</c:v>
                </c:pt>
                <c:pt idx="25286" formatCode="m/d/yy\ h:mm;@">
                  <c:v>43081.635416666664</c:v>
                </c:pt>
                <c:pt idx="25287" formatCode="m/d/yy\ h:mm;@">
                  <c:v>43081.645833333336</c:v>
                </c:pt>
                <c:pt idx="25288" formatCode="m/d/yy\ h:mm;@">
                  <c:v>43081.65625</c:v>
                </c:pt>
                <c:pt idx="25289" formatCode="m/d/yy\ h:mm;@">
                  <c:v>43081.666666666664</c:v>
                </c:pt>
                <c:pt idx="25290" formatCode="m/d/yy\ h:mm;@">
                  <c:v>43081.677083333336</c:v>
                </c:pt>
                <c:pt idx="25291" formatCode="m/d/yy\ h:mm;@">
                  <c:v>43081.6875</c:v>
                </c:pt>
                <c:pt idx="25292" formatCode="m/d/yy\ h:mm;@">
                  <c:v>43081.697916666664</c:v>
                </c:pt>
                <c:pt idx="25293" formatCode="m/d/yy\ h:mm;@">
                  <c:v>43081.708333333336</c:v>
                </c:pt>
                <c:pt idx="25294" formatCode="m/d/yy\ h:mm;@">
                  <c:v>43081.71875</c:v>
                </c:pt>
                <c:pt idx="25295" formatCode="m/d/yy\ h:mm;@">
                  <c:v>43081.729166666664</c:v>
                </c:pt>
                <c:pt idx="25296" formatCode="m/d/yy\ h:mm;@">
                  <c:v>43081.739583333336</c:v>
                </c:pt>
                <c:pt idx="25297" formatCode="m/d/yy\ h:mm;@">
                  <c:v>43081.75</c:v>
                </c:pt>
                <c:pt idx="25298" formatCode="m/d/yy\ h:mm;@">
                  <c:v>43081.760416666664</c:v>
                </c:pt>
                <c:pt idx="25299" formatCode="m/d/yy\ h:mm;@">
                  <c:v>43081.770833333336</c:v>
                </c:pt>
                <c:pt idx="25300" formatCode="m/d/yy\ h:mm;@">
                  <c:v>43081.78125</c:v>
                </c:pt>
                <c:pt idx="25301" formatCode="m/d/yy\ h:mm;@">
                  <c:v>43081.791666666664</c:v>
                </c:pt>
                <c:pt idx="25302" formatCode="m/d/yy\ h:mm;@">
                  <c:v>43081.802083333336</c:v>
                </c:pt>
                <c:pt idx="25303" formatCode="m/d/yy\ h:mm;@">
                  <c:v>43081.8125</c:v>
                </c:pt>
                <c:pt idx="25304" formatCode="m/d/yy\ h:mm;@">
                  <c:v>43081.822916666664</c:v>
                </c:pt>
                <c:pt idx="25305" formatCode="m/d/yy\ h:mm;@">
                  <c:v>43081.833333333336</c:v>
                </c:pt>
                <c:pt idx="25306" formatCode="m/d/yy\ h:mm;@">
                  <c:v>43081.84375</c:v>
                </c:pt>
                <c:pt idx="25307" formatCode="m/d/yy\ h:mm;@">
                  <c:v>43081.854166666664</c:v>
                </c:pt>
                <c:pt idx="25308" formatCode="m/d/yy\ h:mm;@">
                  <c:v>43081.864583333336</c:v>
                </c:pt>
                <c:pt idx="25309" formatCode="m/d/yy\ h:mm;@">
                  <c:v>43081.875</c:v>
                </c:pt>
                <c:pt idx="25310" formatCode="m/d/yy\ h:mm;@">
                  <c:v>43081.885416666664</c:v>
                </c:pt>
                <c:pt idx="25311" formatCode="m/d/yy\ h:mm;@">
                  <c:v>43081.895833333336</c:v>
                </c:pt>
                <c:pt idx="25312" formatCode="m/d/yy\ h:mm;@">
                  <c:v>43081.90625</c:v>
                </c:pt>
                <c:pt idx="25313" formatCode="m/d/yy\ h:mm;@">
                  <c:v>43081.916666666664</c:v>
                </c:pt>
                <c:pt idx="25314" formatCode="m/d/yy\ h:mm;@">
                  <c:v>43081.927083333336</c:v>
                </c:pt>
                <c:pt idx="25315" formatCode="m/d/yy\ h:mm;@">
                  <c:v>43081.9375</c:v>
                </c:pt>
                <c:pt idx="25316" formatCode="m/d/yy\ h:mm;@">
                  <c:v>43081.947916666664</c:v>
                </c:pt>
                <c:pt idx="25317" formatCode="m/d/yy\ h:mm;@">
                  <c:v>43081.958333333336</c:v>
                </c:pt>
                <c:pt idx="25318" formatCode="m/d/yy\ h:mm;@">
                  <c:v>43081.96875</c:v>
                </c:pt>
                <c:pt idx="25319" formatCode="m/d/yy\ h:mm;@">
                  <c:v>43081.979166666664</c:v>
                </c:pt>
                <c:pt idx="25320" formatCode="m/d/yy\ h:mm;@">
                  <c:v>43081.989583333336</c:v>
                </c:pt>
                <c:pt idx="25321" formatCode="m/d/yy\ h:mm;@">
                  <c:v>43082</c:v>
                </c:pt>
                <c:pt idx="25322" formatCode="m/d/yy\ h:mm;@">
                  <c:v>43082.010416666664</c:v>
                </c:pt>
                <c:pt idx="25323" formatCode="m/d/yy\ h:mm;@">
                  <c:v>43082.020833333336</c:v>
                </c:pt>
                <c:pt idx="25324" formatCode="m/d/yy\ h:mm;@">
                  <c:v>43082.03125</c:v>
                </c:pt>
                <c:pt idx="25325" formatCode="m/d/yy\ h:mm;@">
                  <c:v>43082.041666666664</c:v>
                </c:pt>
                <c:pt idx="25326" formatCode="m/d/yy\ h:mm;@">
                  <c:v>43082.052083333336</c:v>
                </c:pt>
                <c:pt idx="25327" formatCode="m/d/yy\ h:mm;@">
                  <c:v>43082.0625</c:v>
                </c:pt>
                <c:pt idx="25328" formatCode="m/d/yy\ h:mm;@">
                  <c:v>43082.072916666664</c:v>
                </c:pt>
                <c:pt idx="25329" formatCode="m/d/yy\ h:mm;@">
                  <c:v>43082.083333333336</c:v>
                </c:pt>
                <c:pt idx="25330" formatCode="m/d/yy\ h:mm;@">
                  <c:v>43082.09375</c:v>
                </c:pt>
                <c:pt idx="25331" formatCode="m/d/yy\ h:mm;@">
                  <c:v>43082.104166666664</c:v>
                </c:pt>
                <c:pt idx="25332" formatCode="m/d/yy\ h:mm;@">
                  <c:v>43082.114583333336</c:v>
                </c:pt>
                <c:pt idx="25333" formatCode="m/d/yy\ h:mm;@">
                  <c:v>43082.125</c:v>
                </c:pt>
                <c:pt idx="25334" formatCode="m/d/yy\ h:mm;@">
                  <c:v>43082.135416666664</c:v>
                </c:pt>
                <c:pt idx="25335" formatCode="m/d/yy\ h:mm;@">
                  <c:v>43082.145833333336</c:v>
                </c:pt>
                <c:pt idx="25336" formatCode="m/d/yy\ h:mm;@">
                  <c:v>43082.15625</c:v>
                </c:pt>
                <c:pt idx="25337" formatCode="m/d/yy\ h:mm;@">
                  <c:v>43082.166666666664</c:v>
                </c:pt>
                <c:pt idx="25338" formatCode="m/d/yy\ h:mm;@">
                  <c:v>43082.177083333336</c:v>
                </c:pt>
                <c:pt idx="25339" formatCode="m/d/yy\ h:mm;@">
                  <c:v>43082.1875</c:v>
                </c:pt>
                <c:pt idx="25340" formatCode="m/d/yy\ h:mm;@">
                  <c:v>43082.197916666664</c:v>
                </c:pt>
                <c:pt idx="25341" formatCode="m/d/yy\ h:mm;@">
                  <c:v>43082.208333333336</c:v>
                </c:pt>
                <c:pt idx="25342" formatCode="m/d/yy\ h:mm;@">
                  <c:v>43082.21875</c:v>
                </c:pt>
                <c:pt idx="25343" formatCode="m/d/yy\ h:mm;@">
                  <c:v>43082.229166666664</c:v>
                </c:pt>
                <c:pt idx="25344" formatCode="m/d/yy\ h:mm;@">
                  <c:v>43082.239583333336</c:v>
                </c:pt>
                <c:pt idx="25345" formatCode="m/d/yy\ h:mm;@">
                  <c:v>43082.25</c:v>
                </c:pt>
                <c:pt idx="25346" formatCode="m/d/yy\ h:mm;@">
                  <c:v>43082.260416666664</c:v>
                </c:pt>
                <c:pt idx="25347" formatCode="m/d/yy\ h:mm;@">
                  <c:v>43082.270833333336</c:v>
                </c:pt>
                <c:pt idx="25348" formatCode="m/d/yy\ h:mm;@">
                  <c:v>43082.28125</c:v>
                </c:pt>
                <c:pt idx="25349" formatCode="m/d/yy\ h:mm;@">
                  <c:v>43082.291666666664</c:v>
                </c:pt>
                <c:pt idx="25350" formatCode="m/d/yy\ h:mm;@">
                  <c:v>43082.302083333336</c:v>
                </c:pt>
                <c:pt idx="25351" formatCode="m/d/yy\ h:mm;@">
                  <c:v>43082.3125</c:v>
                </c:pt>
                <c:pt idx="25352" formatCode="m/d/yy\ h:mm;@">
                  <c:v>43082.322916666664</c:v>
                </c:pt>
                <c:pt idx="25353" formatCode="m/d/yy\ h:mm;@">
                  <c:v>43082.333333333336</c:v>
                </c:pt>
                <c:pt idx="25354" formatCode="m/d/yy\ h:mm;@">
                  <c:v>43082.34375</c:v>
                </c:pt>
                <c:pt idx="25355" formatCode="m/d/yy\ h:mm;@">
                  <c:v>43082.354166666664</c:v>
                </c:pt>
                <c:pt idx="25356" formatCode="m/d/yy\ h:mm;@">
                  <c:v>43082.364583333336</c:v>
                </c:pt>
                <c:pt idx="25357" formatCode="m/d/yy\ h:mm;@">
                  <c:v>43082.375</c:v>
                </c:pt>
                <c:pt idx="25358" formatCode="m/d/yy\ h:mm;@">
                  <c:v>43082.385416666664</c:v>
                </c:pt>
                <c:pt idx="25359" formatCode="m/d/yy\ h:mm;@">
                  <c:v>43082.395833333336</c:v>
                </c:pt>
                <c:pt idx="25360" formatCode="m/d/yy\ h:mm;@">
                  <c:v>43082.40625</c:v>
                </c:pt>
                <c:pt idx="25361" formatCode="m/d/yy\ h:mm;@">
                  <c:v>43082.416666666664</c:v>
                </c:pt>
                <c:pt idx="25362" formatCode="m/d/yy\ h:mm;@">
                  <c:v>43082.427083333336</c:v>
                </c:pt>
                <c:pt idx="25363" formatCode="m/d/yy\ h:mm;@">
                  <c:v>43082.4375</c:v>
                </c:pt>
                <c:pt idx="25364" formatCode="m/d/yy\ h:mm;@">
                  <c:v>43082.447916666664</c:v>
                </c:pt>
                <c:pt idx="25365" formatCode="m/d/yy\ h:mm;@">
                  <c:v>43082.458333333336</c:v>
                </c:pt>
                <c:pt idx="25366" formatCode="m/d/yy\ h:mm;@">
                  <c:v>43082.46875</c:v>
                </c:pt>
                <c:pt idx="25367" formatCode="m/d/yy\ h:mm;@">
                  <c:v>43082.479166666664</c:v>
                </c:pt>
                <c:pt idx="25368" formatCode="m/d/yy\ h:mm;@">
                  <c:v>43082.489583333336</c:v>
                </c:pt>
                <c:pt idx="25369" formatCode="m/d/yy\ h:mm;@">
                  <c:v>43082.5</c:v>
                </c:pt>
                <c:pt idx="25370" formatCode="m/d/yy\ h:mm;@">
                  <c:v>43082.510416666664</c:v>
                </c:pt>
                <c:pt idx="25371" formatCode="m/d/yy\ h:mm;@">
                  <c:v>43082.520833333336</c:v>
                </c:pt>
                <c:pt idx="25372" formatCode="m/d/yy\ h:mm;@">
                  <c:v>43082.53125</c:v>
                </c:pt>
                <c:pt idx="25373" formatCode="m/d/yy\ h:mm;@">
                  <c:v>43082.541666666664</c:v>
                </c:pt>
                <c:pt idx="25374" formatCode="m/d/yy\ h:mm;@">
                  <c:v>43082.552083333336</c:v>
                </c:pt>
                <c:pt idx="25375" formatCode="m/d/yy\ h:mm;@">
                  <c:v>43082.5625</c:v>
                </c:pt>
                <c:pt idx="25376" formatCode="m/d/yy\ h:mm;@">
                  <c:v>43082.572916666664</c:v>
                </c:pt>
                <c:pt idx="25377" formatCode="m/d/yy\ h:mm;@">
                  <c:v>43082.583333333336</c:v>
                </c:pt>
                <c:pt idx="25378" formatCode="m/d/yy\ h:mm;@">
                  <c:v>43082.59375</c:v>
                </c:pt>
                <c:pt idx="25379" formatCode="m/d/yy\ h:mm;@">
                  <c:v>43082.604166666664</c:v>
                </c:pt>
                <c:pt idx="25380" formatCode="m/d/yy\ h:mm;@">
                  <c:v>43082.614583333336</c:v>
                </c:pt>
                <c:pt idx="25381" formatCode="m/d/yy\ h:mm;@">
                  <c:v>43082.625</c:v>
                </c:pt>
                <c:pt idx="25382" formatCode="m/d/yy\ h:mm;@">
                  <c:v>43082.635416666664</c:v>
                </c:pt>
                <c:pt idx="25383" formatCode="m/d/yy\ h:mm;@">
                  <c:v>43082.645833333336</c:v>
                </c:pt>
                <c:pt idx="25384" formatCode="m/d/yy\ h:mm;@">
                  <c:v>43082.65625</c:v>
                </c:pt>
                <c:pt idx="25385" formatCode="m/d/yy\ h:mm;@">
                  <c:v>43082.666666666664</c:v>
                </c:pt>
                <c:pt idx="25386" formatCode="m/d/yy\ h:mm;@">
                  <c:v>43082.677083333336</c:v>
                </c:pt>
                <c:pt idx="25387" formatCode="m/d/yy\ h:mm;@">
                  <c:v>43082.6875</c:v>
                </c:pt>
                <c:pt idx="25388" formatCode="m/d/yy\ h:mm;@">
                  <c:v>43082.697916666664</c:v>
                </c:pt>
                <c:pt idx="25389" formatCode="m/d/yy\ h:mm;@">
                  <c:v>43082.708333333336</c:v>
                </c:pt>
                <c:pt idx="25390" formatCode="m/d/yy\ h:mm;@">
                  <c:v>43082.71875</c:v>
                </c:pt>
                <c:pt idx="25391" formatCode="m/d/yy\ h:mm;@">
                  <c:v>43082.729166666664</c:v>
                </c:pt>
                <c:pt idx="25392" formatCode="m/d/yy\ h:mm;@">
                  <c:v>43082.739583333336</c:v>
                </c:pt>
                <c:pt idx="25393" formatCode="m/d/yy\ h:mm;@">
                  <c:v>43082.75</c:v>
                </c:pt>
                <c:pt idx="25394" formatCode="m/d/yy\ h:mm;@">
                  <c:v>43082.760416666664</c:v>
                </c:pt>
                <c:pt idx="25395" formatCode="m/d/yy\ h:mm;@">
                  <c:v>43082.770833333336</c:v>
                </c:pt>
                <c:pt idx="25396" formatCode="m/d/yy\ h:mm;@">
                  <c:v>43082.78125</c:v>
                </c:pt>
                <c:pt idx="25397" formatCode="m/d/yy\ h:mm;@">
                  <c:v>43082.791666666664</c:v>
                </c:pt>
                <c:pt idx="25398" formatCode="m/d/yy\ h:mm;@">
                  <c:v>43082.802083333336</c:v>
                </c:pt>
                <c:pt idx="25399" formatCode="m/d/yy\ h:mm;@">
                  <c:v>43082.8125</c:v>
                </c:pt>
                <c:pt idx="25400" formatCode="m/d/yy\ h:mm;@">
                  <c:v>43082.822916666664</c:v>
                </c:pt>
                <c:pt idx="25401" formatCode="m/d/yy\ h:mm;@">
                  <c:v>43082.833333333336</c:v>
                </c:pt>
                <c:pt idx="25402" formatCode="m/d/yy\ h:mm;@">
                  <c:v>43082.84375</c:v>
                </c:pt>
                <c:pt idx="25403" formatCode="m/d/yy\ h:mm;@">
                  <c:v>43082.854166666664</c:v>
                </c:pt>
                <c:pt idx="25404" formatCode="m/d/yy\ h:mm;@">
                  <c:v>43082.864583333336</c:v>
                </c:pt>
                <c:pt idx="25405" formatCode="m/d/yy\ h:mm;@">
                  <c:v>43082.875</c:v>
                </c:pt>
                <c:pt idx="25406" formatCode="m/d/yy\ h:mm;@">
                  <c:v>43082.885416666664</c:v>
                </c:pt>
                <c:pt idx="25407" formatCode="m/d/yy\ h:mm;@">
                  <c:v>43082.895833333336</c:v>
                </c:pt>
                <c:pt idx="25408" formatCode="m/d/yy\ h:mm;@">
                  <c:v>43082.90625</c:v>
                </c:pt>
                <c:pt idx="25409" formatCode="m/d/yy\ h:mm;@">
                  <c:v>43082.916666666664</c:v>
                </c:pt>
                <c:pt idx="25410" formatCode="m/d/yy\ h:mm;@">
                  <c:v>43082.927083333336</c:v>
                </c:pt>
                <c:pt idx="25411" formatCode="m/d/yy\ h:mm;@">
                  <c:v>43082.9375</c:v>
                </c:pt>
                <c:pt idx="25412" formatCode="m/d/yy\ h:mm;@">
                  <c:v>43082.947916666664</c:v>
                </c:pt>
                <c:pt idx="25413" formatCode="m/d/yy\ h:mm;@">
                  <c:v>43082.958333333336</c:v>
                </c:pt>
                <c:pt idx="25414" formatCode="m/d/yy\ h:mm;@">
                  <c:v>43082.96875</c:v>
                </c:pt>
                <c:pt idx="25415" formatCode="m/d/yy\ h:mm;@">
                  <c:v>43082.979166666664</c:v>
                </c:pt>
                <c:pt idx="25416" formatCode="m/d/yy\ h:mm;@">
                  <c:v>43082.989583333336</c:v>
                </c:pt>
                <c:pt idx="25417" formatCode="m/d/yy\ h:mm;@">
                  <c:v>43083</c:v>
                </c:pt>
                <c:pt idx="25418" formatCode="m/d/yy\ h:mm;@">
                  <c:v>43083.010416666664</c:v>
                </c:pt>
                <c:pt idx="25419" formatCode="m/d/yy\ h:mm;@">
                  <c:v>43083.020833333336</c:v>
                </c:pt>
                <c:pt idx="25420" formatCode="m/d/yy\ h:mm;@">
                  <c:v>43083.03125</c:v>
                </c:pt>
                <c:pt idx="25421" formatCode="m/d/yy\ h:mm;@">
                  <c:v>43083.041666666664</c:v>
                </c:pt>
                <c:pt idx="25422" formatCode="m/d/yy\ h:mm;@">
                  <c:v>43083.052083333336</c:v>
                </c:pt>
                <c:pt idx="25423" formatCode="m/d/yy\ h:mm;@">
                  <c:v>43083.0625</c:v>
                </c:pt>
                <c:pt idx="25424" formatCode="m/d/yy\ h:mm;@">
                  <c:v>43083.072916666664</c:v>
                </c:pt>
                <c:pt idx="25425" formatCode="m/d/yy\ h:mm;@">
                  <c:v>43083.083333333336</c:v>
                </c:pt>
                <c:pt idx="25426" formatCode="m/d/yy\ h:mm;@">
                  <c:v>43083.09375</c:v>
                </c:pt>
                <c:pt idx="25427" formatCode="m/d/yy\ h:mm;@">
                  <c:v>43083.104166666664</c:v>
                </c:pt>
                <c:pt idx="25428" formatCode="m/d/yy\ h:mm;@">
                  <c:v>43083.114583333336</c:v>
                </c:pt>
                <c:pt idx="25429" formatCode="m/d/yy\ h:mm;@">
                  <c:v>43083.125</c:v>
                </c:pt>
                <c:pt idx="25430" formatCode="m/d/yy\ h:mm;@">
                  <c:v>43083.135416666664</c:v>
                </c:pt>
                <c:pt idx="25431" formatCode="m/d/yy\ h:mm;@">
                  <c:v>43083.145833333336</c:v>
                </c:pt>
                <c:pt idx="25432" formatCode="m/d/yy\ h:mm;@">
                  <c:v>43083.15625</c:v>
                </c:pt>
                <c:pt idx="25433" formatCode="m/d/yy\ h:mm;@">
                  <c:v>43083.166666666664</c:v>
                </c:pt>
                <c:pt idx="25434" formatCode="m/d/yy\ h:mm;@">
                  <c:v>43083.177083333336</c:v>
                </c:pt>
                <c:pt idx="25435" formatCode="m/d/yy\ h:mm;@">
                  <c:v>43083.1875</c:v>
                </c:pt>
                <c:pt idx="25436" formatCode="m/d/yy\ h:mm;@">
                  <c:v>43083.197916666664</c:v>
                </c:pt>
                <c:pt idx="25437" formatCode="m/d/yy\ h:mm;@">
                  <c:v>43083.208333333336</c:v>
                </c:pt>
                <c:pt idx="25438" formatCode="m/d/yy\ h:mm;@">
                  <c:v>43083.21875</c:v>
                </c:pt>
                <c:pt idx="25439" formatCode="m/d/yy\ h:mm;@">
                  <c:v>43083.229166666664</c:v>
                </c:pt>
                <c:pt idx="25440" formatCode="m/d/yy\ h:mm;@">
                  <c:v>43083.239583333336</c:v>
                </c:pt>
                <c:pt idx="25441" formatCode="m/d/yy\ h:mm;@">
                  <c:v>43083.25</c:v>
                </c:pt>
                <c:pt idx="25442" formatCode="m/d/yy\ h:mm;@">
                  <c:v>43083.260416666664</c:v>
                </c:pt>
                <c:pt idx="25443" formatCode="m/d/yy\ h:mm;@">
                  <c:v>43083.270833333336</c:v>
                </c:pt>
                <c:pt idx="25444" formatCode="m/d/yy\ h:mm;@">
                  <c:v>43083.28125</c:v>
                </c:pt>
                <c:pt idx="25445" formatCode="m/d/yy\ h:mm;@">
                  <c:v>43083.291666666664</c:v>
                </c:pt>
                <c:pt idx="25446" formatCode="m/d/yy\ h:mm;@">
                  <c:v>43083.302083333336</c:v>
                </c:pt>
                <c:pt idx="25447" formatCode="m/d/yy\ h:mm;@">
                  <c:v>43083.3125</c:v>
                </c:pt>
                <c:pt idx="25448" formatCode="m/d/yy\ h:mm;@">
                  <c:v>43083.322916666664</c:v>
                </c:pt>
                <c:pt idx="25449" formatCode="m/d/yy\ h:mm;@">
                  <c:v>43083.333333333336</c:v>
                </c:pt>
                <c:pt idx="25450" formatCode="m/d/yy\ h:mm;@">
                  <c:v>43083.34375</c:v>
                </c:pt>
                <c:pt idx="25451" formatCode="m/d/yy\ h:mm;@">
                  <c:v>43083.354166666664</c:v>
                </c:pt>
                <c:pt idx="25452" formatCode="m/d/yy\ h:mm;@">
                  <c:v>43083.364583333336</c:v>
                </c:pt>
                <c:pt idx="25453" formatCode="m/d/yy\ h:mm;@">
                  <c:v>43083.375</c:v>
                </c:pt>
                <c:pt idx="25454" formatCode="m/d/yy\ h:mm;@">
                  <c:v>43083.385416666664</c:v>
                </c:pt>
                <c:pt idx="25455" formatCode="m/d/yy\ h:mm;@">
                  <c:v>43083.395833333336</c:v>
                </c:pt>
                <c:pt idx="25456" formatCode="m/d/yy\ h:mm;@">
                  <c:v>43083.40625</c:v>
                </c:pt>
                <c:pt idx="25457" formatCode="m/d/yy\ h:mm;@">
                  <c:v>43083.416666666664</c:v>
                </c:pt>
                <c:pt idx="25458" formatCode="m/d/yy\ h:mm;@">
                  <c:v>43083.427083333336</c:v>
                </c:pt>
                <c:pt idx="25459" formatCode="m/d/yy\ h:mm;@">
                  <c:v>43083.4375</c:v>
                </c:pt>
                <c:pt idx="25460" formatCode="m/d/yy\ h:mm;@">
                  <c:v>43083.447916666664</c:v>
                </c:pt>
                <c:pt idx="25461" formatCode="m/d/yy\ h:mm;@">
                  <c:v>43083.458333333336</c:v>
                </c:pt>
                <c:pt idx="25462" formatCode="m/d/yy\ h:mm;@">
                  <c:v>43083.46875</c:v>
                </c:pt>
                <c:pt idx="25463" formatCode="m/d/yy\ h:mm;@">
                  <c:v>43083.479166666664</c:v>
                </c:pt>
                <c:pt idx="25464" formatCode="m/d/yy\ h:mm;@">
                  <c:v>43083.489583333336</c:v>
                </c:pt>
                <c:pt idx="25465" formatCode="m/d/yy\ h:mm;@">
                  <c:v>43083.5</c:v>
                </c:pt>
                <c:pt idx="25466" formatCode="m/d/yy\ h:mm;@">
                  <c:v>43083.510416666664</c:v>
                </c:pt>
                <c:pt idx="25467" formatCode="m/d/yy\ h:mm;@">
                  <c:v>43083.520833333336</c:v>
                </c:pt>
                <c:pt idx="25468" formatCode="m/d/yy\ h:mm;@">
                  <c:v>43083.53125</c:v>
                </c:pt>
                <c:pt idx="25469" formatCode="m/d/yy\ h:mm;@">
                  <c:v>43083.541666666664</c:v>
                </c:pt>
                <c:pt idx="25470" formatCode="m/d/yy\ h:mm;@">
                  <c:v>43083.552083333336</c:v>
                </c:pt>
                <c:pt idx="25471" formatCode="m/d/yy\ h:mm;@">
                  <c:v>43083.5625</c:v>
                </c:pt>
                <c:pt idx="25472" formatCode="m/d/yy\ h:mm;@">
                  <c:v>43083.572916666664</c:v>
                </c:pt>
                <c:pt idx="25473" formatCode="m/d/yy\ h:mm;@">
                  <c:v>43083.583333333336</c:v>
                </c:pt>
                <c:pt idx="25474" formatCode="m/d/yy\ h:mm;@">
                  <c:v>43083.59375</c:v>
                </c:pt>
                <c:pt idx="25475" formatCode="m/d/yy\ h:mm;@">
                  <c:v>43083.604166666664</c:v>
                </c:pt>
                <c:pt idx="25476" formatCode="m/d/yy\ h:mm;@">
                  <c:v>43083.614583333336</c:v>
                </c:pt>
                <c:pt idx="25477" formatCode="m/d/yy\ h:mm;@">
                  <c:v>43083.625</c:v>
                </c:pt>
                <c:pt idx="25478" formatCode="m/d/yy\ h:mm;@">
                  <c:v>43083.635416666664</c:v>
                </c:pt>
                <c:pt idx="25479" formatCode="m/d/yy\ h:mm;@">
                  <c:v>43083.645833333336</c:v>
                </c:pt>
                <c:pt idx="25480" formatCode="m/d/yy\ h:mm;@">
                  <c:v>43083.65625</c:v>
                </c:pt>
                <c:pt idx="25481" formatCode="m/d/yy\ h:mm;@">
                  <c:v>43083.666666666664</c:v>
                </c:pt>
                <c:pt idx="25482" formatCode="m/d/yy\ h:mm;@">
                  <c:v>43083.677083333336</c:v>
                </c:pt>
                <c:pt idx="25483" formatCode="m/d/yy\ h:mm;@">
                  <c:v>43083.6875</c:v>
                </c:pt>
                <c:pt idx="25484" formatCode="m/d/yy\ h:mm;@">
                  <c:v>43083.697916666664</c:v>
                </c:pt>
                <c:pt idx="25485" formatCode="m/d/yy\ h:mm;@">
                  <c:v>43083.708333333336</c:v>
                </c:pt>
                <c:pt idx="25486" formatCode="m/d/yy\ h:mm;@">
                  <c:v>43083.71875</c:v>
                </c:pt>
                <c:pt idx="25487" formatCode="m/d/yy\ h:mm;@">
                  <c:v>43083.729166666664</c:v>
                </c:pt>
                <c:pt idx="25488" formatCode="m/d/yy\ h:mm;@">
                  <c:v>43083.739583333336</c:v>
                </c:pt>
                <c:pt idx="25489" formatCode="m/d/yy\ h:mm;@">
                  <c:v>43083.75</c:v>
                </c:pt>
                <c:pt idx="25490" formatCode="m/d/yy\ h:mm;@">
                  <c:v>43083.760416666664</c:v>
                </c:pt>
                <c:pt idx="25491" formatCode="m/d/yy\ h:mm;@">
                  <c:v>43083.770833333336</c:v>
                </c:pt>
                <c:pt idx="25492" formatCode="m/d/yy\ h:mm;@">
                  <c:v>43083.78125</c:v>
                </c:pt>
                <c:pt idx="25493" formatCode="m/d/yy\ h:mm;@">
                  <c:v>43083.791666666664</c:v>
                </c:pt>
                <c:pt idx="25494" formatCode="m/d/yy\ h:mm;@">
                  <c:v>43083.802083333336</c:v>
                </c:pt>
                <c:pt idx="25495" formatCode="m/d/yy\ h:mm;@">
                  <c:v>43083.8125</c:v>
                </c:pt>
                <c:pt idx="25496" formatCode="m/d/yy\ h:mm;@">
                  <c:v>43083.822916666664</c:v>
                </c:pt>
                <c:pt idx="25497" formatCode="m/d/yy\ h:mm;@">
                  <c:v>43083.833333333336</c:v>
                </c:pt>
                <c:pt idx="25498" formatCode="m/d/yy\ h:mm;@">
                  <c:v>43083.84375</c:v>
                </c:pt>
                <c:pt idx="25499" formatCode="m/d/yy\ h:mm;@">
                  <c:v>43083.854166666664</c:v>
                </c:pt>
                <c:pt idx="25500" formatCode="m/d/yy\ h:mm;@">
                  <c:v>43083.864583333336</c:v>
                </c:pt>
                <c:pt idx="25501" formatCode="m/d/yy\ h:mm;@">
                  <c:v>43083.875</c:v>
                </c:pt>
                <c:pt idx="25502" formatCode="m/d/yy\ h:mm;@">
                  <c:v>43083.885416666664</c:v>
                </c:pt>
                <c:pt idx="25503" formatCode="m/d/yy\ h:mm;@">
                  <c:v>43083.895833333336</c:v>
                </c:pt>
                <c:pt idx="25504" formatCode="m/d/yy\ h:mm;@">
                  <c:v>43083.90625</c:v>
                </c:pt>
                <c:pt idx="25505" formatCode="m/d/yy\ h:mm;@">
                  <c:v>43083.916666666664</c:v>
                </c:pt>
                <c:pt idx="25506" formatCode="m/d/yy\ h:mm;@">
                  <c:v>43083.927083333336</c:v>
                </c:pt>
                <c:pt idx="25507" formatCode="m/d/yy\ h:mm;@">
                  <c:v>43083.9375</c:v>
                </c:pt>
                <c:pt idx="25508" formatCode="m/d/yy\ h:mm;@">
                  <c:v>43083.947916666664</c:v>
                </c:pt>
                <c:pt idx="25509" formatCode="m/d/yy\ h:mm;@">
                  <c:v>43083.958333333336</c:v>
                </c:pt>
                <c:pt idx="25510" formatCode="m/d/yy\ h:mm;@">
                  <c:v>43083.96875</c:v>
                </c:pt>
                <c:pt idx="25511" formatCode="m/d/yy\ h:mm;@">
                  <c:v>43083.979166666664</c:v>
                </c:pt>
                <c:pt idx="25512" formatCode="m/d/yy\ h:mm;@">
                  <c:v>43083.989583333336</c:v>
                </c:pt>
                <c:pt idx="25513" formatCode="m/d/yy\ h:mm;@">
                  <c:v>43084</c:v>
                </c:pt>
                <c:pt idx="25514" formatCode="m/d/yy\ h:mm;@">
                  <c:v>43084.010416666664</c:v>
                </c:pt>
                <c:pt idx="25515" formatCode="m/d/yy\ h:mm;@">
                  <c:v>43084.020833333336</c:v>
                </c:pt>
                <c:pt idx="25516" formatCode="m/d/yy\ h:mm;@">
                  <c:v>43084.03125</c:v>
                </c:pt>
                <c:pt idx="25517" formatCode="m/d/yy\ h:mm;@">
                  <c:v>43084.041666666664</c:v>
                </c:pt>
                <c:pt idx="25518" formatCode="m/d/yy\ h:mm;@">
                  <c:v>43084.052083333336</c:v>
                </c:pt>
                <c:pt idx="25519" formatCode="m/d/yy\ h:mm;@">
                  <c:v>43084.0625</c:v>
                </c:pt>
                <c:pt idx="25520" formatCode="m/d/yy\ h:mm;@">
                  <c:v>43084.072916666664</c:v>
                </c:pt>
                <c:pt idx="25521" formatCode="m/d/yy\ h:mm;@">
                  <c:v>43084.083333333336</c:v>
                </c:pt>
                <c:pt idx="25522" formatCode="m/d/yy\ h:mm;@">
                  <c:v>43084.09375</c:v>
                </c:pt>
                <c:pt idx="25523" formatCode="m/d/yy\ h:mm;@">
                  <c:v>43084.104166666664</c:v>
                </c:pt>
                <c:pt idx="25524" formatCode="m/d/yy\ h:mm;@">
                  <c:v>43084.114583333336</c:v>
                </c:pt>
                <c:pt idx="25525" formatCode="m/d/yy\ h:mm;@">
                  <c:v>43084.125</c:v>
                </c:pt>
                <c:pt idx="25526" formatCode="m/d/yy\ h:mm;@">
                  <c:v>43084.135416666664</c:v>
                </c:pt>
                <c:pt idx="25527" formatCode="m/d/yy\ h:mm;@">
                  <c:v>43084.145833333336</c:v>
                </c:pt>
                <c:pt idx="25528" formatCode="m/d/yy\ h:mm;@">
                  <c:v>43084.15625</c:v>
                </c:pt>
                <c:pt idx="25529" formatCode="m/d/yy\ h:mm;@">
                  <c:v>43084.166666666664</c:v>
                </c:pt>
                <c:pt idx="25530" formatCode="m/d/yy\ h:mm;@">
                  <c:v>43084.177083333336</c:v>
                </c:pt>
                <c:pt idx="25531" formatCode="m/d/yy\ h:mm;@">
                  <c:v>43084.1875</c:v>
                </c:pt>
                <c:pt idx="25532" formatCode="m/d/yy\ h:mm;@">
                  <c:v>43084.197916666664</c:v>
                </c:pt>
                <c:pt idx="25533" formatCode="m/d/yy\ h:mm;@">
                  <c:v>43084.208333333336</c:v>
                </c:pt>
                <c:pt idx="25534" formatCode="m/d/yy\ h:mm;@">
                  <c:v>43084.21875</c:v>
                </c:pt>
                <c:pt idx="25535" formatCode="m/d/yy\ h:mm;@">
                  <c:v>43084.229166666664</c:v>
                </c:pt>
                <c:pt idx="25536" formatCode="m/d/yy\ h:mm;@">
                  <c:v>43084.239583333336</c:v>
                </c:pt>
                <c:pt idx="25537" formatCode="m/d/yy\ h:mm;@">
                  <c:v>43084.25</c:v>
                </c:pt>
                <c:pt idx="25538" formatCode="m/d/yy\ h:mm;@">
                  <c:v>43084.260416666664</c:v>
                </c:pt>
                <c:pt idx="25539" formatCode="m/d/yy\ h:mm;@">
                  <c:v>43084.270833333336</c:v>
                </c:pt>
                <c:pt idx="25540" formatCode="m/d/yy\ h:mm;@">
                  <c:v>43084.28125</c:v>
                </c:pt>
                <c:pt idx="25541" formatCode="m/d/yy\ h:mm;@">
                  <c:v>43084.291666666664</c:v>
                </c:pt>
                <c:pt idx="25542" formatCode="m/d/yy\ h:mm;@">
                  <c:v>43084.302083333336</c:v>
                </c:pt>
                <c:pt idx="25543" formatCode="m/d/yy\ h:mm;@">
                  <c:v>43084.3125</c:v>
                </c:pt>
                <c:pt idx="25544" formatCode="m/d/yy\ h:mm;@">
                  <c:v>43084.322916666664</c:v>
                </c:pt>
                <c:pt idx="25545" formatCode="m/d/yy\ h:mm;@">
                  <c:v>43084.333333333336</c:v>
                </c:pt>
                <c:pt idx="25546" formatCode="m/d/yy\ h:mm;@">
                  <c:v>43084.34375</c:v>
                </c:pt>
                <c:pt idx="25547" formatCode="m/d/yy\ h:mm;@">
                  <c:v>43084.354166666664</c:v>
                </c:pt>
                <c:pt idx="25548" formatCode="m/d/yy\ h:mm;@">
                  <c:v>43084.364583333336</c:v>
                </c:pt>
                <c:pt idx="25549" formatCode="m/d/yy\ h:mm;@">
                  <c:v>43084.375</c:v>
                </c:pt>
                <c:pt idx="25550" formatCode="m/d/yy\ h:mm;@">
                  <c:v>43084.385416666664</c:v>
                </c:pt>
                <c:pt idx="25551" formatCode="m/d/yy\ h:mm;@">
                  <c:v>43084.395833333336</c:v>
                </c:pt>
                <c:pt idx="25552" formatCode="m/d/yy\ h:mm;@">
                  <c:v>43084.40625</c:v>
                </c:pt>
                <c:pt idx="25553" formatCode="m/d/yy\ h:mm;@">
                  <c:v>43084.416666666664</c:v>
                </c:pt>
                <c:pt idx="25554" formatCode="m/d/yy\ h:mm;@">
                  <c:v>43084.427083333336</c:v>
                </c:pt>
                <c:pt idx="25555" formatCode="m/d/yy\ h:mm;@">
                  <c:v>43084.4375</c:v>
                </c:pt>
                <c:pt idx="25556" formatCode="m/d/yy\ h:mm;@">
                  <c:v>43084.447916666664</c:v>
                </c:pt>
                <c:pt idx="25557" formatCode="m/d/yy\ h:mm;@">
                  <c:v>43084.458333333336</c:v>
                </c:pt>
                <c:pt idx="25558" formatCode="m/d/yy\ h:mm;@">
                  <c:v>43084.46875</c:v>
                </c:pt>
                <c:pt idx="25559" formatCode="m/d/yy\ h:mm;@">
                  <c:v>43084.479166666664</c:v>
                </c:pt>
                <c:pt idx="25560" formatCode="m/d/yy\ h:mm;@">
                  <c:v>43084.489583333336</c:v>
                </c:pt>
                <c:pt idx="25561" formatCode="m/d/yy\ h:mm;@">
                  <c:v>43084.5</c:v>
                </c:pt>
                <c:pt idx="25562" formatCode="m/d/yy\ h:mm;@">
                  <c:v>43084.510416666664</c:v>
                </c:pt>
                <c:pt idx="25563" formatCode="m/d/yy\ h:mm;@">
                  <c:v>43084.520833333336</c:v>
                </c:pt>
                <c:pt idx="25564" formatCode="m/d/yy\ h:mm;@">
                  <c:v>43084.53125</c:v>
                </c:pt>
                <c:pt idx="25565" formatCode="m/d/yy\ h:mm;@">
                  <c:v>43084.541666666664</c:v>
                </c:pt>
                <c:pt idx="25566" formatCode="m/d/yy\ h:mm;@">
                  <c:v>43084.552083333336</c:v>
                </c:pt>
                <c:pt idx="25567" formatCode="m/d/yy\ h:mm;@">
                  <c:v>43084.5625</c:v>
                </c:pt>
                <c:pt idx="25568" formatCode="m/d/yy\ h:mm;@">
                  <c:v>43084.572916666664</c:v>
                </c:pt>
                <c:pt idx="25569" formatCode="m/d/yy\ h:mm;@">
                  <c:v>43084.583333333336</c:v>
                </c:pt>
                <c:pt idx="25570" formatCode="m/d/yy\ h:mm;@">
                  <c:v>43084.59375</c:v>
                </c:pt>
                <c:pt idx="25571" formatCode="m/d/yy\ h:mm;@">
                  <c:v>43084.604166666664</c:v>
                </c:pt>
                <c:pt idx="25572" formatCode="m/d/yy\ h:mm;@">
                  <c:v>43084.614583333336</c:v>
                </c:pt>
                <c:pt idx="25573" formatCode="m/d/yy\ h:mm;@">
                  <c:v>43084.625</c:v>
                </c:pt>
                <c:pt idx="25574" formatCode="m/d/yy\ h:mm;@">
                  <c:v>43084.635416666664</c:v>
                </c:pt>
                <c:pt idx="25575" formatCode="m/d/yy\ h:mm;@">
                  <c:v>43084.645833333336</c:v>
                </c:pt>
                <c:pt idx="25576" formatCode="m/d/yy\ h:mm;@">
                  <c:v>43084.65625</c:v>
                </c:pt>
                <c:pt idx="25577" formatCode="m/d/yy\ h:mm;@">
                  <c:v>43084.666666666664</c:v>
                </c:pt>
                <c:pt idx="25578" formatCode="m/d/yy\ h:mm;@">
                  <c:v>43084.677083333336</c:v>
                </c:pt>
                <c:pt idx="25579" formatCode="m/d/yy\ h:mm;@">
                  <c:v>43084.6875</c:v>
                </c:pt>
                <c:pt idx="25580" formatCode="m/d/yy\ h:mm;@">
                  <c:v>43084.697916666664</c:v>
                </c:pt>
                <c:pt idx="25581" formatCode="m/d/yy\ h:mm;@">
                  <c:v>43084.708333333336</c:v>
                </c:pt>
                <c:pt idx="25582" formatCode="m/d/yy\ h:mm;@">
                  <c:v>43084.71875</c:v>
                </c:pt>
                <c:pt idx="25583" formatCode="m/d/yy\ h:mm;@">
                  <c:v>43084.729166666664</c:v>
                </c:pt>
                <c:pt idx="25584" formatCode="m/d/yy\ h:mm;@">
                  <c:v>43084.739583333336</c:v>
                </c:pt>
                <c:pt idx="25585" formatCode="m/d/yy\ h:mm;@">
                  <c:v>43084.75</c:v>
                </c:pt>
                <c:pt idx="25586" formatCode="m/d/yy\ h:mm;@">
                  <c:v>43084.760416666664</c:v>
                </c:pt>
                <c:pt idx="25587" formatCode="m/d/yy\ h:mm;@">
                  <c:v>43084.770833333336</c:v>
                </c:pt>
                <c:pt idx="25588" formatCode="m/d/yy\ h:mm;@">
                  <c:v>43084.78125</c:v>
                </c:pt>
                <c:pt idx="25589" formatCode="m/d/yy\ h:mm;@">
                  <c:v>43084.791666666664</c:v>
                </c:pt>
                <c:pt idx="25590" formatCode="m/d/yy\ h:mm;@">
                  <c:v>43084.802083333336</c:v>
                </c:pt>
                <c:pt idx="25591" formatCode="m/d/yy\ h:mm;@">
                  <c:v>43084.8125</c:v>
                </c:pt>
                <c:pt idx="25592" formatCode="m/d/yy\ h:mm;@">
                  <c:v>43084.822916666664</c:v>
                </c:pt>
                <c:pt idx="25593" formatCode="m/d/yy\ h:mm;@">
                  <c:v>43084.833333333336</c:v>
                </c:pt>
                <c:pt idx="25594" formatCode="m/d/yy\ h:mm;@">
                  <c:v>43084.84375</c:v>
                </c:pt>
                <c:pt idx="25595" formatCode="m/d/yy\ h:mm;@">
                  <c:v>43084.854166666664</c:v>
                </c:pt>
                <c:pt idx="25596" formatCode="m/d/yy\ h:mm;@">
                  <c:v>43084.864583333336</c:v>
                </c:pt>
                <c:pt idx="25597" formatCode="m/d/yy\ h:mm;@">
                  <c:v>43084.875</c:v>
                </c:pt>
                <c:pt idx="25598" formatCode="m/d/yy\ h:mm;@">
                  <c:v>43084.885416666664</c:v>
                </c:pt>
                <c:pt idx="25599" formatCode="m/d/yy\ h:mm;@">
                  <c:v>43084.895833333336</c:v>
                </c:pt>
                <c:pt idx="25600" formatCode="m/d/yy\ h:mm;@">
                  <c:v>43084.90625</c:v>
                </c:pt>
                <c:pt idx="25601" formatCode="m/d/yy\ h:mm;@">
                  <c:v>43084.916666666664</c:v>
                </c:pt>
                <c:pt idx="25602" formatCode="m/d/yy\ h:mm;@">
                  <c:v>43084.927083333336</c:v>
                </c:pt>
                <c:pt idx="25603" formatCode="m/d/yy\ h:mm;@">
                  <c:v>43084.9375</c:v>
                </c:pt>
                <c:pt idx="25604" formatCode="m/d/yy\ h:mm;@">
                  <c:v>43084.947916666664</c:v>
                </c:pt>
                <c:pt idx="25605" formatCode="m/d/yy\ h:mm;@">
                  <c:v>43084.958333333336</c:v>
                </c:pt>
                <c:pt idx="25606" formatCode="m/d/yy\ h:mm;@">
                  <c:v>43084.96875</c:v>
                </c:pt>
                <c:pt idx="25607" formatCode="m/d/yy\ h:mm;@">
                  <c:v>43084.979166666664</c:v>
                </c:pt>
                <c:pt idx="25608" formatCode="m/d/yy\ h:mm;@">
                  <c:v>43084.989583333336</c:v>
                </c:pt>
                <c:pt idx="25609" formatCode="m/d/yy\ h:mm;@">
                  <c:v>43085</c:v>
                </c:pt>
                <c:pt idx="25610" formatCode="m/d/yy\ h:mm;@">
                  <c:v>43085.010416666664</c:v>
                </c:pt>
                <c:pt idx="25611" formatCode="m/d/yy\ h:mm;@">
                  <c:v>43085.020833333336</c:v>
                </c:pt>
                <c:pt idx="25612" formatCode="m/d/yy\ h:mm;@">
                  <c:v>43085.03125</c:v>
                </c:pt>
                <c:pt idx="25613" formatCode="m/d/yy\ h:mm;@">
                  <c:v>43085.041666666664</c:v>
                </c:pt>
                <c:pt idx="25614" formatCode="m/d/yy\ h:mm;@">
                  <c:v>43085.052083333336</c:v>
                </c:pt>
                <c:pt idx="25615" formatCode="m/d/yy\ h:mm;@">
                  <c:v>43085.0625</c:v>
                </c:pt>
                <c:pt idx="25616" formatCode="m/d/yy\ h:mm;@">
                  <c:v>43085.072916666664</c:v>
                </c:pt>
                <c:pt idx="25617" formatCode="m/d/yy\ h:mm;@">
                  <c:v>43085.083333333336</c:v>
                </c:pt>
                <c:pt idx="25618" formatCode="m/d/yy\ h:mm;@">
                  <c:v>43085.09375</c:v>
                </c:pt>
                <c:pt idx="25619" formatCode="m/d/yy\ h:mm;@">
                  <c:v>43085.104166666664</c:v>
                </c:pt>
                <c:pt idx="25620" formatCode="m/d/yy\ h:mm;@">
                  <c:v>43085.114583333336</c:v>
                </c:pt>
                <c:pt idx="25621" formatCode="m/d/yy\ h:mm;@">
                  <c:v>43085.125</c:v>
                </c:pt>
                <c:pt idx="25622" formatCode="m/d/yy\ h:mm;@">
                  <c:v>43085.135416666664</c:v>
                </c:pt>
                <c:pt idx="25623" formatCode="m/d/yy\ h:mm;@">
                  <c:v>43085.145833333336</c:v>
                </c:pt>
                <c:pt idx="25624" formatCode="m/d/yy\ h:mm;@">
                  <c:v>43085.15625</c:v>
                </c:pt>
                <c:pt idx="25625" formatCode="m/d/yy\ h:mm;@">
                  <c:v>43085.166666666664</c:v>
                </c:pt>
                <c:pt idx="25626" formatCode="m/d/yy\ h:mm;@">
                  <c:v>43085.177083333336</c:v>
                </c:pt>
                <c:pt idx="25627" formatCode="m/d/yy\ h:mm;@">
                  <c:v>43085.1875</c:v>
                </c:pt>
                <c:pt idx="25628" formatCode="m/d/yy\ h:mm;@">
                  <c:v>43085.197916666664</c:v>
                </c:pt>
                <c:pt idx="25629" formatCode="m/d/yy\ h:mm;@">
                  <c:v>43085.208333333336</c:v>
                </c:pt>
                <c:pt idx="25630" formatCode="m/d/yy\ h:mm;@">
                  <c:v>43085.21875</c:v>
                </c:pt>
                <c:pt idx="25631" formatCode="m/d/yy\ h:mm;@">
                  <c:v>43085.229166666664</c:v>
                </c:pt>
                <c:pt idx="25632" formatCode="m/d/yy\ h:mm;@">
                  <c:v>43085.239583333336</c:v>
                </c:pt>
                <c:pt idx="25633" formatCode="m/d/yy\ h:mm;@">
                  <c:v>43085.25</c:v>
                </c:pt>
                <c:pt idx="25634" formatCode="m/d/yy\ h:mm;@">
                  <c:v>43085.260416666664</c:v>
                </c:pt>
                <c:pt idx="25635" formatCode="m/d/yy\ h:mm;@">
                  <c:v>43085.270833333336</c:v>
                </c:pt>
                <c:pt idx="25636" formatCode="m/d/yy\ h:mm;@">
                  <c:v>43085.28125</c:v>
                </c:pt>
                <c:pt idx="25637" formatCode="m/d/yy\ h:mm;@">
                  <c:v>43085.291666666664</c:v>
                </c:pt>
                <c:pt idx="25638" formatCode="m/d/yy\ h:mm;@">
                  <c:v>43085.302083333336</c:v>
                </c:pt>
                <c:pt idx="25639" formatCode="m/d/yy\ h:mm;@">
                  <c:v>43085.3125</c:v>
                </c:pt>
                <c:pt idx="25640" formatCode="m/d/yy\ h:mm;@">
                  <c:v>43085.322916666664</c:v>
                </c:pt>
                <c:pt idx="25641" formatCode="m/d/yy\ h:mm;@">
                  <c:v>43085.333333333336</c:v>
                </c:pt>
                <c:pt idx="25642" formatCode="m/d/yy\ h:mm;@">
                  <c:v>43085.34375</c:v>
                </c:pt>
                <c:pt idx="25643" formatCode="m/d/yy\ h:mm;@">
                  <c:v>43085.354166666664</c:v>
                </c:pt>
                <c:pt idx="25644" formatCode="m/d/yy\ h:mm;@">
                  <c:v>43085.364583333336</c:v>
                </c:pt>
                <c:pt idx="25645" formatCode="m/d/yy\ h:mm;@">
                  <c:v>43085.375</c:v>
                </c:pt>
                <c:pt idx="25646" formatCode="m/d/yy\ h:mm;@">
                  <c:v>43085.385416666664</c:v>
                </c:pt>
                <c:pt idx="25647" formatCode="m/d/yy\ h:mm;@">
                  <c:v>43085.395833333336</c:v>
                </c:pt>
                <c:pt idx="25648" formatCode="m/d/yy\ h:mm;@">
                  <c:v>43085.40625</c:v>
                </c:pt>
                <c:pt idx="25649" formatCode="m/d/yy\ h:mm;@">
                  <c:v>43085.416666666664</c:v>
                </c:pt>
                <c:pt idx="25650" formatCode="m/d/yy\ h:mm;@">
                  <c:v>43085.427083333336</c:v>
                </c:pt>
                <c:pt idx="25651" formatCode="m/d/yy\ h:mm;@">
                  <c:v>43085.4375</c:v>
                </c:pt>
                <c:pt idx="25652" formatCode="m/d/yy\ h:mm;@">
                  <c:v>43085.447916666664</c:v>
                </c:pt>
                <c:pt idx="25653" formatCode="m/d/yy\ h:mm;@">
                  <c:v>43085.458333333336</c:v>
                </c:pt>
                <c:pt idx="25654" formatCode="m/d/yy\ h:mm;@">
                  <c:v>43085.46875</c:v>
                </c:pt>
                <c:pt idx="25655" formatCode="m/d/yy\ h:mm;@">
                  <c:v>43085.479166666664</c:v>
                </c:pt>
                <c:pt idx="25656" formatCode="m/d/yy\ h:mm;@">
                  <c:v>43085.489583333336</c:v>
                </c:pt>
                <c:pt idx="25657" formatCode="m/d/yy\ h:mm;@">
                  <c:v>43085.5</c:v>
                </c:pt>
                <c:pt idx="25658" formatCode="m/d/yy\ h:mm;@">
                  <c:v>43085.510416666664</c:v>
                </c:pt>
                <c:pt idx="25659" formatCode="m/d/yy\ h:mm;@">
                  <c:v>43085.520833333336</c:v>
                </c:pt>
                <c:pt idx="25660" formatCode="m/d/yy\ h:mm;@">
                  <c:v>43085.53125</c:v>
                </c:pt>
                <c:pt idx="25661" formatCode="m/d/yy\ h:mm;@">
                  <c:v>43085.541666666664</c:v>
                </c:pt>
                <c:pt idx="25662" formatCode="m/d/yy\ h:mm;@">
                  <c:v>43085.552083333336</c:v>
                </c:pt>
                <c:pt idx="25663" formatCode="m/d/yy\ h:mm;@">
                  <c:v>43085.5625</c:v>
                </c:pt>
                <c:pt idx="25664" formatCode="m/d/yy\ h:mm;@">
                  <c:v>43085.572916666664</c:v>
                </c:pt>
                <c:pt idx="25665" formatCode="m/d/yy\ h:mm;@">
                  <c:v>43085.583333333336</c:v>
                </c:pt>
                <c:pt idx="25666" formatCode="m/d/yy\ h:mm;@">
                  <c:v>43085.59375</c:v>
                </c:pt>
                <c:pt idx="25667" formatCode="m/d/yy\ h:mm;@">
                  <c:v>43085.604166666664</c:v>
                </c:pt>
                <c:pt idx="25668" formatCode="m/d/yy\ h:mm;@">
                  <c:v>43085.614583333336</c:v>
                </c:pt>
                <c:pt idx="25669" formatCode="m/d/yy\ h:mm;@">
                  <c:v>43085.625</c:v>
                </c:pt>
                <c:pt idx="25670" formatCode="m/d/yy\ h:mm;@">
                  <c:v>43085.635416666664</c:v>
                </c:pt>
                <c:pt idx="25671" formatCode="m/d/yy\ h:mm;@">
                  <c:v>43085.645833333336</c:v>
                </c:pt>
                <c:pt idx="25672" formatCode="m/d/yy\ h:mm;@">
                  <c:v>43085.65625</c:v>
                </c:pt>
                <c:pt idx="25673" formatCode="m/d/yy\ h:mm;@">
                  <c:v>43085.666666666664</c:v>
                </c:pt>
                <c:pt idx="25674" formatCode="m/d/yy\ h:mm;@">
                  <c:v>43085.677083333336</c:v>
                </c:pt>
                <c:pt idx="25675" formatCode="m/d/yy\ h:mm;@">
                  <c:v>43085.6875</c:v>
                </c:pt>
                <c:pt idx="25676" formatCode="m/d/yy\ h:mm;@">
                  <c:v>43085.697916666664</c:v>
                </c:pt>
                <c:pt idx="25677" formatCode="m/d/yy\ h:mm;@">
                  <c:v>43085.708333333336</c:v>
                </c:pt>
                <c:pt idx="25678" formatCode="m/d/yy\ h:mm;@">
                  <c:v>43085.71875</c:v>
                </c:pt>
                <c:pt idx="25679" formatCode="m/d/yy\ h:mm;@">
                  <c:v>43085.729166666664</c:v>
                </c:pt>
                <c:pt idx="25680" formatCode="m/d/yy\ h:mm;@">
                  <c:v>43085.739583333336</c:v>
                </c:pt>
                <c:pt idx="25681" formatCode="m/d/yy\ h:mm;@">
                  <c:v>43085.75</c:v>
                </c:pt>
                <c:pt idx="25682" formatCode="m/d/yy\ h:mm;@">
                  <c:v>43085.760416666664</c:v>
                </c:pt>
                <c:pt idx="25683" formatCode="m/d/yy\ h:mm;@">
                  <c:v>43085.770833333336</c:v>
                </c:pt>
                <c:pt idx="25684" formatCode="m/d/yy\ h:mm;@">
                  <c:v>43085.78125</c:v>
                </c:pt>
                <c:pt idx="25685" formatCode="m/d/yy\ h:mm;@">
                  <c:v>43085.791666666664</c:v>
                </c:pt>
                <c:pt idx="25686" formatCode="m/d/yy\ h:mm;@">
                  <c:v>43085.802083333336</c:v>
                </c:pt>
                <c:pt idx="25687" formatCode="m/d/yy\ h:mm;@">
                  <c:v>43085.8125</c:v>
                </c:pt>
                <c:pt idx="25688" formatCode="m/d/yy\ h:mm;@">
                  <c:v>43085.822916666664</c:v>
                </c:pt>
                <c:pt idx="25689" formatCode="m/d/yy\ h:mm;@">
                  <c:v>43085.833333333336</c:v>
                </c:pt>
                <c:pt idx="25690" formatCode="m/d/yy\ h:mm;@">
                  <c:v>43085.84375</c:v>
                </c:pt>
                <c:pt idx="25691" formatCode="m/d/yy\ h:mm;@">
                  <c:v>43085.854166666664</c:v>
                </c:pt>
                <c:pt idx="25692" formatCode="m/d/yy\ h:mm;@">
                  <c:v>43085.864583333336</c:v>
                </c:pt>
                <c:pt idx="25693" formatCode="m/d/yy\ h:mm;@">
                  <c:v>43085.875</c:v>
                </c:pt>
                <c:pt idx="25694" formatCode="m/d/yy\ h:mm;@">
                  <c:v>43085.885416666664</c:v>
                </c:pt>
                <c:pt idx="25695" formatCode="m/d/yy\ h:mm;@">
                  <c:v>43085.895833333336</c:v>
                </c:pt>
                <c:pt idx="25696" formatCode="m/d/yy\ h:mm;@">
                  <c:v>43085.90625</c:v>
                </c:pt>
                <c:pt idx="25697" formatCode="m/d/yy\ h:mm;@">
                  <c:v>43085.916666666664</c:v>
                </c:pt>
                <c:pt idx="25698" formatCode="m/d/yy\ h:mm;@">
                  <c:v>43085.927083333336</c:v>
                </c:pt>
                <c:pt idx="25699" formatCode="m/d/yy\ h:mm;@">
                  <c:v>43085.9375</c:v>
                </c:pt>
                <c:pt idx="25700" formatCode="m/d/yy\ h:mm;@">
                  <c:v>43085.947916666664</c:v>
                </c:pt>
                <c:pt idx="25701" formatCode="m/d/yy\ h:mm;@">
                  <c:v>43085.958333333336</c:v>
                </c:pt>
                <c:pt idx="25702" formatCode="m/d/yy\ h:mm;@">
                  <c:v>43085.96875</c:v>
                </c:pt>
                <c:pt idx="25703" formatCode="m/d/yy\ h:mm;@">
                  <c:v>43085.979166666664</c:v>
                </c:pt>
                <c:pt idx="25704" formatCode="m/d/yy\ h:mm;@">
                  <c:v>43085.989583333336</c:v>
                </c:pt>
                <c:pt idx="25705" formatCode="m/d/yy\ h:mm;@">
                  <c:v>43086</c:v>
                </c:pt>
                <c:pt idx="25706" formatCode="m/d/yy\ h:mm;@">
                  <c:v>43086.010416666664</c:v>
                </c:pt>
                <c:pt idx="25707" formatCode="m/d/yy\ h:mm;@">
                  <c:v>43086.020833333336</c:v>
                </c:pt>
                <c:pt idx="25708" formatCode="m/d/yy\ h:mm;@">
                  <c:v>43086.03125</c:v>
                </c:pt>
                <c:pt idx="25709" formatCode="m/d/yy\ h:mm;@">
                  <c:v>43086.041666666664</c:v>
                </c:pt>
                <c:pt idx="25710" formatCode="m/d/yy\ h:mm;@">
                  <c:v>43086.052083333336</c:v>
                </c:pt>
                <c:pt idx="25711" formatCode="m/d/yy\ h:mm;@">
                  <c:v>43086.0625</c:v>
                </c:pt>
                <c:pt idx="25712" formatCode="m/d/yy\ h:mm;@">
                  <c:v>43086.072916666664</c:v>
                </c:pt>
                <c:pt idx="25713" formatCode="m/d/yy\ h:mm;@">
                  <c:v>43086.083333333336</c:v>
                </c:pt>
                <c:pt idx="25714" formatCode="m/d/yy\ h:mm;@">
                  <c:v>43086.09375</c:v>
                </c:pt>
                <c:pt idx="25715" formatCode="m/d/yy\ h:mm;@">
                  <c:v>43086.104166666664</c:v>
                </c:pt>
                <c:pt idx="25716" formatCode="m/d/yy\ h:mm;@">
                  <c:v>43086.114583333336</c:v>
                </c:pt>
                <c:pt idx="25717" formatCode="m/d/yy\ h:mm;@">
                  <c:v>43086.125</c:v>
                </c:pt>
                <c:pt idx="25718" formatCode="m/d/yy\ h:mm;@">
                  <c:v>43086.135416666664</c:v>
                </c:pt>
                <c:pt idx="25719" formatCode="m/d/yy\ h:mm;@">
                  <c:v>43086.145833333336</c:v>
                </c:pt>
                <c:pt idx="25720" formatCode="m/d/yy\ h:mm;@">
                  <c:v>43086.15625</c:v>
                </c:pt>
                <c:pt idx="25721" formatCode="m/d/yy\ h:mm;@">
                  <c:v>43086.166666666664</c:v>
                </c:pt>
                <c:pt idx="25722" formatCode="m/d/yy\ h:mm;@">
                  <c:v>43086.177083333336</c:v>
                </c:pt>
                <c:pt idx="25723" formatCode="m/d/yy\ h:mm;@">
                  <c:v>43086.1875</c:v>
                </c:pt>
                <c:pt idx="25724" formatCode="m/d/yy\ h:mm;@">
                  <c:v>43086.197916666664</c:v>
                </c:pt>
                <c:pt idx="25725" formatCode="m/d/yy\ h:mm;@">
                  <c:v>43086.208333333336</c:v>
                </c:pt>
                <c:pt idx="25726" formatCode="m/d/yy\ h:mm;@">
                  <c:v>43086.21875</c:v>
                </c:pt>
                <c:pt idx="25727" formatCode="m/d/yy\ h:mm;@">
                  <c:v>43086.229166666664</c:v>
                </c:pt>
                <c:pt idx="25728" formatCode="m/d/yy\ h:mm;@">
                  <c:v>43086.239583333336</c:v>
                </c:pt>
                <c:pt idx="25729" formatCode="m/d/yy\ h:mm;@">
                  <c:v>43086.25</c:v>
                </c:pt>
                <c:pt idx="25730" formatCode="m/d/yy\ h:mm;@">
                  <c:v>43086.260416666664</c:v>
                </c:pt>
                <c:pt idx="25731" formatCode="m/d/yy\ h:mm;@">
                  <c:v>43086.270833333336</c:v>
                </c:pt>
                <c:pt idx="25732" formatCode="m/d/yy\ h:mm;@">
                  <c:v>43086.28125</c:v>
                </c:pt>
                <c:pt idx="25733" formatCode="m/d/yy\ h:mm;@">
                  <c:v>43086.291666666664</c:v>
                </c:pt>
                <c:pt idx="25734" formatCode="m/d/yy\ h:mm;@">
                  <c:v>43086.302083333336</c:v>
                </c:pt>
                <c:pt idx="25735" formatCode="m/d/yy\ h:mm;@">
                  <c:v>43086.3125</c:v>
                </c:pt>
                <c:pt idx="25736" formatCode="m/d/yy\ h:mm;@">
                  <c:v>43086.322916666664</c:v>
                </c:pt>
                <c:pt idx="25737" formatCode="m/d/yy\ h:mm;@">
                  <c:v>43086.333333333336</c:v>
                </c:pt>
                <c:pt idx="25738" formatCode="m/d/yy\ h:mm;@">
                  <c:v>43086.34375</c:v>
                </c:pt>
                <c:pt idx="25739" formatCode="m/d/yy\ h:mm;@">
                  <c:v>43086.354166666664</c:v>
                </c:pt>
                <c:pt idx="25740" formatCode="m/d/yy\ h:mm;@">
                  <c:v>43086.364583333336</c:v>
                </c:pt>
                <c:pt idx="25741" formatCode="m/d/yy\ h:mm;@">
                  <c:v>43086.375</c:v>
                </c:pt>
                <c:pt idx="25742" formatCode="m/d/yy\ h:mm;@">
                  <c:v>43086.385416666664</c:v>
                </c:pt>
                <c:pt idx="25743" formatCode="m/d/yy\ h:mm;@">
                  <c:v>43086.395833333336</c:v>
                </c:pt>
                <c:pt idx="25744" formatCode="m/d/yy\ h:mm;@">
                  <c:v>43086.40625</c:v>
                </c:pt>
                <c:pt idx="25745" formatCode="m/d/yy\ h:mm;@">
                  <c:v>43086.416666666664</c:v>
                </c:pt>
                <c:pt idx="25746" formatCode="m/d/yy\ h:mm;@">
                  <c:v>43086.427083333336</c:v>
                </c:pt>
                <c:pt idx="25747" formatCode="m/d/yy\ h:mm;@">
                  <c:v>43086.4375</c:v>
                </c:pt>
                <c:pt idx="25748" formatCode="m/d/yy\ h:mm;@">
                  <c:v>43086.447916666664</c:v>
                </c:pt>
                <c:pt idx="25749" formatCode="m/d/yy\ h:mm;@">
                  <c:v>43086.458333333336</c:v>
                </c:pt>
                <c:pt idx="25750" formatCode="m/d/yy\ h:mm;@">
                  <c:v>43086.46875</c:v>
                </c:pt>
                <c:pt idx="25751" formatCode="m/d/yy\ h:mm;@">
                  <c:v>43086.479166666664</c:v>
                </c:pt>
                <c:pt idx="25752" formatCode="m/d/yy\ h:mm;@">
                  <c:v>43086.489583333336</c:v>
                </c:pt>
                <c:pt idx="25753" formatCode="m/d/yy\ h:mm;@">
                  <c:v>43086.5</c:v>
                </c:pt>
                <c:pt idx="25754" formatCode="m/d/yy\ h:mm;@">
                  <c:v>43086.510416666664</c:v>
                </c:pt>
                <c:pt idx="25755" formatCode="m/d/yy\ h:mm;@">
                  <c:v>43086.520833333336</c:v>
                </c:pt>
                <c:pt idx="25756" formatCode="m/d/yy\ h:mm;@">
                  <c:v>43086.53125</c:v>
                </c:pt>
                <c:pt idx="25757" formatCode="m/d/yy\ h:mm;@">
                  <c:v>43086.541666666664</c:v>
                </c:pt>
                <c:pt idx="25758" formatCode="m/d/yy\ h:mm;@">
                  <c:v>43086.552083333336</c:v>
                </c:pt>
                <c:pt idx="25759" formatCode="m/d/yy\ h:mm;@">
                  <c:v>43086.5625</c:v>
                </c:pt>
                <c:pt idx="25760" formatCode="m/d/yy\ h:mm;@">
                  <c:v>43086.572916666664</c:v>
                </c:pt>
                <c:pt idx="25761" formatCode="m/d/yy\ h:mm;@">
                  <c:v>43086.583333333336</c:v>
                </c:pt>
                <c:pt idx="25762" formatCode="m/d/yy\ h:mm;@">
                  <c:v>43086.59375</c:v>
                </c:pt>
                <c:pt idx="25763" formatCode="m/d/yy\ h:mm;@">
                  <c:v>43086.604166666664</c:v>
                </c:pt>
                <c:pt idx="25764" formatCode="m/d/yy\ h:mm;@">
                  <c:v>43086.614583333336</c:v>
                </c:pt>
                <c:pt idx="25765" formatCode="m/d/yy\ h:mm;@">
                  <c:v>43086.625</c:v>
                </c:pt>
                <c:pt idx="25766" formatCode="m/d/yy\ h:mm;@">
                  <c:v>43086.635416666664</c:v>
                </c:pt>
                <c:pt idx="25767" formatCode="m/d/yy\ h:mm;@">
                  <c:v>43086.645833333336</c:v>
                </c:pt>
                <c:pt idx="25768" formatCode="m/d/yy\ h:mm;@">
                  <c:v>43086.65625</c:v>
                </c:pt>
                <c:pt idx="25769" formatCode="m/d/yy\ h:mm;@">
                  <c:v>43086.666666666664</c:v>
                </c:pt>
                <c:pt idx="25770" formatCode="m/d/yy\ h:mm;@">
                  <c:v>43086.677083333336</c:v>
                </c:pt>
                <c:pt idx="25771" formatCode="m/d/yy\ h:mm;@">
                  <c:v>43086.6875</c:v>
                </c:pt>
                <c:pt idx="25772" formatCode="m/d/yy\ h:mm;@">
                  <c:v>43086.697916666664</c:v>
                </c:pt>
                <c:pt idx="25773" formatCode="m/d/yy\ h:mm;@">
                  <c:v>43086.708333333336</c:v>
                </c:pt>
                <c:pt idx="25774" formatCode="m/d/yy\ h:mm;@">
                  <c:v>43086.71875</c:v>
                </c:pt>
                <c:pt idx="25775" formatCode="m/d/yy\ h:mm;@">
                  <c:v>43086.729166666664</c:v>
                </c:pt>
                <c:pt idx="25776" formatCode="m/d/yy\ h:mm;@">
                  <c:v>43086.739583333336</c:v>
                </c:pt>
                <c:pt idx="25777" formatCode="m/d/yy\ h:mm;@">
                  <c:v>43086.75</c:v>
                </c:pt>
                <c:pt idx="25778" formatCode="m/d/yy\ h:mm;@">
                  <c:v>43086.760416666664</c:v>
                </c:pt>
                <c:pt idx="25779" formatCode="m/d/yy\ h:mm;@">
                  <c:v>43086.770833333336</c:v>
                </c:pt>
                <c:pt idx="25780" formatCode="m/d/yy\ h:mm;@">
                  <c:v>43086.78125</c:v>
                </c:pt>
                <c:pt idx="25781" formatCode="m/d/yy\ h:mm;@">
                  <c:v>43086.791666666664</c:v>
                </c:pt>
                <c:pt idx="25782" formatCode="m/d/yy\ h:mm;@">
                  <c:v>43086.802083333336</c:v>
                </c:pt>
                <c:pt idx="25783" formatCode="m/d/yy\ h:mm;@">
                  <c:v>43086.8125</c:v>
                </c:pt>
                <c:pt idx="25784" formatCode="m/d/yy\ h:mm;@">
                  <c:v>43086.822916666664</c:v>
                </c:pt>
                <c:pt idx="25785" formatCode="m/d/yy\ h:mm;@">
                  <c:v>43086.833333333336</c:v>
                </c:pt>
                <c:pt idx="25786" formatCode="m/d/yy\ h:mm;@">
                  <c:v>43086.84375</c:v>
                </c:pt>
                <c:pt idx="25787" formatCode="m/d/yy\ h:mm;@">
                  <c:v>43086.854166666664</c:v>
                </c:pt>
                <c:pt idx="25788" formatCode="m/d/yy\ h:mm;@">
                  <c:v>43086.864583333336</c:v>
                </c:pt>
                <c:pt idx="25789" formatCode="m/d/yy\ h:mm;@">
                  <c:v>43086.875</c:v>
                </c:pt>
                <c:pt idx="25790" formatCode="m/d/yy\ h:mm;@">
                  <c:v>43086.885416666664</c:v>
                </c:pt>
                <c:pt idx="25791" formatCode="m/d/yy\ h:mm;@">
                  <c:v>43086.895833333336</c:v>
                </c:pt>
                <c:pt idx="25792" formatCode="m/d/yy\ h:mm;@">
                  <c:v>43086.90625</c:v>
                </c:pt>
                <c:pt idx="25793" formatCode="m/d/yy\ h:mm;@">
                  <c:v>43086.916666666664</c:v>
                </c:pt>
                <c:pt idx="25794" formatCode="m/d/yy\ h:mm;@">
                  <c:v>43086.927083333336</c:v>
                </c:pt>
                <c:pt idx="25795" formatCode="m/d/yy\ h:mm;@">
                  <c:v>43086.9375</c:v>
                </c:pt>
                <c:pt idx="25796" formatCode="m/d/yy\ h:mm;@">
                  <c:v>43086.947916666664</c:v>
                </c:pt>
                <c:pt idx="25797" formatCode="m/d/yy\ h:mm;@">
                  <c:v>43086.958333333336</c:v>
                </c:pt>
                <c:pt idx="25798" formatCode="m/d/yy\ h:mm;@">
                  <c:v>43086.96875</c:v>
                </c:pt>
                <c:pt idx="25799" formatCode="m/d/yy\ h:mm;@">
                  <c:v>43086.979166666664</c:v>
                </c:pt>
                <c:pt idx="25800" formatCode="m/d/yy\ h:mm;@">
                  <c:v>43086.989583333336</c:v>
                </c:pt>
                <c:pt idx="25801" formatCode="m/d/yy\ h:mm;@">
                  <c:v>43087</c:v>
                </c:pt>
                <c:pt idx="25802" formatCode="m/d/yy\ h:mm;@">
                  <c:v>43087.010416666664</c:v>
                </c:pt>
                <c:pt idx="25803" formatCode="m/d/yy\ h:mm;@">
                  <c:v>43087.020833333336</c:v>
                </c:pt>
                <c:pt idx="25804" formatCode="m/d/yy\ h:mm;@">
                  <c:v>43087.03125</c:v>
                </c:pt>
                <c:pt idx="25805" formatCode="m/d/yy\ h:mm;@">
                  <c:v>43087.041666666664</c:v>
                </c:pt>
                <c:pt idx="25806" formatCode="m/d/yy\ h:mm;@">
                  <c:v>43087.052083333336</c:v>
                </c:pt>
                <c:pt idx="25807" formatCode="m/d/yy\ h:mm;@">
                  <c:v>43087.0625</c:v>
                </c:pt>
                <c:pt idx="25808" formatCode="m/d/yy\ h:mm;@">
                  <c:v>43087.072916666664</c:v>
                </c:pt>
                <c:pt idx="25809" formatCode="m/d/yy\ h:mm;@">
                  <c:v>43087.083333333336</c:v>
                </c:pt>
                <c:pt idx="25810" formatCode="m/d/yy\ h:mm;@">
                  <c:v>43087.09375</c:v>
                </c:pt>
                <c:pt idx="25811" formatCode="m/d/yy\ h:mm;@">
                  <c:v>43087.104166666664</c:v>
                </c:pt>
                <c:pt idx="25812" formatCode="m/d/yy\ h:mm;@">
                  <c:v>43087.114583333336</c:v>
                </c:pt>
                <c:pt idx="25813" formatCode="m/d/yy\ h:mm;@">
                  <c:v>43087.125</c:v>
                </c:pt>
                <c:pt idx="25814" formatCode="m/d/yy\ h:mm;@">
                  <c:v>43087.135416666664</c:v>
                </c:pt>
                <c:pt idx="25815" formatCode="m/d/yy\ h:mm;@">
                  <c:v>43087.145833333336</c:v>
                </c:pt>
                <c:pt idx="25816" formatCode="m/d/yy\ h:mm;@">
                  <c:v>43087.15625</c:v>
                </c:pt>
                <c:pt idx="25817" formatCode="m/d/yy\ h:mm;@">
                  <c:v>43087.166666666664</c:v>
                </c:pt>
                <c:pt idx="25818" formatCode="m/d/yy\ h:mm;@">
                  <c:v>43087.177083333336</c:v>
                </c:pt>
                <c:pt idx="25819" formatCode="m/d/yy\ h:mm;@">
                  <c:v>43087.1875</c:v>
                </c:pt>
                <c:pt idx="25820" formatCode="m/d/yy\ h:mm;@">
                  <c:v>43087.197916666664</c:v>
                </c:pt>
                <c:pt idx="25821" formatCode="m/d/yy\ h:mm;@">
                  <c:v>43087.208333333336</c:v>
                </c:pt>
                <c:pt idx="25822" formatCode="m/d/yy\ h:mm;@">
                  <c:v>43087.21875</c:v>
                </c:pt>
                <c:pt idx="25823" formatCode="m/d/yy\ h:mm;@">
                  <c:v>43087.229166666664</c:v>
                </c:pt>
                <c:pt idx="25824" formatCode="m/d/yy\ h:mm;@">
                  <c:v>43087.239583333336</c:v>
                </c:pt>
                <c:pt idx="25825" formatCode="m/d/yy\ h:mm;@">
                  <c:v>43087.25</c:v>
                </c:pt>
                <c:pt idx="25826" formatCode="m/d/yy\ h:mm;@">
                  <c:v>43087.260416666664</c:v>
                </c:pt>
                <c:pt idx="25827" formatCode="m/d/yy\ h:mm;@">
                  <c:v>43087.270833333336</c:v>
                </c:pt>
                <c:pt idx="25828" formatCode="m/d/yy\ h:mm;@">
                  <c:v>43087.28125</c:v>
                </c:pt>
                <c:pt idx="25829" formatCode="m/d/yy\ h:mm;@">
                  <c:v>43087.291666666664</c:v>
                </c:pt>
                <c:pt idx="25830" formatCode="m/d/yy\ h:mm;@">
                  <c:v>43087.302083333336</c:v>
                </c:pt>
                <c:pt idx="25831" formatCode="m/d/yy\ h:mm;@">
                  <c:v>43087.3125</c:v>
                </c:pt>
                <c:pt idx="25832" formatCode="m/d/yy\ h:mm;@">
                  <c:v>43087.322916666664</c:v>
                </c:pt>
                <c:pt idx="25833" formatCode="m/d/yy\ h:mm;@">
                  <c:v>43087.333333333336</c:v>
                </c:pt>
                <c:pt idx="25834" formatCode="m/d/yy\ h:mm;@">
                  <c:v>43087.34375</c:v>
                </c:pt>
                <c:pt idx="25835" formatCode="m/d/yy\ h:mm;@">
                  <c:v>43087.354166666664</c:v>
                </c:pt>
                <c:pt idx="25836" formatCode="m/d/yy\ h:mm;@">
                  <c:v>43087.364583333336</c:v>
                </c:pt>
                <c:pt idx="25837" formatCode="m/d/yy\ h:mm;@">
                  <c:v>43087.375</c:v>
                </c:pt>
                <c:pt idx="25838" formatCode="m/d/yy\ h:mm;@">
                  <c:v>43087.385416666664</c:v>
                </c:pt>
                <c:pt idx="25839" formatCode="m/d/yy\ h:mm;@">
                  <c:v>43087.395833333336</c:v>
                </c:pt>
                <c:pt idx="25840" formatCode="m/d/yy\ h:mm;@">
                  <c:v>43087.40625</c:v>
                </c:pt>
                <c:pt idx="25841" formatCode="m/d/yy\ h:mm;@">
                  <c:v>43087.416666666664</c:v>
                </c:pt>
                <c:pt idx="25842" formatCode="m/d/yy\ h:mm;@">
                  <c:v>43087.427083333336</c:v>
                </c:pt>
                <c:pt idx="25843" formatCode="m/d/yy\ h:mm;@">
                  <c:v>43087.4375</c:v>
                </c:pt>
                <c:pt idx="25844" formatCode="m/d/yy\ h:mm;@">
                  <c:v>43087.447916666664</c:v>
                </c:pt>
                <c:pt idx="25845" formatCode="m/d/yy\ h:mm;@">
                  <c:v>43087.458333333336</c:v>
                </c:pt>
                <c:pt idx="25846" formatCode="m/d/yy\ h:mm;@">
                  <c:v>43087.46875</c:v>
                </c:pt>
                <c:pt idx="25847" formatCode="m/d/yy\ h:mm;@">
                  <c:v>43087.479166666664</c:v>
                </c:pt>
                <c:pt idx="25848" formatCode="m/d/yy\ h:mm;@">
                  <c:v>43087.489583333336</c:v>
                </c:pt>
                <c:pt idx="25849" formatCode="m/d/yy\ h:mm;@">
                  <c:v>43087.5</c:v>
                </c:pt>
                <c:pt idx="25850" formatCode="m/d/yy\ h:mm;@">
                  <c:v>43087.510416666664</c:v>
                </c:pt>
                <c:pt idx="25851" formatCode="m/d/yy\ h:mm;@">
                  <c:v>43087.520833333336</c:v>
                </c:pt>
                <c:pt idx="25852" formatCode="m/d/yy\ h:mm;@">
                  <c:v>43087.53125</c:v>
                </c:pt>
                <c:pt idx="25853" formatCode="m/d/yy\ h:mm;@">
                  <c:v>43087.541666666664</c:v>
                </c:pt>
                <c:pt idx="25854" formatCode="m/d/yy\ h:mm;@">
                  <c:v>43087.552083333336</c:v>
                </c:pt>
                <c:pt idx="25855" formatCode="m/d/yy\ h:mm;@">
                  <c:v>43087.5625</c:v>
                </c:pt>
                <c:pt idx="25856" formatCode="m/d/yy\ h:mm;@">
                  <c:v>43087.572916666664</c:v>
                </c:pt>
                <c:pt idx="25857" formatCode="m/d/yy\ h:mm;@">
                  <c:v>43087.583333333336</c:v>
                </c:pt>
                <c:pt idx="25858" formatCode="m/d/yy\ h:mm;@">
                  <c:v>43087.59375</c:v>
                </c:pt>
                <c:pt idx="25859" formatCode="m/d/yy\ h:mm;@">
                  <c:v>43087.604166666664</c:v>
                </c:pt>
                <c:pt idx="25860" formatCode="m/d/yy\ h:mm;@">
                  <c:v>43087.614583333336</c:v>
                </c:pt>
                <c:pt idx="25861" formatCode="m/d/yy\ h:mm;@">
                  <c:v>43087.625</c:v>
                </c:pt>
                <c:pt idx="25862" formatCode="m/d/yy\ h:mm;@">
                  <c:v>43087.635416666664</c:v>
                </c:pt>
                <c:pt idx="25863" formatCode="m/d/yy\ h:mm;@">
                  <c:v>43087.645833333336</c:v>
                </c:pt>
                <c:pt idx="25864" formatCode="m/d/yy\ h:mm;@">
                  <c:v>43087.65625</c:v>
                </c:pt>
                <c:pt idx="25865" formatCode="m/d/yy\ h:mm;@">
                  <c:v>43087.666666666664</c:v>
                </c:pt>
                <c:pt idx="25866" formatCode="m/d/yy\ h:mm;@">
                  <c:v>43087.677083333336</c:v>
                </c:pt>
                <c:pt idx="25867" formatCode="m/d/yy\ h:mm;@">
                  <c:v>43087.6875</c:v>
                </c:pt>
                <c:pt idx="25868" formatCode="m/d/yy\ h:mm;@">
                  <c:v>43087.697916666664</c:v>
                </c:pt>
                <c:pt idx="25869" formatCode="m/d/yy\ h:mm;@">
                  <c:v>43087.708333333336</c:v>
                </c:pt>
                <c:pt idx="25870" formatCode="m/d/yy\ h:mm;@">
                  <c:v>43087.71875</c:v>
                </c:pt>
                <c:pt idx="25871" formatCode="m/d/yy\ h:mm;@">
                  <c:v>43087.729166666664</c:v>
                </c:pt>
                <c:pt idx="25872" formatCode="m/d/yy\ h:mm;@">
                  <c:v>43087.739583333336</c:v>
                </c:pt>
                <c:pt idx="25873" formatCode="m/d/yy\ h:mm;@">
                  <c:v>43087.75</c:v>
                </c:pt>
                <c:pt idx="25874" formatCode="m/d/yy\ h:mm;@">
                  <c:v>43087.760416666664</c:v>
                </c:pt>
                <c:pt idx="25875" formatCode="m/d/yy\ h:mm;@">
                  <c:v>43087.770833333336</c:v>
                </c:pt>
                <c:pt idx="25876" formatCode="m/d/yy\ h:mm;@">
                  <c:v>43087.78125</c:v>
                </c:pt>
                <c:pt idx="25877" formatCode="m/d/yy\ h:mm;@">
                  <c:v>43087.791666666664</c:v>
                </c:pt>
                <c:pt idx="25878" formatCode="m/d/yy\ h:mm;@">
                  <c:v>43087.802083333336</c:v>
                </c:pt>
                <c:pt idx="25879" formatCode="m/d/yy\ h:mm;@">
                  <c:v>43087.8125</c:v>
                </c:pt>
                <c:pt idx="25880" formatCode="m/d/yy\ h:mm;@">
                  <c:v>43087.822916666664</c:v>
                </c:pt>
                <c:pt idx="25881" formatCode="m/d/yy\ h:mm;@">
                  <c:v>43087.833333333336</c:v>
                </c:pt>
                <c:pt idx="25882" formatCode="m/d/yy\ h:mm;@">
                  <c:v>43087.84375</c:v>
                </c:pt>
                <c:pt idx="25883" formatCode="m/d/yy\ h:mm;@">
                  <c:v>43087.854166666664</c:v>
                </c:pt>
                <c:pt idx="25884" formatCode="m/d/yy\ h:mm;@">
                  <c:v>43087.864583333336</c:v>
                </c:pt>
                <c:pt idx="25885" formatCode="m/d/yy\ h:mm;@">
                  <c:v>43087.875</c:v>
                </c:pt>
                <c:pt idx="25886" formatCode="m/d/yy\ h:mm;@">
                  <c:v>43087.885416666664</c:v>
                </c:pt>
                <c:pt idx="25887" formatCode="m/d/yy\ h:mm;@">
                  <c:v>43087.895833333336</c:v>
                </c:pt>
                <c:pt idx="25888" formatCode="m/d/yy\ h:mm;@">
                  <c:v>43087.90625</c:v>
                </c:pt>
                <c:pt idx="25889" formatCode="m/d/yy\ h:mm;@">
                  <c:v>43087.916666666664</c:v>
                </c:pt>
                <c:pt idx="25890" formatCode="m/d/yy\ h:mm;@">
                  <c:v>43087.927083333336</c:v>
                </c:pt>
                <c:pt idx="25891" formatCode="m/d/yy\ h:mm;@">
                  <c:v>43087.9375</c:v>
                </c:pt>
                <c:pt idx="25892" formatCode="m/d/yy\ h:mm;@">
                  <c:v>43087.947916666664</c:v>
                </c:pt>
                <c:pt idx="25893" formatCode="m/d/yy\ h:mm;@">
                  <c:v>43087.958333333336</c:v>
                </c:pt>
                <c:pt idx="25894" formatCode="m/d/yy\ h:mm;@">
                  <c:v>43087.96875</c:v>
                </c:pt>
                <c:pt idx="25895" formatCode="m/d/yy\ h:mm;@">
                  <c:v>43087.979166666664</c:v>
                </c:pt>
                <c:pt idx="25896" formatCode="m/d/yy\ h:mm;@">
                  <c:v>43087.989583333336</c:v>
                </c:pt>
                <c:pt idx="25897" formatCode="m/d/yy\ h:mm;@">
                  <c:v>43088</c:v>
                </c:pt>
                <c:pt idx="25898" formatCode="m/d/yy\ h:mm;@">
                  <c:v>43088.010416666664</c:v>
                </c:pt>
                <c:pt idx="25899" formatCode="m/d/yy\ h:mm;@">
                  <c:v>43088.020833333336</c:v>
                </c:pt>
                <c:pt idx="25900" formatCode="m/d/yy\ h:mm;@">
                  <c:v>43088.03125</c:v>
                </c:pt>
                <c:pt idx="25901" formatCode="m/d/yy\ h:mm;@">
                  <c:v>43088.041666666664</c:v>
                </c:pt>
                <c:pt idx="25902" formatCode="m/d/yy\ h:mm;@">
                  <c:v>43088.052083333336</c:v>
                </c:pt>
                <c:pt idx="25903" formatCode="m/d/yy\ h:mm;@">
                  <c:v>43088.0625</c:v>
                </c:pt>
                <c:pt idx="25904" formatCode="m/d/yy\ h:mm;@">
                  <c:v>43088.072916666664</c:v>
                </c:pt>
                <c:pt idx="25905" formatCode="m/d/yy\ h:mm;@">
                  <c:v>43088.083333333336</c:v>
                </c:pt>
                <c:pt idx="25906" formatCode="m/d/yy\ h:mm;@">
                  <c:v>43088.09375</c:v>
                </c:pt>
                <c:pt idx="25907" formatCode="m/d/yy\ h:mm;@">
                  <c:v>43088.104166666664</c:v>
                </c:pt>
                <c:pt idx="25908" formatCode="m/d/yy\ h:mm;@">
                  <c:v>43088.114583333336</c:v>
                </c:pt>
                <c:pt idx="25909" formatCode="m/d/yy\ h:mm;@">
                  <c:v>43088.125</c:v>
                </c:pt>
                <c:pt idx="25910" formatCode="m/d/yy\ h:mm;@">
                  <c:v>43088.135416666664</c:v>
                </c:pt>
                <c:pt idx="25911" formatCode="m/d/yy\ h:mm;@">
                  <c:v>43088.145833333336</c:v>
                </c:pt>
                <c:pt idx="25912" formatCode="m/d/yy\ h:mm;@">
                  <c:v>43088.15625</c:v>
                </c:pt>
                <c:pt idx="25913" formatCode="m/d/yy\ h:mm;@">
                  <c:v>43088.166666666664</c:v>
                </c:pt>
                <c:pt idx="25914" formatCode="m/d/yy\ h:mm;@">
                  <c:v>43088.177083333336</c:v>
                </c:pt>
                <c:pt idx="25915" formatCode="m/d/yy\ h:mm;@">
                  <c:v>43088.1875</c:v>
                </c:pt>
                <c:pt idx="25916" formatCode="m/d/yy\ h:mm;@">
                  <c:v>43088.197916666664</c:v>
                </c:pt>
                <c:pt idx="25917" formatCode="m/d/yy\ h:mm;@">
                  <c:v>43088.208333333336</c:v>
                </c:pt>
                <c:pt idx="25918" formatCode="m/d/yy\ h:mm;@">
                  <c:v>43088.21875</c:v>
                </c:pt>
                <c:pt idx="25919" formatCode="m/d/yy\ h:mm;@">
                  <c:v>43088.229166666664</c:v>
                </c:pt>
                <c:pt idx="25920" formatCode="m/d/yy\ h:mm;@">
                  <c:v>43088.239583333336</c:v>
                </c:pt>
                <c:pt idx="25921" formatCode="m/d/yy\ h:mm;@">
                  <c:v>43088.25</c:v>
                </c:pt>
                <c:pt idx="25922" formatCode="m/d/yy\ h:mm;@">
                  <c:v>43088.260416666664</c:v>
                </c:pt>
                <c:pt idx="25923" formatCode="m/d/yy\ h:mm;@">
                  <c:v>43088.270833333336</c:v>
                </c:pt>
                <c:pt idx="25924" formatCode="m/d/yy\ h:mm;@">
                  <c:v>43088.28125</c:v>
                </c:pt>
                <c:pt idx="25925" formatCode="m/d/yy\ h:mm;@">
                  <c:v>43088.291666666664</c:v>
                </c:pt>
                <c:pt idx="25926" formatCode="m/d/yy\ h:mm;@">
                  <c:v>43088.302083333336</c:v>
                </c:pt>
                <c:pt idx="25927" formatCode="m/d/yy\ h:mm;@">
                  <c:v>43088.3125</c:v>
                </c:pt>
                <c:pt idx="25928" formatCode="m/d/yy\ h:mm;@">
                  <c:v>43088.322916666664</c:v>
                </c:pt>
                <c:pt idx="25929" formatCode="m/d/yy\ h:mm;@">
                  <c:v>43088.333333333336</c:v>
                </c:pt>
                <c:pt idx="25930" formatCode="m/d/yy\ h:mm;@">
                  <c:v>43088.34375</c:v>
                </c:pt>
                <c:pt idx="25931" formatCode="m/d/yy\ h:mm;@">
                  <c:v>43088.354166666664</c:v>
                </c:pt>
                <c:pt idx="25932" formatCode="m/d/yy\ h:mm;@">
                  <c:v>43088.364583333336</c:v>
                </c:pt>
                <c:pt idx="25933" formatCode="m/d/yy\ h:mm;@">
                  <c:v>43088.375</c:v>
                </c:pt>
                <c:pt idx="25934" formatCode="m/d/yy\ h:mm;@">
                  <c:v>43088.385416666664</c:v>
                </c:pt>
                <c:pt idx="25935" formatCode="m/d/yy\ h:mm;@">
                  <c:v>43088.395833333336</c:v>
                </c:pt>
                <c:pt idx="25936" formatCode="m/d/yy\ h:mm;@">
                  <c:v>43088.40625</c:v>
                </c:pt>
                <c:pt idx="25937" formatCode="m/d/yy\ h:mm;@">
                  <c:v>43088.416666666664</c:v>
                </c:pt>
                <c:pt idx="25938" formatCode="m/d/yy\ h:mm;@">
                  <c:v>43088.427083333336</c:v>
                </c:pt>
                <c:pt idx="25939" formatCode="m/d/yy\ h:mm;@">
                  <c:v>43088.4375</c:v>
                </c:pt>
                <c:pt idx="25940" formatCode="m/d/yy\ h:mm;@">
                  <c:v>43088.447916666664</c:v>
                </c:pt>
                <c:pt idx="25941" formatCode="m/d/yy\ h:mm;@">
                  <c:v>43088.458333333336</c:v>
                </c:pt>
                <c:pt idx="25942" formatCode="m/d/yy\ h:mm;@">
                  <c:v>43088.46875</c:v>
                </c:pt>
                <c:pt idx="25943" formatCode="m/d/yy\ h:mm;@">
                  <c:v>43088.479166666664</c:v>
                </c:pt>
                <c:pt idx="25944" formatCode="m/d/yy\ h:mm;@">
                  <c:v>43088.489583333336</c:v>
                </c:pt>
                <c:pt idx="25945" formatCode="m/d/yy\ h:mm;@">
                  <c:v>43088.5</c:v>
                </c:pt>
                <c:pt idx="25946" formatCode="m/d/yy\ h:mm;@">
                  <c:v>43088.510416666664</c:v>
                </c:pt>
                <c:pt idx="25947" formatCode="m/d/yy\ h:mm;@">
                  <c:v>43088.520833333336</c:v>
                </c:pt>
                <c:pt idx="25948" formatCode="m/d/yy\ h:mm;@">
                  <c:v>43088.53125</c:v>
                </c:pt>
                <c:pt idx="25949" formatCode="m/d/yy\ h:mm;@">
                  <c:v>43088.541666666664</c:v>
                </c:pt>
                <c:pt idx="25950" formatCode="m/d/yy\ h:mm;@">
                  <c:v>43088.552083333336</c:v>
                </c:pt>
                <c:pt idx="25951" formatCode="m/d/yy\ h:mm;@">
                  <c:v>43088.5625</c:v>
                </c:pt>
                <c:pt idx="25952" formatCode="m/d/yy\ h:mm;@">
                  <c:v>43088.572916666664</c:v>
                </c:pt>
                <c:pt idx="25953" formatCode="m/d/yy\ h:mm;@">
                  <c:v>43088.583333333336</c:v>
                </c:pt>
                <c:pt idx="25954" formatCode="m/d/yy\ h:mm;@">
                  <c:v>43088.59375</c:v>
                </c:pt>
                <c:pt idx="25955" formatCode="m/d/yy\ h:mm;@">
                  <c:v>43088.604166666664</c:v>
                </c:pt>
                <c:pt idx="25956" formatCode="m/d/yy\ h:mm;@">
                  <c:v>43088.614583333336</c:v>
                </c:pt>
                <c:pt idx="25957" formatCode="m/d/yy\ h:mm;@">
                  <c:v>43088.625</c:v>
                </c:pt>
                <c:pt idx="25958" formatCode="m/d/yy\ h:mm;@">
                  <c:v>43088.635416666664</c:v>
                </c:pt>
                <c:pt idx="25959" formatCode="m/d/yy\ h:mm;@">
                  <c:v>43088.645833333336</c:v>
                </c:pt>
                <c:pt idx="25960" formatCode="m/d/yy\ h:mm;@">
                  <c:v>43088.65625</c:v>
                </c:pt>
                <c:pt idx="25961" formatCode="m/d/yy\ h:mm;@">
                  <c:v>43088.666666666664</c:v>
                </c:pt>
                <c:pt idx="25962" formatCode="m/d/yy\ h:mm;@">
                  <c:v>43088.677083333336</c:v>
                </c:pt>
                <c:pt idx="25963" formatCode="m/d/yy\ h:mm;@">
                  <c:v>43088.6875</c:v>
                </c:pt>
                <c:pt idx="25964" formatCode="m/d/yy\ h:mm;@">
                  <c:v>43088.697916666664</c:v>
                </c:pt>
                <c:pt idx="25965" formatCode="m/d/yy\ h:mm;@">
                  <c:v>43088.708333333336</c:v>
                </c:pt>
                <c:pt idx="25966" formatCode="m/d/yy\ h:mm;@">
                  <c:v>43088.71875</c:v>
                </c:pt>
                <c:pt idx="25967" formatCode="m/d/yy\ h:mm;@">
                  <c:v>43088.729166666664</c:v>
                </c:pt>
                <c:pt idx="25968" formatCode="m/d/yy\ h:mm;@">
                  <c:v>43088.739583333336</c:v>
                </c:pt>
                <c:pt idx="25969" formatCode="m/d/yy\ h:mm;@">
                  <c:v>43088.75</c:v>
                </c:pt>
                <c:pt idx="25970" formatCode="m/d/yy\ h:mm;@">
                  <c:v>43088.760416666664</c:v>
                </c:pt>
                <c:pt idx="25971" formatCode="m/d/yy\ h:mm;@">
                  <c:v>43088.770833333336</c:v>
                </c:pt>
                <c:pt idx="25972" formatCode="m/d/yy\ h:mm;@">
                  <c:v>43088.78125</c:v>
                </c:pt>
                <c:pt idx="25973" formatCode="m/d/yy\ h:mm;@">
                  <c:v>43088.791666666664</c:v>
                </c:pt>
                <c:pt idx="25974" formatCode="m/d/yy\ h:mm;@">
                  <c:v>43088.802083333336</c:v>
                </c:pt>
                <c:pt idx="25975" formatCode="m/d/yy\ h:mm;@">
                  <c:v>43088.8125</c:v>
                </c:pt>
                <c:pt idx="25976" formatCode="m/d/yy\ h:mm;@">
                  <c:v>43088.822916666664</c:v>
                </c:pt>
                <c:pt idx="25977" formatCode="m/d/yy\ h:mm;@">
                  <c:v>43088.833333333336</c:v>
                </c:pt>
                <c:pt idx="25978" formatCode="m/d/yy\ h:mm;@">
                  <c:v>43088.84375</c:v>
                </c:pt>
                <c:pt idx="25979" formatCode="m/d/yy\ h:mm;@">
                  <c:v>43088.854166666664</c:v>
                </c:pt>
                <c:pt idx="25980" formatCode="m/d/yy\ h:mm;@">
                  <c:v>43088.864583333336</c:v>
                </c:pt>
                <c:pt idx="25981" formatCode="m/d/yy\ h:mm;@">
                  <c:v>43088.875</c:v>
                </c:pt>
                <c:pt idx="25982" formatCode="m/d/yy\ h:mm;@">
                  <c:v>43088.885416666664</c:v>
                </c:pt>
                <c:pt idx="25983" formatCode="m/d/yy\ h:mm;@">
                  <c:v>43088.895833333336</c:v>
                </c:pt>
                <c:pt idx="25984" formatCode="m/d/yy\ h:mm;@">
                  <c:v>43088.90625</c:v>
                </c:pt>
                <c:pt idx="25985" formatCode="m/d/yy\ h:mm;@">
                  <c:v>43088.916666666664</c:v>
                </c:pt>
                <c:pt idx="25986" formatCode="m/d/yy\ h:mm;@">
                  <c:v>43088.927083333336</c:v>
                </c:pt>
                <c:pt idx="25987" formatCode="m/d/yy\ h:mm;@">
                  <c:v>43088.9375</c:v>
                </c:pt>
                <c:pt idx="25988" formatCode="m/d/yy\ h:mm;@">
                  <c:v>43088.947916666664</c:v>
                </c:pt>
                <c:pt idx="25989" formatCode="m/d/yy\ h:mm;@">
                  <c:v>43088.958333333336</c:v>
                </c:pt>
                <c:pt idx="25990" formatCode="m/d/yy\ h:mm;@">
                  <c:v>43088.96875</c:v>
                </c:pt>
                <c:pt idx="25991" formatCode="m/d/yy\ h:mm;@">
                  <c:v>43088.979166666664</c:v>
                </c:pt>
                <c:pt idx="25992" formatCode="m/d/yy\ h:mm;@">
                  <c:v>43088.989583333336</c:v>
                </c:pt>
                <c:pt idx="25993" formatCode="m/d/yy\ h:mm;@">
                  <c:v>43089</c:v>
                </c:pt>
                <c:pt idx="25994" formatCode="m/d/yy\ h:mm;@">
                  <c:v>43089.010416666664</c:v>
                </c:pt>
                <c:pt idx="25995" formatCode="m/d/yy\ h:mm;@">
                  <c:v>43089.020833333336</c:v>
                </c:pt>
                <c:pt idx="25996" formatCode="m/d/yy\ h:mm;@">
                  <c:v>43089.03125</c:v>
                </c:pt>
                <c:pt idx="25997" formatCode="m/d/yy\ h:mm;@">
                  <c:v>43089.041666666664</c:v>
                </c:pt>
                <c:pt idx="25998" formatCode="m/d/yy\ h:mm;@">
                  <c:v>43089.052083333336</c:v>
                </c:pt>
                <c:pt idx="25999" formatCode="m/d/yy\ h:mm;@">
                  <c:v>43089.0625</c:v>
                </c:pt>
                <c:pt idx="26000" formatCode="m/d/yy\ h:mm;@">
                  <c:v>43089.072916666664</c:v>
                </c:pt>
                <c:pt idx="26001" formatCode="m/d/yy\ h:mm;@">
                  <c:v>43089.083333333336</c:v>
                </c:pt>
                <c:pt idx="26002" formatCode="m/d/yy\ h:mm;@">
                  <c:v>43089.09375</c:v>
                </c:pt>
                <c:pt idx="26003" formatCode="m/d/yy\ h:mm;@">
                  <c:v>43089.104166666664</c:v>
                </c:pt>
                <c:pt idx="26004" formatCode="m/d/yy\ h:mm;@">
                  <c:v>43089.114583333336</c:v>
                </c:pt>
                <c:pt idx="26005" formatCode="m/d/yy\ h:mm;@">
                  <c:v>43089.125</c:v>
                </c:pt>
                <c:pt idx="26006" formatCode="m/d/yy\ h:mm;@">
                  <c:v>43089.135416666664</c:v>
                </c:pt>
                <c:pt idx="26007" formatCode="m/d/yy\ h:mm;@">
                  <c:v>43089.145833333336</c:v>
                </c:pt>
                <c:pt idx="26008" formatCode="m/d/yy\ h:mm;@">
                  <c:v>43089.15625</c:v>
                </c:pt>
                <c:pt idx="26009" formatCode="m/d/yy\ h:mm;@">
                  <c:v>43089.166666666664</c:v>
                </c:pt>
                <c:pt idx="26010" formatCode="m/d/yy\ h:mm;@">
                  <c:v>43089.177083333336</c:v>
                </c:pt>
                <c:pt idx="26011" formatCode="m/d/yy\ h:mm;@">
                  <c:v>43089.1875</c:v>
                </c:pt>
                <c:pt idx="26012" formatCode="m/d/yy\ h:mm;@">
                  <c:v>43089.197916666664</c:v>
                </c:pt>
                <c:pt idx="26013" formatCode="m/d/yy\ h:mm;@">
                  <c:v>43089.208333333336</c:v>
                </c:pt>
                <c:pt idx="26014" formatCode="m/d/yy\ h:mm;@">
                  <c:v>43089.21875</c:v>
                </c:pt>
                <c:pt idx="26015" formatCode="m/d/yy\ h:mm;@">
                  <c:v>43089.229166666664</c:v>
                </c:pt>
                <c:pt idx="26016" formatCode="m/d/yy\ h:mm;@">
                  <c:v>43089.239583333336</c:v>
                </c:pt>
                <c:pt idx="26017" formatCode="m/d/yy\ h:mm;@">
                  <c:v>43089.25</c:v>
                </c:pt>
                <c:pt idx="26018" formatCode="m/d/yy\ h:mm;@">
                  <c:v>43089.260416666664</c:v>
                </c:pt>
                <c:pt idx="26019" formatCode="m/d/yy\ h:mm;@">
                  <c:v>43089.270833333336</c:v>
                </c:pt>
                <c:pt idx="26020" formatCode="m/d/yy\ h:mm;@">
                  <c:v>43089.28125</c:v>
                </c:pt>
                <c:pt idx="26021" formatCode="m/d/yy\ h:mm;@">
                  <c:v>43089.291666666664</c:v>
                </c:pt>
                <c:pt idx="26022" formatCode="m/d/yy\ h:mm;@">
                  <c:v>43089.302083333336</c:v>
                </c:pt>
                <c:pt idx="26023" formatCode="m/d/yy\ h:mm;@">
                  <c:v>43089.3125</c:v>
                </c:pt>
                <c:pt idx="26024" formatCode="m/d/yy\ h:mm;@">
                  <c:v>43089.322916666664</c:v>
                </c:pt>
                <c:pt idx="26025" formatCode="m/d/yy\ h:mm;@">
                  <c:v>43089.333333333336</c:v>
                </c:pt>
                <c:pt idx="26026" formatCode="m/d/yy\ h:mm;@">
                  <c:v>43089.34375</c:v>
                </c:pt>
                <c:pt idx="26027" formatCode="m/d/yy\ h:mm;@">
                  <c:v>43089.354166666664</c:v>
                </c:pt>
                <c:pt idx="26028" formatCode="m/d/yy\ h:mm;@">
                  <c:v>43089.364583333336</c:v>
                </c:pt>
                <c:pt idx="26029" formatCode="m/d/yy\ h:mm;@">
                  <c:v>43089.375</c:v>
                </c:pt>
                <c:pt idx="26030" formatCode="m/d/yy\ h:mm;@">
                  <c:v>43089.385416666664</c:v>
                </c:pt>
                <c:pt idx="26031" formatCode="m/d/yy\ h:mm;@">
                  <c:v>43089.395833333336</c:v>
                </c:pt>
                <c:pt idx="26032" formatCode="m/d/yy\ h:mm;@">
                  <c:v>43089.40625</c:v>
                </c:pt>
                <c:pt idx="26033" formatCode="m/d/yy\ h:mm;@">
                  <c:v>43089.416666666664</c:v>
                </c:pt>
                <c:pt idx="26034" formatCode="m/d/yy\ h:mm;@">
                  <c:v>43089.427083333336</c:v>
                </c:pt>
                <c:pt idx="26035" formatCode="m/d/yy\ h:mm;@">
                  <c:v>43089.4375</c:v>
                </c:pt>
                <c:pt idx="26036" formatCode="m/d/yy\ h:mm;@">
                  <c:v>43089.447916666664</c:v>
                </c:pt>
                <c:pt idx="26037" formatCode="m/d/yy\ h:mm;@">
                  <c:v>43089.458333333336</c:v>
                </c:pt>
                <c:pt idx="26038" formatCode="m/d/yy\ h:mm;@">
                  <c:v>43089.46875</c:v>
                </c:pt>
                <c:pt idx="26039" formatCode="m/d/yy\ h:mm;@">
                  <c:v>43089.479166666664</c:v>
                </c:pt>
                <c:pt idx="26040" formatCode="m/d/yy\ h:mm;@">
                  <c:v>43089.489583333336</c:v>
                </c:pt>
                <c:pt idx="26041" formatCode="m/d/yy\ h:mm;@">
                  <c:v>43089.5</c:v>
                </c:pt>
                <c:pt idx="26042" formatCode="m/d/yy\ h:mm;@">
                  <c:v>43089.510416666664</c:v>
                </c:pt>
                <c:pt idx="26043" formatCode="m/d/yy\ h:mm;@">
                  <c:v>43089.520833333336</c:v>
                </c:pt>
                <c:pt idx="26044" formatCode="m/d/yy\ h:mm;@">
                  <c:v>43089.53125</c:v>
                </c:pt>
                <c:pt idx="26045" formatCode="m/d/yy\ h:mm;@">
                  <c:v>43089.541666666664</c:v>
                </c:pt>
                <c:pt idx="26046" formatCode="m/d/yy\ h:mm;@">
                  <c:v>43089.552083333336</c:v>
                </c:pt>
                <c:pt idx="26047" formatCode="m/d/yy\ h:mm;@">
                  <c:v>43089.5625</c:v>
                </c:pt>
                <c:pt idx="26048" formatCode="m/d/yy\ h:mm;@">
                  <c:v>43089.572916666664</c:v>
                </c:pt>
                <c:pt idx="26049" formatCode="m/d/yy\ h:mm;@">
                  <c:v>43089.583333333336</c:v>
                </c:pt>
                <c:pt idx="26050" formatCode="m/d/yy\ h:mm;@">
                  <c:v>43089.59375</c:v>
                </c:pt>
                <c:pt idx="26051" formatCode="m/d/yy\ h:mm;@">
                  <c:v>43089.604166666664</c:v>
                </c:pt>
                <c:pt idx="26052" formatCode="m/d/yy\ h:mm;@">
                  <c:v>43089.614583333336</c:v>
                </c:pt>
                <c:pt idx="26053" formatCode="m/d/yy\ h:mm;@">
                  <c:v>43089.625</c:v>
                </c:pt>
                <c:pt idx="26054" formatCode="m/d/yy\ h:mm;@">
                  <c:v>43089.635416666664</c:v>
                </c:pt>
                <c:pt idx="26055" formatCode="m/d/yy\ h:mm;@">
                  <c:v>43089.645833333336</c:v>
                </c:pt>
                <c:pt idx="26056" formatCode="m/d/yy\ h:mm;@">
                  <c:v>43089.65625</c:v>
                </c:pt>
                <c:pt idx="26057" formatCode="m/d/yy\ h:mm;@">
                  <c:v>43089.666666666664</c:v>
                </c:pt>
                <c:pt idx="26058" formatCode="m/d/yy\ h:mm;@">
                  <c:v>43089.677083333336</c:v>
                </c:pt>
                <c:pt idx="26059" formatCode="m/d/yy\ h:mm;@">
                  <c:v>43089.6875</c:v>
                </c:pt>
                <c:pt idx="26060" formatCode="m/d/yy\ h:mm;@">
                  <c:v>43089.697916666664</c:v>
                </c:pt>
                <c:pt idx="26061" formatCode="m/d/yy\ h:mm;@">
                  <c:v>43089.708333333336</c:v>
                </c:pt>
                <c:pt idx="26062" formatCode="m/d/yy\ h:mm;@">
                  <c:v>43089.71875</c:v>
                </c:pt>
                <c:pt idx="26063" formatCode="m/d/yy\ h:mm;@">
                  <c:v>43089.729166666664</c:v>
                </c:pt>
                <c:pt idx="26064" formatCode="m/d/yy\ h:mm;@">
                  <c:v>43089.739583333336</c:v>
                </c:pt>
                <c:pt idx="26065" formatCode="m/d/yy\ h:mm;@">
                  <c:v>43089.75</c:v>
                </c:pt>
                <c:pt idx="26066" formatCode="m/d/yy\ h:mm;@">
                  <c:v>43089.760416666664</c:v>
                </c:pt>
                <c:pt idx="26067" formatCode="m/d/yy\ h:mm;@">
                  <c:v>43089.770833333336</c:v>
                </c:pt>
                <c:pt idx="26068" formatCode="m/d/yy\ h:mm;@">
                  <c:v>43089.78125</c:v>
                </c:pt>
                <c:pt idx="26069" formatCode="m/d/yy\ h:mm;@">
                  <c:v>43089.791666666664</c:v>
                </c:pt>
                <c:pt idx="26070" formatCode="m/d/yy\ h:mm;@">
                  <c:v>43089.802083333336</c:v>
                </c:pt>
                <c:pt idx="26071" formatCode="m/d/yy\ h:mm;@">
                  <c:v>43089.8125</c:v>
                </c:pt>
                <c:pt idx="26072" formatCode="m/d/yy\ h:mm;@">
                  <c:v>43089.822916666664</c:v>
                </c:pt>
                <c:pt idx="26073" formatCode="m/d/yy\ h:mm;@">
                  <c:v>43089.833333333336</c:v>
                </c:pt>
                <c:pt idx="26074" formatCode="m/d/yy\ h:mm;@">
                  <c:v>43089.84375</c:v>
                </c:pt>
                <c:pt idx="26075" formatCode="m/d/yy\ h:mm;@">
                  <c:v>43089.854166666664</c:v>
                </c:pt>
                <c:pt idx="26076" formatCode="m/d/yy\ h:mm;@">
                  <c:v>43089.864583333336</c:v>
                </c:pt>
                <c:pt idx="26077" formatCode="m/d/yy\ h:mm;@">
                  <c:v>43089.875</c:v>
                </c:pt>
                <c:pt idx="26078" formatCode="m/d/yy\ h:mm;@">
                  <c:v>43089.885416666664</c:v>
                </c:pt>
                <c:pt idx="26079" formatCode="m/d/yy\ h:mm;@">
                  <c:v>43089.895833333336</c:v>
                </c:pt>
                <c:pt idx="26080" formatCode="m/d/yy\ h:mm;@">
                  <c:v>43089.90625</c:v>
                </c:pt>
                <c:pt idx="26081" formatCode="m/d/yy\ h:mm;@">
                  <c:v>43089.916666666664</c:v>
                </c:pt>
                <c:pt idx="26082" formatCode="m/d/yy\ h:mm;@">
                  <c:v>43089.927083333336</c:v>
                </c:pt>
                <c:pt idx="26083" formatCode="m/d/yy\ h:mm;@">
                  <c:v>43089.9375</c:v>
                </c:pt>
                <c:pt idx="26084" formatCode="m/d/yy\ h:mm;@">
                  <c:v>43089.947916666664</c:v>
                </c:pt>
                <c:pt idx="26085" formatCode="m/d/yy\ h:mm;@">
                  <c:v>43089.958333333336</c:v>
                </c:pt>
                <c:pt idx="26086" formatCode="m/d/yy\ h:mm;@">
                  <c:v>43089.96875</c:v>
                </c:pt>
                <c:pt idx="26087" formatCode="m/d/yy\ h:mm;@">
                  <c:v>43089.979166666664</c:v>
                </c:pt>
                <c:pt idx="26088" formatCode="m/d/yy\ h:mm;@">
                  <c:v>43089.989583333336</c:v>
                </c:pt>
                <c:pt idx="26089" formatCode="m/d/yy\ h:mm;@">
                  <c:v>43090</c:v>
                </c:pt>
                <c:pt idx="26090" formatCode="m/d/yy\ h:mm;@">
                  <c:v>43090.010416666664</c:v>
                </c:pt>
                <c:pt idx="26091" formatCode="m/d/yy\ h:mm;@">
                  <c:v>43090.020833333336</c:v>
                </c:pt>
                <c:pt idx="26092" formatCode="m/d/yy\ h:mm;@">
                  <c:v>43090.03125</c:v>
                </c:pt>
                <c:pt idx="26093" formatCode="m/d/yy\ h:mm;@">
                  <c:v>43090.041666666664</c:v>
                </c:pt>
                <c:pt idx="26094" formatCode="m/d/yy\ h:mm;@">
                  <c:v>43090.052083333336</c:v>
                </c:pt>
                <c:pt idx="26095" formatCode="m/d/yy\ h:mm;@">
                  <c:v>43090.0625</c:v>
                </c:pt>
                <c:pt idx="26096" formatCode="m/d/yy\ h:mm;@">
                  <c:v>43090.072916666664</c:v>
                </c:pt>
                <c:pt idx="26097" formatCode="m/d/yy\ h:mm;@">
                  <c:v>43090.083333333336</c:v>
                </c:pt>
                <c:pt idx="26098" formatCode="m/d/yy\ h:mm;@">
                  <c:v>43090.09375</c:v>
                </c:pt>
                <c:pt idx="26099" formatCode="m/d/yy\ h:mm;@">
                  <c:v>43090.104166666664</c:v>
                </c:pt>
                <c:pt idx="26100" formatCode="m/d/yy\ h:mm;@">
                  <c:v>43090.114583333336</c:v>
                </c:pt>
                <c:pt idx="26101" formatCode="m/d/yy\ h:mm;@">
                  <c:v>43090.125</c:v>
                </c:pt>
                <c:pt idx="26102" formatCode="m/d/yy\ h:mm;@">
                  <c:v>43090.135416666664</c:v>
                </c:pt>
                <c:pt idx="26103" formatCode="m/d/yy\ h:mm;@">
                  <c:v>43090.145833333336</c:v>
                </c:pt>
                <c:pt idx="26104" formatCode="m/d/yy\ h:mm;@">
                  <c:v>43090.15625</c:v>
                </c:pt>
                <c:pt idx="26105" formatCode="m/d/yy\ h:mm;@">
                  <c:v>43090.166666666664</c:v>
                </c:pt>
                <c:pt idx="26106" formatCode="m/d/yy\ h:mm;@">
                  <c:v>43090.177083333336</c:v>
                </c:pt>
                <c:pt idx="26107" formatCode="m/d/yy\ h:mm;@">
                  <c:v>43090.1875</c:v>
                </c:pt>
                <c:pt idx="26108" formatCode="m/d/yy\ h:mm;@">
                  <c:v>43090.197916666664</c:v>
                </c:pt>
                <c:pt idx="26109" formatCode="m/d/yy\ h:mm;@">
                  <c:v>43090.208333333336</c:v>
                </c:pt>
                <c:pt idx="26110" formatCode="m/d/yy\ h:mm;@">
                  <c:v>43090.21875</c:v>
                </c:pt>
                <c:pt idx="26111" formatCode="m/d/yy\ h:mm;@">
                  <c:v>43090.229166666664</c:v>
                </c:pt>
                <c:pt idx="26112" formatCode="m/d/yy\ h:mm;@">
                  <c:v>43090.239583333336</c:v>
                </c:pt>
                <c:pt idx="26113" formatCode="m/d/yy\ h:mm;@">
                  <c:v>43090.25</c:v>
                </c:pt>
                <c:pt idx="26114" formatCode="m/d/yy\ h:mm;@">
                  <c:v>43090.260416666664</c:v>
                </c:pt>
                <c:pt idx="26115" formatCode="m/d/yy\ h:mm;@">
                  <c:v>43090.270833333336</c:v>
                </c:pt>
                <c:pt idx="26116" formatCode="m/d/yy\ h:mm;@">
                  <c:v>43090.28125</c:v>
                </c:pt>
                <c:pt idx="26117" formatCode="m/d/yy\ h:mm;@">
                  <c:v>43090.291666666664</c:v>
                </c:pt>
                <c:pt idx="26118" formatCode="m/d/yy\ h:mm;@">
                  <c:v>43090.302083333336</c:v>
                </c:pt>
                <c:pt idx="26119" formatCode="m/d/yy\ h:mm;@">
                  <c:v>43090.3125</c:v>
                </c:pt>
                <c:pt idx="26120" formatCode="m/d/yy\ h:mm;@">
                  <c:v>43090.322916666664</c:v>
                </c:pt>
                <c:pt idx="26121" formatCode="m/d/yy\ h:mm;@">
                  <c:v>43090.333333333336</c:v>
                </c:pt>
                <c:pt idx="26122" formatCode="m/d/yy\ h:mm;@">
                  <c:v>43090.34375</c:v>
                </c:pt>
                <c:pt idx="26123" formatCode="m/d/yy\ h:mm;@">
                  <c:v>43090.354166666664</c:v>
                </c:pt>
                <c:pt idx="26124" formatCode="m/d/yy\ h:mm;@">
                  <c:v>43090.364583333336</c:v>
                </c:pt>
                <c:pt idx="26125" formatCode="m/d/yy\ h:mm;@">
                  <c:v>43090.375</c:v>
                </c:pt>
                <c:pt idx="26126" formatCode="m/d/yy\ h:mm;@">
                  <c:v>43090.385416666664</c:v>
                </c:pt>
                <c:pt idx="26127" formatCode="m/d/yy\ h:mm;@">
                  <c:v>43090.395833333336</c:v>
                </c:pt>
                <c:pt idx="26128" formatCode="m/d/yy\ h:mm;@">
                  <c:v>43090.40625</c:v>
                </c:pt>
                <c:pt idx="26129" formatCode="m/d/yy\ h:mm;@">
                  <c:v>43090.416666666664</c:v>
                </c:pt>
                <c:pt idx="26130" formatCode="m/d/yy\ h:mm;@">
                  <c:v>43090.427083333336</c:v>
                </c:pt>
                <c:pt idx="26131" formatCode="m/d/yy\ h:mm;@">
                  <c:v>43090.4375</c:v>
                </c:pt>
                <c:pt idx="26132" formatCode="m/d/yy\ h:mm;@">
                  <c:v>43090.447916666664</c:v>
                </c:pt>
                <c:pt idx="26133" formatCode="m/d/yy\ h:mm;@">
                  <c:v>43090.458333333336</c:v>
                </c:pt>
                <c:pt idx="26134" formatCode="m/d/yy\ h:mm;@">
                  <c:v>43090.46875</c:v>
                </c:pt>
                <c:pt idx="26135" formatCode="m/d/yy\ h:mm;@">
                  <c:v>43090.479166666664</c:v>
                </c:pt>
                <c:pt idx="26136" formatCode="m/d/yy\ h:mm;@">
                  <c:v>43090.489583333336</c:v>
                </c:pt>
                <c:pt idx="26137" formatCode="m/d/yy\ h:mm;@">
                  <c:v>43090.5</c:v>
                </c:pt>
                <c:pt idx="26138" formatCode="m/d/yy\ h:mm;@">
                  <c:v>43090.510416666664</c:v>
                </c:pt>
                <c:pt idx="26139" formatCode="m/d/yy\ h:mm;@">
                  <c:v>43090.520833333336</c:v>
                </c:pt>
                <c:pt idx="26140" formatCode="m/d/yy\ h:mm;@">
                  <c:v>43090.53125</c:v>
                </c:pt>
                <c:pt idx="26141" formatCode="m/d/yy\ h:mm;@">
                  <c:v>43090.541666666664</c:v>
                </c:pt>
                <c:pt idx="26142" formatCode="m/d/yy\ h:mm;@">
                  <c:v>43090.552083333336</c:v>
                </c:pt>
                <c:pt idx="26143" formatCode="m/d/yy\ h:mm;@">
                  <c:v>43090.5625</c:v>
                </c:pt>
                <c:pt idx="26144" formatCode="m/d/yy\ h:mm;@">
                  <c:v>43090.572916666664</c:v>
                </c:pt>
                <c:pt idx="26145" formatCode="m/d/yy\ h:mm;@">
                  <c:v>43090.583333333336</c:v>
                </c:pt>
                <c:pt idx="26146" formatCode="m/d/yy\ h:mm;@">
                  <c:v>43090.59375</c:v>
                </c:pt>
                <c:pt idx="26147" formatCode="m/d/yy\ h:mm;@">
                  <c:v>43090.604166666664</c:v>
                </c:pt>
                <c:pt idx="26148" formatCode="m/d/yy\ h:mm;@">
                  <c:v>43090.614583333336</c:v>
                </c:pt>
                <c:pt idx="26149" formatCode="m/d/yy\ h:mm;@">
                  <c:v>43090.625</c:v>
                </c:pt>
                <c:pt idx="26150" formatCode="m/d/yy\ h:mm;@">
                  <c:v>43090.635416666664</c:v>
                </c:pt>
                <c:pt idx="26151" formatCode="m/d/yy\ h:mm;@">
                  <c:v>43090.645833333336</c:v>
                </c:pt>
                <c:pt idx="26152" formatCode="m/d/yy\ h:mm;@">
                  <c:v>43090.65625</c:v>
                </c:pt>
                <c:pt idx="26153" formatCode="m/d/yy\ h:mm;@">
                  <c:v>43090.666666666664</c:v>
                </c:pt>
                <c:pt idx="26154" formatCode="m/d/yy\ h:mm;@">
                  <c:v>43090.677083333336</c:v>
                </c:pt>
                <c:pt idx="26155" formatCode="m/d/yy\ h:mm;@">
                  <c:v>43090.6875</c:v>
                </c:pt>
                <c:pt idx="26156" formatCode="m/d/yy\ h:mm;@">
                  <c:v>43090.697916666664</c:v>
                </c:pt>
                <c:pt idx="26157" formatCode="m/d/yy\ h:mm;@">
                  <c:v>43090.708333333336</c:v>
                </c:pt>
                <c:pt idx="26158" formatCode="m/d/yy\ h:mm;@">
                  <c:v>43090.71875</c:v>
                </c:pt>
                <c:pt idx="26159" formatCode="m/d/yy\ h:mm;@">
                  <c:v>43090.729166666664</c:v>
                </c:pt>
                <c:pt idx="26160" formatCode="m/d/yy\ h:mm;@">
                  <c:v>43090.739583333336</c:v>
                </c:pt>
                <c:pt idx="26161" formatCode="m/d/yy\ h:mm;@">
                  <c:v>43090.75</c:v>
                </c:pt>
                <c:pt idx="26162" formatCode="m/d/yy\ h:mm;@">
                  <c:v>43090.760416666664</c:v>
                </c:pt>
                <c:pt idx="26163" formatCode="m/d/yy\ h:mm;@">
                  <c:v>43090.770833333336</c:v>
                </c:pt>
                <c:pt idx="26164" formatCode="m/d/yy\ h:mm;@">
                  <c:v>43090.78125</c:v>
                </c:pt>
                <c:pt idx="26165" formatCode="m/d/yy\ h:mm;@">
                  <c:v>43090.791666666664</c:v>
                </c:pt>
                <c:pt idx="26166" formatCode="m/d/yy\ h:mm;@">
                  <c:v>43090.802083333336</c:v>
                </c:pt>
                <c:pt idx="26167" formatCode="m/d/yy\ h:mm;@">
                  <c:v>43090.8125</c:v>
                </c:pt>
                <c:pt idx="26168" formatCode="m/d/yy\ h:mm;@">
                  <c:v>43090.822916666664</c:v>
                </c:pt>
                <c:pt idx="26169" formatCode="m/d/yy\ h:mm;@">
                  <c:v>43090.833333333336</c:v>
                </c:pt>
                <c:pt idx="26170" formatCode="m/d/yy\ h:mm;@">
                  <c:v>43090.84375</c:v>
                </c:pt>
                <c:pt idx="26171" formatCode="m/d/yy\ h:mm;@">
                  <c:v>43090.854166666664</c:v>
                </c:pt>
                <c:pt idx="26172" formatCode="m/d/yy\ h:mm;@">
                  <c:v>43090.864583333336</c:v>
                </c:pt>
                <c:pt idx="26173" formatCode="m/d/yy\ h:mm;@">
                  <c:v>43090.875</c:v>
                </c:pt>
                <c:pt idx="26174" formatCode="m/d/yy\ h:mm;@">
                  <c:v>43090.885416666664</c:v>
                </c:pt>
                <c:pt idx="26175" formatCode="m/d/yy\ h:mm;@">
                  <c:v>43090.895833333336</c:v>
                </c:pt>
                <c:pt idx="26176" formatCode="m/d/yy\ h:mm;@">
                  <c:v>43090.90625</c:v>
                </c:pt>
                <c:pt idx="26177" formatCode="m/d/yy\ h:mm;@">
                  <c:v>43090.916666666664</c:v>
                </c:pt>
                <c:pt idx="26178" formatCode="m/d/yy\ h:mm;@">
                  <c:v>43090.927083333336</c:v>
                </c:pt>
                <c:pt idx="26179" formatCode="m/d/yy\ h:mm;@">
                  <c:v>43090.9375</c:v>
                </c:pt>
                <c:pt idx="26180" formatCode="m/d/yy\ h:mm;@">
                  <c:v>43090.947916666664</c:v>
                </c:pt>
                <c:pt idx="26181" formatCode="m/d/yy\ h:mm;@">
                  <c:v>43090.958333333336</c:v>
                </c:pt>
                <c:pt idx="26182" formatCode="m/d/yy\ h:mm;@">
                  <c:v>43090.96875</c:v>
                </c:pt>
                <c:pt idx="26183" formatCode="m/d/yy\ h:mm;@">
                  <c:v>43090.979166666664</c:v>
                </c:pt>
                <c:pt idx="26184" formatCode="m/d/yy\ h:mm;@">
                  <c:v>43090.989583333336</c:v>
                </c:pt>
                <c:pt idx="26185" formatCode="m/d/yy\ h:mm;@">
                  <c:v>43091</c:v>
                </c:pt>
                <c:pt idx="26186" formatCode="m/d/yy\ h:mm;@">
                  <c:v>43091.010416666664</c:v>
                </c:pt>
                <c:pt idx="26187" formatCode="m/d/yy\ h:mm;@">
                  <c:v>43091.020833333336</c:v>
                </c:pt>
                <c:pt idx="26188" formatCode="m/d/yy\ h:mm;@">
                  <c:v>43091.03125</c:v>
                </c:pt>
                <c:pt idx="26189" formatCode="m/d/yy\ h:mm;@">
                  <c:v>43091.041666666664</c:v>
                </c:pt>
                <c:pt idx="26190" formatCode="m/d/yy\ h:mm;@">
                  <c:v>43091.052083333336</c:v>
                </c:pt>
                <c:pt idx="26191" formatCode="m/d/yy\ h:mm;@">
                  <c:v>43091.0625</c:v>
                </c:pt>
                <c:pt idx="26192" formatCode="m/d/yy\ h:mm;@">
                  <c:v>43091.072916666664</c:v>
                </c:pt>
                <c:pt idx="26193" formatCode="m/d/yy\ h:mm;@">
                  <c:v>43091.083333333336</c:v>
                </c:pt>
                <c:pt idx="26194" formatCode="m/d/yy\ h:mm;@">
                  <c:v>43091.09375</c:v>
                </c:pt>
                <c:pt idx="26195" formatCode="m/d/yy\ h:mm;@">
                  <c:v>43091.104166666664</c:v>
                </c:pt>
                <c:pt idx="26196" formatCode="m/d/yy\ h:mm;@">
                  <c:v>43091.114583333336</c:v>
                </c:pt>
                <c:pt idx="26197" formatCode="m/d/yy\ h:mm;@">
                  <c:v>43091.125</c:v>
                </c:pt>
                <c:pt idx="26198" formatCode="m/d/yy\ h:mm;@">
                  <c:v>43091.135416666664</c:v>
                </c:pt>
                <c:pt idx="26199" formatCode="m/d/yy\ h:mm;@">
                  <c:v>43091.145833333336</c:v>
                </c:pt>
                <c:pt idx="26200" formatCode="m/d/yy\ h:mm;@">
                  <c:v>43091.15625</c:v>
                </c:pt>
                <c:pt idx="26201" formatCode="m/d/yy\ h:mm;@">
                  <c:v>43091.166666666664</c:v>
                </c:pt>
                <c:pt idx="26202" formatCode="m/d/yy\ h:mm;@">
                  <c:v>43091.177083333336</c:v>
                </c:pt>
                <c:pt idx="26203" formatCode="m/d/yy\ h:mm;@">
                  <c:v>43091.1875</c:v>
                </c:pt>
                <c:pt idx="26204" formatCode="m/d/yy\ h:mm;@">
                  <c:v>43091.197916666664</c:v>
                </c:pt>
                <c:pt idx="26205" formatCode="m/d/yy\ h:mm;@">
                  <c:v>43091.208333333336</c:v>
                </c:pt>
                <c:pt idx="26206" formatCode="m/d/yy\ h:mm;@">
                  <c:v>43091.21875</c:v>
                </c:pt>
                <c:pt idx="26207" formatCode="m/d/yy\ h:mm;@">
                  <c:v>43091.229166666664</c:v>
                </c:pt>
                <c:pt idx="26208" formatCode="m/d/yy\ h:mm;@">
                  <c:v>43091.239583333336</c:v>
                </c:pt>
                <c:pt idx="26209" formatCode="m/d/yy\ h:mm;@">
                  <c:v>43091.25</c:v>
                </c:pt>
                <c:pt idx="26210" formatCode="m/d/yy\ h:mm;@">
                  <c:v>43091.260416666664</c:v>
                </c:pt>
                <c:pt idx="26211" formatCode="m/d/yy\ h:mm;@">
                  <c:v>43091.270833333336</c:v>
                </c:pt>
                <c:pt idx="26212" formatCode="m/d/yy\ h:mm;@">
                  <c:v>43091.28125</c:v>
                </c:pt>
                <c:pt idx="26213" formatCode="m/d/yy\ h:mm;@">
                  <c:v>43091.291666666664</c:v>
                </c:pt>
                <c:pt idx="26214" formatCode="m/d/yy\ h:mm;@">
                  <c:v>43091.302083333336</c:v>
                </c:pt>
                <c:pt idx="26215" formatCode="m/d/yy\ h:mm;@">
                  <c:v>43091.3125</c:v>
                </c:pt>
                <c:pt idx="26216" formatCode="m/d/yy\ h:mm;@">
                  <c:v>43091.322916666664</c:v>
                </c:pt>
                <c:pt idx="26217" formatCode="m/d/yy\ h:mm;@">
                  <c:v>43091.333333333336</c:v>
                </c:pt>
                <c:pt idx="26218" formatCode="m/d/yy\ h:mm;@">
                  <c:v>43091.34375</c:v>
                </c:pt>
                <c:pt idx="26219" formatCode="m/d/yy\ h:mm;@">
                  <c:v>43091.354166666664</c:v>
                </c:pt>
                <c:pt idx="26220" formatCode="m/d/yy\ h:mm;@">
                  <c:v>43091.364583333336</c:v>
                </c:pt>
                <c:pt idx="26221" formatCode="m/d/yy\ h:mm;@">
                  <c:v>43091.375</c:v>
                </c:pt>
                <c:pt idx="26222" formatCode="m/d/yy\ h:mm;@">
                  <c:v>43091.385416666664</c:v>
                </c:pt>
                <c:pt idx="26223" formatCode="m/d/yy\ h:mm;@">
                  <c:v>43091.395833333336</c:v>
                </c:pt>
                <c:pt idx="26224" formatCode="m/d/yy\ h:mm;@">
                  <c:v>43091.40625</c:v>
                </c:pt>
                <c:pt idx="26225" formatCode="m/d/yy\ h:mm;@">
                  <c:v>43091.416666666664</c:v>
                </c:pt>
                <c:pt idx="26226" formatCode="m/d/yy\ h:mm;@">
                  <c:v>43091.427083333336</c:v>
                </c:pt>
                <c:pt idx="26227" formatCode="m/d/yy\ h:mm;@">
                  <c:v>43091.4375</c:v>
                </c:pt>
                <c:pt idx="26228" formatCode="m/d/yy\ h:mm;@">
                  <c:v>43091.447916666664</c:v>
                </c:pt>
                <c:pt idx="26229" formatCode="m/d/yy\ h:mm;@">
                  <c:v>43091.458333333336</c:v>
                </c:pt>
                <c:pt idx="26230" formatCode="m/d/yy\ h:mm;@">
                  <c:v>43091.46875</c:v>
                </c:pt>
                <c:pt idx="26231" formatCode="m/d/yy\ h:mm;@">
                  <c:v>43091.479166666664</c:v>
                </c:pt>
                <c:pt idx="26232" formatCode="m/d/yy\ h:mm;@">
                  <c:v>43091.489583333336</c:v>
                </c:pt>
                <c:pt idx="26233" formatCode="m/d/yy\ h:mm;@">
                  <c:v>43091.5</c:v>
                </c:pt>
                <c:pt idx="26234" formatCode="m/d/yy\ h:mm;@">
                  <c:v>43091.510416666664</c:v>
                </c:pt>
                <c:pt idx="26235" formatCode="m/d/yy\ h:mm;@">
                  <c:v>43091.520833333336</c:v>
                </c:pt>
                <c:pt idx="26236" formatCode="m/d/yy\ h:mm;@">
                  <c:v>43091.53125</c:v>
                </c:pt>
                <c:pt idx="26237" formatCode="m/d/yy\ h:mm;@">
                  <c:v>43091.541666666664</c:v>
                </c:pt>
                <c:pt idx="26238" formatCode="m/d/yy\ h:mm;@">
                  <c:v>43091.552083333336</c:v>
                </c:pt>
                <c:pt idx="26239" formatCode="m/d/yy\ h:mm;@">
                  <c:v>43091.5625</c:v>
                </c:pt>
                <c:pt idx="26240" formatCode="m/d/yy\ h:mm;@">
                  <c:v>43091.572916666664</c:v>
                </c:pt>
                <c:pt idx="26241" formatCode="m/d/yy\ h:mm;@">
                  <c:v>43091.583333333336</c:v>
                </c:pt>
                <c:pt idx="26242" formatCode="m/d/yy\ h:mm;@">
                  <c:v>43091.59375</c:v>
                </c:pt>
                <c:pt idx="26243" formatCode="m/d/yy\ h:mm;@">
                  <c:v>43091.604166666664</c:v>
                </c:pt>
                <c:pt idx="26244" formatCode="m/d/yy\ h:mm;@">
                  <c:v>43091.614583333336</c:v>
                </c:pt>
                <c:pt idx="26245" formatCode="m/d/yy\ h:mm;@">
                  <c:v>43091.625</c:v>
                </c:pt>
                <c:pt idx="26246" formatCode="m/d/yy\ h:mm;@">
                  <c:v>43091.635416666664</c:v>
                </c:pt>
                <c:pt idx="26247" formatCode="m/d/yy\ h:mm;@">
                  <c:v>43091.645833333336</c:v>
                </c:pt>
                <c:pt idx="26248" formatCode="m/d/yy\ h:mm;@">
                  <c:v>43091.65625</c:v>
                </c:pt>
                <c:pt idx="26249" formatCode="m/d/yy\ h:mm;@">
                  <c:v>43091.666666666664</c:v>
                </c:pt>
                <c:pt idx="26250" formatCode="m/d/yy\ h:mm;@">
                  <c:v>43091.677083333336</c:v>
                </c:pt>
                <c:pt idx="26251" formatCode="m/d/yy\ h:mm;@">
                  <c:v>43091.6875</c:v>
                </c:pt>
                <c:pt idx="26252" formatCode="m/d/yy\ h:mm;@">
                  <c:v>43091.697916666664</c:v>
                </c:pt>
                <c:pt idx="26253" formatCode="m/d/yy\ h:mm;@">
                  <c:v>43091.708333333336</c:v>
                </c:pt>
                <c:pt idx="26254" formatCode="m/d/yy\ h:mm;@">
                  <c:v>43091.71875</c:v>
                </c:pt>
                <c:pt idx="26255" formatCode="m/d/yy\ h:mm;@">
                  <c:v>43091.729166666664</c:v>
                </c:pt>
                <c:pt idx="26256" formatCode="m/d/yy\ h:mm;@">
                  <c:v>43091.739583333336</c:v>
                </c:pt>
                <c:pt idx="26257" formatCode="m/d/yy\ h:mm;@">
                  <c:v>43091.75</c:v>
                </c:pt>
                <c:pt idx="26258" formatCode="m/d/yy\ h:mm;@">
                  <c:v>43091.760416666664</c:v>
                </c:pt>
                <c:pt idx="26259" formatCode="m/d/yy\ h:mm;@">
                  <c:v>43091.770833333336</c:v>
                </c:pt>
                <c:pt idx="26260" formatCode="m/d/yy\ h:mm;@">
                  <c:v>43091.78125</c:v>
                </c:pt>
                <c:pt idx="26261" formatCode="m/d/yy\ h:mm;@">
                  <c:v>43091.791666666664</c:v>
                </c:pt>
                <c:pt idx="26262" formatCode="m/d/yy\ h:mm;@">
                  <c:v>43091.802083333336</c:v>
                </c:pt>
                <c:pt idx="26263" formatCode="m/d/yy\ h:mm;@">
                  <c:v>43091.8125</c:v>
                </c:pt>
                <c:pt idx="26264" formatCode="m/d/yy\ h:mm;@">
                  <c:v>43091.822916666664</c:v>
                </c:pt>
                <c:pt idx="26265" formatCode="m/d/yy\ h:mm;@">
                  <c:v>43091.833333333336</c:v>
                </c:pt>
                <c:pt idx="26266" formatCode="m/d/yy\ h:mm;@">
                  <c:v>43091.84375</c:v>
                </c:pt>
                <c:pt idx="26267" formatCode="m/d/yy\ h:mm;@">
                  <c:v>43091.854166666664</c:v>
                </c:pt>
                <c:pt idx="26268" formatCode="m/d/yy\ h:mm;@">
                  <c:v>43091.864583333336</c:v>
                </c:pt>
                <c:pt idx="26269" formatCode="m/d/yy\ h:mm;@">
                  <c:v>43091.875</c:v>
                </c:pt>
                <c:pt idx="26270" formatCode="m/d/yy\ h:mm;@">
                  <c:v>43091.885416666664</c:v>
                </c:pt>
                <c:pt idx="26271" formatCode="m/d/yy\ h:mm;@">
                  <c:v>43091.895833333336</c:v>
                </c:pt>
                <c:pt idx="26272" formatCode="m/d/yy\ h:mm;@">
                  <c:v>43091.90625</c:v>
                </c:pt>
                <c:pt idx="26273" formatCode="m/d/yy\ h:mm;@">
                  <c:v>43091.916666666664</c:v>
                </c:pt>
                <c:pt idx="26274" formatCode="m/d/yy\ h:mm;@">
                  <c:v>43091.927083333336</c:v>
                </c:pt>
                <c:pt idx="26275" formatCode="m/d/yy\ h:mm;@">
                  <c:v>43091.9375</c:v>
                </c:pt>
                <c:pt idx="26276" formatCode="m/d/yy\ h:mm;@">
                  <c:v>43091.947916666664</c:v>
                </c:pt>
                <c:pt idx="26277" formatCode="m/d/yy\ h:mm;@">
                  <c:v>43091.958333333336</c:v>
                </c:pt>
                <c:pt idx="26278" formatCode="m/d/yy\ h:mm;@">
                  <c:v>43091.96875</c:v>
                </c:pt>
                <c:pt idx="26279" formatCode="m/d/yy\ h:mm;@">
                  <c:v>43091.979166666664</c:v>
                </c:pt>
                <c:pt idx="26280" formatCode="m/d/yy\ h:mm;@">
                  <c:v>43091.989583333336</c:v>
                </c:pt>
                <c:pt idx="26281" formatCode="m/d/yy\ h:mm;@">
                  <c:v>43092</c:v>
                </c:pt>
                <c:pt idx="26282" formatCode="m/d/yy\ h:mm;@">
                  <c:v>43092.010416666664</c:v>
                </c:pt>
                <c:pt idx="26283" formatCode="m/d/yy\ h:mm;@">
                  <c:v>43092.020833333336</c:v>
                </c:pt>
                <c:pt idx="26284" formatCode="m/d/yy\ h:mm;@">
                  <c:v>43092.03125</c:v>
                </c:pt>
                <c:pt idx="26285" formatCode="m/d/yy\ h:mm;@">
                  <c:v>43092.041666666664</c:v>
                </c:pt>
                <c:pt idx="26286" formatCode="m/d/yy\ h:mm;@">
                  <c:v>43092.052083333336</c:v>
                </c:pt>
                <c:pt idx="26287" formatCode="m/d/yy\ h:mm;@">
                  <c:v>43092.0625</c:v>
                </c:pt>
                <c:pt idx="26288" formatCode="m/d/yy\ h:mm;@">
                  <c:v>43092.072916666664</c:v>
                </c:pt>
                <c:pt idx="26289" formatCode="m/d/yy\ h:mm;@">
                  <c:v>43092.083333333336</c:v>
                </c:pt>
                <c:pt idx="26290" formatCode="m/d/yy\ h:mm;@">
                  <c:v>43092.09375</c:v>
                </c:pt>
                <c:pt idx="26291" formatCode="m/d/yy\ h:mm;@">
                  <c:v>43092.104166666664</c:v>
                </c:pt>
                <c:pt idx="26292" formatCode="m/d/yy\ h:mm;@">
                  <c:v>43092.114583333336</c:v>
                </c:pt>
                <c:pt idx="26293" formatCode="m/d/yy\ h:mm;@">
                  <c:v>43092.125</c:v>
                </c:pt>
                <c:pt idx="26294" formatCode="m/d/yy\ h:mm;@">
                  <c:v>43092.135416666664</c:v>
                </c:pt>
                <c:pt idx="26295" formatCode="m/d/yy\ h:mm;@">
                  <c:v>43092.145833333336</c:v>
                </c:pt>
                <c:pt idx="26296" formatCode="m/d/yy\ h:mm;@">
                  <c:v>43092.15625</c:v>
                </c:pt>
                <c:pt idx="26297" formatCode="m/d/yy\ h:mm;@">
                  <c:v>43092.166666666664</c:v>
                </c:pt>
                <c:pt idx="26298" formatCode="m/d/yy\ h:mm;@">
                  <c:v>43092.177083333336</c:v>
                </c:pt>
                <c:pt idx="26299" formatCode="m/d/yy\ h:mm;@">
                  <c:v>43092.1875</c:v>
                </c:pt>
                <c:pt idx="26300" formatCode="m/d/yy\ h:mm;@">
                  <c:v>43092.197916666664</c:v>
                </c:pt>
                <c:pt idx="26301" formatCode="m/d/yy\ h:mm;@">
                  <c:v>43092.208333333336</c:v>
                </c:pt>
                <c:pt idx="26302" formatCode="m/d/yy\ h:mm;@">
                  <c:v>43092.21875</c:v>
                </c:pt>
                <c:pt idx="26303" formatCode="m/d/yy\ h:mm;@">
                  <c:v>43092.229166666664</c:v>
                </c:pt>
                <c:pt idx="26304" formatCode="m/d/yy\ h:mm;@">
                  <c:v>43092.239583333336</c:v>
                </c:pt>
                <c:pt idx="26305" formatCode="m/d/yy\ h:mm;@">
                  <c:v>43092.25</c:v>
                </c:pt>
                <c:pt idx="26306" formatCode="m/d/yy\ h:mm;@">
                  <c:v>43092.260416666664</c:v>
                </c:pt>
                <c:pt idx="26307" formatCode="m/d/yy\ h:mm;@">
                  <c:v>43092.270833333336</c:v>
                </c:pt>
                <c:pt idx="26308" formatCode="m/d/yy\ h:mm;@">
                  <c:v>43092.28125</c:v>
                </c:pt>
                <c:pt idx="26309" formatCode="m/d/yy\ h:mm;@">
                  <c:v>43092.291666666664</c:v>
                </c:pt>
                <c:pt idx="26310" formatCode="m/d/yy\ h:mm;@">
                  <c:v>43092.302083333336</c:v>
                </c:pt>
                <c:pt idx="26311" formatCode="m/d/yy\ h:mm;@">
                  <c:v>43092.3125</c:v>
                </c:pt>
                <c:pt idx="26312" formatCode="m/d/yy\ h:mm;@">
                  <c:v>43092.322916666664</c:v>
                </c:pt>
                <c:pt idx="26313" formatCode="m/d/yy\ h:mm;@">
                  <c:v>43092.333333333336</c:v>
                </c:pt>
                <c:pt idx="26314" formatCode="m/d/yy\ h:mm;@">
                  <c:v>43092.34375</c:v>
                </c:pt>
                <c:pt idx="26315" formatCode="m/d/yy\ h:mm;@">
                  <c:v>43092.354166666664</c:v>
                </c:pt>
                <c:pt idx="26316" formatCode="m/d/yy\ h:mm;@">
                  <c:v>43092.364583333336</c:v>
                </c:pt>
                <c:pt idx="26317" formatCode="m/d/yy\ h:mm;@">
                  <c:v>43092.375</c:v>
                </c:pt>
                <c:pt idx="26318" formatCode="m/d/yy\ h:mm;@">
                  <c:v>43092.385416666664</c:v>
                </c:pt>
                <c:pt idx="26319" formatCode="m/d/yy\ h:mm;@">
                  <c:v>43092.395833333336</c:v>
                </c:pt>
                <c:pt idx="26320" formatCode="m/d/yy\ h:mm;@">
                  <c:v>43092.40625</c:v>
                </c:pt>
                <c:pt idx="26321" formatCode="m/d/yy\ h:mm;@">
                  <c:v>43092.416666666664</c:v>
                </c:pt>
                <c:pt idx="26322" formatCode="m/d/yy\ h:mm;@">
                  <c:v>43092.427083333336</c:v>
                </c:pt>
                <c:pt idx="26323" formatCode="m/d/yy\ h:mm;@">
                  <c:v>43092.4375</c:v>
                </c:pt>
                <c:pt idx="26324" formatCode="m/d/yy\ h:mm;@">
                  <c:v>43092.447916666664</c:v>
                </c:pt>
                <c:pt idx="26325" formatCode="m/d/yy\ h:mm;@">
                  <c:v>43092.458333333336</c:v>
                </c:pt>
                <c:pt idx="26326" formatCode="m/d/yy\ h:mm;@">
                  <c:v>43092.46875</c:v>
                </c:pt>
                <c:pt idx="26327" formatCode="m/d/yy\ h:mm;@">
                  <c:v>43092.479166666664</c:v>
                </c:pt>
                <c:pt idx="26328" formatCode="m/d/yy\ h:mm;@">
                  <c:v>43092.489583333336</c:v>
                </c:pt>
                <c:pt idx="26329" formatCode="m/d/yy\ h:mm;@">
                  <c:v>43092.5</c:v>
                </c:pt>
                <c:pt idx="26330" formatCode="m/d/yy\ h:mm;@">
                  <c:v>43092.510416666664</c:v>
                </c:pt>
                <c:pt idx="26331" formatCode="m/d/yy\ h:mm;@">
                  <c:v>43092.520833333336</c:v>
                </c:pt>
                <c:pt idx="26332" formatCode="m/d/yy\ h:mm;@">
                  <c:v>43092.53125</c:v>
                </c:pt>
                <c:pt idx="26333" formatCode="m/d/yy\ h:mm;@">
                  <c:v>43092.541666666664</c:v>
                </c:pt>
                <c:pt idx="26334" formatCode="m/d/yy\ h:mm;@">
                  <c:v>43092.552083333336</c:v>
                </c:pt>
                <c:pt idx="26335" formatCode="m/d/yy\ h:mm;@">
                  <c:v>43092.5625</c:v>
                </c:pt>
                <c:pt idx="26336" formatCode="m/d/yy\ h:mm;@">
                  <c:v>43092.572916666664</c:v>
                </c:pt>
                <c:pt idx="26337" formatCode="m/d/yy\ h:mm;@">
                  <c:v>43092.583333333336</c:v>
                </c:pt>
                <c:pt idx="26338" formatCode="m/d/yy\ h:mm;@">
                  <c:v>43092.59375</c:v>
                </c:pt>
                <c:pt idx="26339" formatCode="m/d/yy\ h:mm;@">
                  <c:v>43092.604166666664</c:v>
                </c:pt>
                <c:pt idx="26340" formatCode="m/d/yy\ h:mm;@">
                  <c:v>43092.614583333336</c:v>
                </c:pt>
                <c:pt idx="26341" formatCode="m/d/yy\ h:mm;@">
                  <c:v>43092.625</c:v>
                </c:pt>
                <c:pt idx="26342" formatCode="m/d/yy\ h:mm;@">
                  <c:v>43092.635416666664</c:v>
                </c:pt>
                <c:pt idx="26343" formatCode="m/d/yy\ h:mm;@">
                  <c:v>43092.645833333336</c:v>
                </c:pt>
                <c:pt idx="26344" formatCode="m/d/yy\ h:mm;@">
                  <c:v>43092.65625</c:v>
                </c:pt>
                <c:pt idx="26345" formatCode="m/d/yy\ h:mm;@">
                  <c:v>43092.666666666664</c:v>
                </c:pt>
                <c:pt idx="26346" formatCode="m/d/yy\ h:mm;@">
                  <c:v>43092.677083333336</c:v>
                </c:pt>
                <c:pt idx="26347" formatCode="m/d/yy\ h:mm;@">
                  <c:v>43092.6875</c:v>
                </c:pt>
                <c:pt idx="26348" formatCode="m/d/yy\ h:mm;@">
                  <c:v>43092.697916666664</c:v>
                </c:pt>
                <c:pt idx="26349" formatCode="m/d/yy\ h:mm;@">
                  <c:v>43092.708333333336</c:v>
                </c:pt>
                <c:pt idx="26350" formatCode="m/d/yy\ h:mm;@">
                  <c:v>43092.71875</c:v>
                </c:pt>
                <c:pt idx="26351" formatCode="m/d/yy\ h:mm;@">
                  <c:v>43092.729166666664</c:v>
                </c:pt>
                <c:pt idx="26352" formatCode="m/d/yy\ h:mm;@">
                  <c:v>43092.739583333336</c:v>
                </c:pt>
                <c:pt idx="26353" formatCode="m/d/yy\ h:mm;@">
                  <c:v>43092.75</c:v>
                </c:pt>
                <c:pt idx="26354" formatCode="m/d/yy\ h:mm;@">
                  <c:v>43092.760416666664</c:v>
                </c:pt>
                <c:pt idx="26355" formatCode="m/d/yy\ h:mm;@">
                  <c:v>43092.770833333336</c:v>
                </c:pt>
                <c:pt idx="26356" formatCode="m/d/yy\ h:mm;@">
                  <c:v>43092.78125</c:v>
                </c:pt>
                <c:pt idx="26357" formatCode="m/d/yy\ h:mm;@">
                  <c:v>43092.791666666664</c:v>
                </c:pt>
                <c:pt idx="26358" formatCode="m/d/yy\ h:mm;@">
                  <c:v>43092.802083333336</c:v>
                </c:pt>
                <c:pt idx="26359" formatCode="m/d/yy\ h:mm;@">
                  <c:v>43092.8125</c:v>
                </c:pt>
                <c:pt idx="26360" formatCode="m/d/yy\ h:mm;@">
                  <c:v>43092.822916666664</c:v>
                </c:pt>
                <c:pt idx="26361" formatCode="m/d/yy\ h:mm;@">
                  <c:v>43092.833333333336</c:v>
                </c:pt>
                <c:pt idx="26362" formatCode="m/d/yy\ h:mm;@">
                  <c:v>43092.84375</c:v>
                </c:pt>
                <c:pt idx="26363" formatCode="m/d/yy\ h:mm;@">
                  <c:v>43092.854166666664</c:v>
                </c:pt>
                <c:pt idx="26364" formatCode="m/d/yy\ h:mm;@">
                  <c:v>43092.864583333336</c:v>
                </c:pt>
                <c:pt idx="26365" formatCode="m/d/yy\ h:mm;@">
                  <c:v>43092.875</c:v>
                </c:pt>
                <c:pt idx="26366" formatCode="m/d/yy\ h:mm;@">
                  <c:v>43092.885416666664</c:v>
                </c:pt>
                <c:pt idx="26367" formatCode="m/d/yy\ h:mm;@">
                  <c:v>43092.895833333336</c:v>
                </c:pt>
                <c:pt idx="26368" formatCode="m/d/yy\ h:mm;@">
                  <c:v>43092.90625</c:v>
                </c:pt>
                <c:pt idx="26369" formatCode="m/d/yy\ h:mm;@">
                  <c:v>43092.916666666664</c:v>
                </c:pt>
                <c:pt idx="26370" formatCode="m/d/yy\ h:mm;@">
                  <c:v>43092.927083333336</c:v>
                </c:pt>
                <c:pt idx="26371" formatCode="m/d/yy\ h:mm;@">
                  <c:v>43092.9375</c:v>
                </c:pt>
                <c:pt idx="26372" formatCode="m/d/yy\ h:mm;@">
                  <c:v>43092.947916666664</c:v>
                </c:pt>
                <c:pt idx="26373" formatCode="m/d/yy\ h:mm;@">
                  <c:v>43092.958333333336</c:v>
                </c:pt>
                <c:pt idx="26374" formatCode="m/d/yy\ h:mm;@">
                  <c:v>43092.96875</c:v>
                </c:pt>
                <c:pt idx="26375" formatCode="m/d/yy\ h:mm;@">
                  <c:v>43092.979166666664</c:v>
                </c:pt>
                <c:pt idx="26376" formatCode="m/d/yy\ h:mm;@">
                  <c:v>43092.989583333336</c:v>
                </c:pt>
                <c:pt idx="26377" formatCode="m/d/yy\ h:mm;@">
                  <c:v>43093</c:v>
                </c:pt>
                <c:pt idx="26378" formatCode="m/d/yy\ h:mm;@">
                  <c:v>43093.010416666664</c:v>
                </c:pt>
                <c:pt idx="26379" formatCode="m/d/yy\ h:mm;@">
                  <c:v>43093.020833333336</c:v>
                </c:pt>
                <c:pt idx="26380" formatCode="m/d/yy\ h:mm;@">
                  <c:v>43093.03125</c:v>
                </c:pt>
                <c:pt idx="26381" formatCode="m/d/yy\ h:mm;@">
                  <c:v>43093.041666666664</c:v>
                </c:pt>
                <c:pt idx="26382" formatCode="m/d/yy\ h:mm;@">
                  <c:v>43093.052083333336</c:v>
                </c:pt>
                <c:pt idx="26383" formatCode="m/d/yy\ h:mm;@">
                  <c:v>43093.0625</c:v>
                </c:pt>
                <c:pt idx="26384" formatCode="m/d/yy\ h:mm;@">
                  <c:v>43093.072916666664</c:v>
                </c:pt>
                <c:pt idx="26385" formatCode="m/d/yy\ h:mm;@">
                  <c:v>43093.083333333336</c:v>
                </c:pt>
                <c:pt idx="26386" formatCode="m/d/yy\ h:mm;@">
                  <c:v>43093.09375</c:v>
                </c:pt>
                <c:pt idx="26387" formatCode="m/d/yy\ h:mm;@">
                  <c:v>43093.104166666664</c:v>
                </c:pt>
                <c:pt idx="26388" formatCode="m/d/yy\ h:mm;@">
                  <c:v>43093.114583333336</c:v>
                </c:pt>
                <c:pt idx="26389" formatCode="m/d/yy\ h:mm;@">
                  <c:v>43093.125</c:v>
                </c:pt>
                <c:pt idx="26390" formatCode="m/d/yy\ h:mm;@">
                  <c:v>43093.135416666664</c:v>
                </c:pt>
                <c:pt idx="26391" formatCode="m/d/yy\ h:mm;@">
                  <c:v>43093.145833333336</c:v>
                </c:pt>
                <c:pt idx="26392" formatCode="m/d/yy\ h:mm;@">
                  <c:v>43093.15625</c:v>
                </c:pt>
                <c:pt idx="26393" formatCode="m/d/yy\ h:mm;@">
                  <c:v>43093.166666666664</c:v>
                </c:pt>
                <c:pt idx="26394" formatCode="m/d/yy\ h:mm;@">
                  <c:v>43093.177083333336</c:v>
                </c:pt>
                <c:pt idx="26395" formatCode="m/d/yy\ h:mm;@">
                  <c:v>43093.1875</c:v>
                </c:pt>
                <c:pt idx="26396" formatCode="m/d/yy\ h:mm;@">
                  <c:v>43093.197916666664</c:v>
                </c:pt>
                <c:pt idx="26397" formatCode="m/d/yy\ h:mm;@">
                  <c:v>43093.208333333336</c:v>
                </c:pt>
                <c:pt idx="26398" formatCode="m/d/yy\ h:mm;@">
                  <c:v>43093.21875</c:v>
                </c:pt>
                <c:pt idx="26399" formatCode="m/d/yy\ h:mm;@">
                  <c:v>43093.229166666664</c:v>
                </c:pt>
                <c:pt idx="26400" formatCode="m/d/yy\ h:mm;@">
                  <c:v>43093.239583333336</c:v>
                </c:pt>
                <c:pt idx="26401" formatCode="m/d/yy\ h:mm;@">
                  <c:v>43093.25</c:v>
                </c:pt>
                <c:pt idx="26402" formatCode="m/d/yy\ h:mm;@">
                  <c:v>43093.260416666664</c:v>
                </c:pt>
                <c:pt idx="26403" formatCode="m/d/yy\ h:mm;@">
                  <c:v>43093.270833333336</c:v>
                </c:pt>
                <c:pt idx="26404" formatCode="m/d/yy\ h:mm;@">
                  <c:v>43093.28125</c:v>
                </c:pt>
                <c:pt idx="26405" formatCode="m/d/yy\ h:mm;@">
                  <c:v>43093.291666666664</c:v>
                </c:pt>
                <c:pt idx="26406" formatCode="m/d/yy\ h:mm;@">
                  <c:v>43093.302083333336</c:v>
                </c:pt>
                <c:pt idx="26407" formatCode="m/d/yy\ h:mm;@">
                  <c:v>43093.3125</c:v>
                </c:pt>
                <c:pt idx="26408" formatCode="m/d/yy\ h:mm;@">
                  <c:v>43093.322916666664</c:v>
                </c:pt>
                <c:pt idx="26409" formatCode="m/d/yy\ h:mm;@">
                  <c:v>43093.333333333336</c:v>
                </c:pt>
                <c:pt idx="26410" formatCode="m/d/yy\ h:mm;@">
                  <c:v>43093.34375</c:v>
                </c:pt>
                <c:pt idx="26411" formatCode="m/d/yy\ h:mm;@">
                  <c:v>43093.354166666664</c:v>
                </c:pt>
                <c:pt idx="26412" formatCode="m/d/yy\ h:mm;@">
                  <c:v>43093.364583333336</c:v>
                </c:pt>
                <c:pt idx="26413" formatCode="m/d/yy\ h:mm;@">
                  <c:v>43093.375</c:v>
                </c:pt>
                <c:pt idx="26414" formatCode="m/d/yy\ h:mm;@">
                  <c:v>43093.385416666664</c:v>
                </c:pt>
                <c:pt idx="26415" formatCode="m/d/yy\ h:mm;@">
                  <c:v>43093.395833333336</c:v>
                </c:pt>
                <c:pt idx="26416" formatCode="m/d/yy\ h:mm;@">
                  <c:v>43093.40625</c:v>
                </c:pt>
                <c:pt idx="26417" formatCode="m/d/yy\ h:mm;@">
                  <c:v>43093.416666666664</c:v>
                </c:pt>
                <c:pt idx="26418" formatCode="m/d/yy\ h:mm;@">
                  <c:v>43093.427083333336</c:v>
                </c:pt>
                <c:pt idx="26419" formatCode="m/d/yy\ h:mm;@">
                  <c:v>43093.4375</c:v>
                </c:pt>
                <c:pt idx="26420" formatCode="m/d/yy\ h:mm;@">
                  <c:v>43093.447916666664</c:v>
                </c:pt>
                <c:pt idx="26421" formatCode="m/d/yy\ h:mm;@">
                  <c:v>43093.458333333336</c:v>
                </c:pt>
                <c:pt idx="26422" formatCode="m/d/yy\ h:mm;@">
                  <c:v>43093.46875</c:v>
                </c:pt>
                <c:pt idx="26423" formatCode="m/d/yy\ h:mm;@">
                  <c:v>43093.479166666664</c:v>
                </c:pt>
                <c:pt idx="26424" formatCode="m/d/yy\ h:mm;@">
                  <c:v>43093.489583333336</c:v>
                </c:pt>
                <c:pt idx="26425" formatCode="m/d/yy\ h:mm;@">
                  <c:v>43093.5</c:v>
                </c:pt>
                <c:pt idx="26426" formatCode="m/d/yy\ h:mm;@">
                  <c:v>43093.510416666664</c:v>
                </c:pt>
                <c:pt idx="26427" formatCode="m/d/yy\ h:mm;@">
                  <c:v>43093.520833333336</c:v>
                </c:pt>
                <c:pt idx="26428" formatCode="m/d/yy\ h:mm;@">
                  <c:v>43093.53125</c:v>
                </c:pt>
                <c:pt idx="26429" formatCode="m/d/yy\ h:mm;@">
                  <c:v>43093.541666666664</c:v>
                </c:pt>
                <c:pt idx="26430" formatCode="m/d/yy\ h:mm;@">
                  <c:v>43093.552083333336</c:v>
                </c:pt>
                <c:pt idx="26431" formatCode="m/d/yy\ h:mm;@">
                  <c:v>43093.5625</c:v>
                </c:pt>
                <c:pt idx="26432" formatCode="m/d/yy\ h:mm;@">
                  <c:v>43093.572916666664</c:v>
                </c:pt>
                <c:pt idx="26433" formatCode="m/d/yy\ h:mm;@">
                  <c:v>43093.583333333336</c:v>
                </c:pt>
                <c:pt idx="26434" formatCode="m/d/yy\ h:mm;@">
                  <c:v>43093.59375</c:v>
                </c:pt>
                <c:pt idx="26435" formatCode="m/d/yy\ h:mm;@">
                  <c:v>43093.604166666664</c:v>
                </c:pt>
                <c:pt idx="26436" formatCode="m/d/yy\ h:mm;@">
                  <c:v>43093.614583333336</c:v>
                </c:pt>
                <c:pt idx="26437" formatCode="m/d/yy\ h:mm;@">
                  <c:v>43093.625</c:v>
                </c:pt>
                <c:pt idx="26438" formatCode="m/d/yy\ h:mm;@">
                  <c:v>43093.635416666664</c:v>
                </c:pt>
                <c:pt idx="26439" formatCode="m/d/yy\ h:mm;@">
                  <c:v>43093.645833333336</c:v>
                </c:pt>
                <c:pt idx="26440" formatCode="m/d/yy\ h:mm;@">
                  <c:v>43093.65625</c:v>
                </c:pt>
                <c:pt idx="26441" formatCode="m/d/yy\ h:mm;@">
                  <c:v>43093.666666666664</c:v>
                </c:pt>
                <c:pt idx="26442" formatCode="m/d/yy\ h:mm;@">
                  <c:v>43093.677083333336</c:v>
                </c:pt>
                <c:pt idx="26443" formatCode="m/d/yy\ h:mm;@">
                  <c:v>43093.6875</c:v>
                </c:pt>
                <c:pt idx="26444" formatCode="m/d/yy\ h:mm;@">
                  <c:v>43093.697916666664</c:v>
                </c:pt>
                <c:pt idx="26445" formatCode="m/d/yy\ h:mm;@">
                  <c:v>43093.708333333336</c:v>
                </c:pt>
                <c:pt idx="26446" formatCode="m/d/yy\ h:mm;@">
                  <c:v>43093.71875</c:v>
                </c:pt>
                <c:pt idx="26447" formatCode="m/d/yy\ h:mm;@">
                  <c:v>43093.729166666664</c:v>
                </c:pt>
                <c:pt idx="26448" formatCode="m/d/yy\ h:mm;@">
                  <c:v>43093.739583333336</c:v>
                </c:pt>
                <c:pt idx="26449" formatCode="m/d/yy\ h:mm;@">
                  <c:v>43093.75</c:v>
                </c:pt>
                <c:pt idx="26450" formatCode="m/d/yy\ h:mm;@">
                  <c:v>43093.760416666664</c:v>
                </c:pt>
                <c:pt idx="26451" formatCode="m/d/yy\ h:mm;@">
                  <c:v>43093.770833333336</c:v>
                </c:pt>
                <c:pt idx="26452" formatCode="m/d/yy\ h:mm;@">
                  <c:v>43093.78125</c:v>
                </c:pt>
                <c:pt idx="26453" formatCode="m/d/yy\ h:mm;@">
                  <c:v>43093.791666666664</c:v>
                </c:pt>
                <c:pt idx="26454" formatCode="m/d/yy\ h:mm;@">
                  <c:v>43093.802083333336</c:v>
                </c:pt>
                <c:pt idx="26455" formatCode="m/d/yy\ h:mm;@">
                  <c:v>43093.8125</c:v>
                </c:pt>
                <c:pt idx="26456" formatCode="m/d/yy\ h:mm;@">
                  <c:v>43093.822916666664</c:v>
                </c:pt>
                <c:pt idx="26457" formatCode="m/d/yy\ h:mm;@">
                  <c:v>43093.833333333336</c:v>
                </c:pt>
                <c:pt idx="26458" formatCode="m/d/yy\ h:mm;@">
                  <c:v>43093.84375</c:v>
                </c:pt>
                <c:pt idx="26459" formatCode="m/d/yy\ h:mm;@">
                  <c:v>43093.854166666664</c:v>
                </c:pt>
                <c:pt idx="26460" formatCode="m/d/yy\ h:mm;@">
                  <c:v>43093.864583333336</c:v>
                </c:pt>
                <c:pt idx="26461" formatCode="m/d/yy\ h:mm;@">
                  <c:v>43093.875</c:v>
                </c:pt>
                <c:pt idx="26462" formatCode="m/d/yy\ h:mm;@">
                  <c:v>43093.885416666664</c:v>
                </c:pt>
                <c:pt idx="26463" formatCode="m/d/yy\ h:mm;@">
                  <c:v>43093.895833333336</c:v>
                </c:pt>
                <c:pt idx="26464" formatCode="m/d/yy\ h:mm;@">
                  <c:v>43093.90625</c:v>
                </c:pt>
                <c:pt idx="26465" formatCode="m/d/yy\ h:mm;@">
                  <c:v>43093.916666666664</c:v>
                </c:pt>
                <c:pt idx="26466" formatCode="m/d/yy\ h:mm;@">
                  <c:v>43093.927083333336</c:v>
                </c:pt>
                <c:pt idx="26467" formatCode="m/d/yy\ h:mm;@">
                  <c:v>43093.9375</c:v>
                </c:pt>
                <c:pt idx="26468" formatCode="m/d/yy\ h:mm;@">
                  <c:v>43093.947916666664</c:v>
                </c:pt>
                <c:pt idx="26469" formatCode="m/d/yy\ h:mm;@">
                  <c:v>43093.958333333336</c:v>
                </c:pt>
                <c:pt idx="26470" formatCode="m/d/yy\ h:mm;@">
                  <c:v>43093.96875</c:v>
                </c:pt>
                <c:pt idx="26471" formatCode="m/d/yy\ h:mm;@">
                  <c:v>43093.979166666664</c:v>
                </c:pt>
                <c:pt idx="26472" formatCode="m/d/yy\ h:mm;@">
                  <c:v>43093.989583333336</c:v>
                </c:pt>
                <c:pt idx="26473" formatCode="m/d/yy\ h:mm;@">
                  <c:v>43094</c:v>
                </c:pt>
                <c:pt idx="26474" formatCode="m/d/yy\ h:mm;@">
                  <c:v>43094.010416666664</c:v>
                </c:pt>
                <c:pt idx="26475" formatCode="m/d/yy\ h:mm;@">
                  <c:v>43094.020833333336</c:v>
                </c:pt>
                <c:pt idx="26476" formatCode="m/d/yy\ h:mm;@">
                  <c:v>43094.03125</c:v>
                </c:pt>
                <c:pt idx="26477" formatCode="m/d/yy\ h:mm;@">
                  <c:v>43094.041666666664</c:v>
                </c:pt>
                <c:pt idx="26478" formatCode="m/d/yy\ h:mm;@">
                  <c:v>43094.052083333336</c:v>
                </c:pt>
                <c:pt idx="26479" formatCode="m/d/yy\ h:mm;@">
                  <c:v>43094.0625</c:v>
                </c:pt>
                <c:pt idx="26480" formatCode="m/d/yy\ h:mm;@">
                  <c:v>43094.072916666664</c:v>
                </c:pt>
                <c:pt idx="26481" formatCode="m/d/yy\ h:mm;@">
                  <c:v>43094.083333333336</c:v>
                </c:pt>
                <c:pt idx="26482" formatCode="m/d/yy\ h:mm;@">
                  <c:v>43094.09375</c:v>
                </c:pt>
                <c:pt idx="26483" formatCode="m/d/yy\ h:mm;@">
                  <c:v>43094.104166666664</c:v>
                </c:pt>
                <c:pt idx="26484" formatCode="m/d/yy\ h:mm;@">
                  <c:v>43094.114583333336</c:v>
                </c:pt>
                <c:pt idx="26485" formatCode="m/d/yy\ h:mm;@">
                  <c:v>43094.125</c:v>
                </c:pt>
                <c:pt idx="26486" formatCode="m/d/yy\ h:mm;@">
                  <c:v>43094.135416666664</c:v>
                </c:pt>
                <c:pt idx="26487" formatCode="m/d/yy\ h:mm;@">
                  <c:v>43094.145833333336</c:v>
                </c:pt>
                <c:pt idx="26488" formatCode="m/d/yy\ h:mm;@">
                  <c:v>43094.15625</c:v>
                </c:pt>
                <c:pt idx="26489" formatCode="m/d/yy\ h:mm;@">
                  <c:v>43094.166666666664</c:v>
                </c:pt>
                <c:pt idx="26490" formatCode="m/d/yy\ h:mm;@">
                  <c:v>43094.177083333336</c:v>
                </c:pt>
                <c:pt idx="26491" formatCode="m/d/yy\ h:mm;@">
                  <c:v>43094.1875</c:v>
                </c:pt>
                <c:pt idx="26492" formatCode="m/d/yy\ h:mm;@">
                  <c:v>43094.197916666664</c:v>
                </c:pt>
                <c:pt idx="26493" formatCode="m/d/yy\ h:mm;@">
                  <c:v>43094.208333333336</c:v>
                </c:pt>
                <c:pt idx="26494" formatCode="m/d/yy\ h:mm;@">
                  <c:v>43094.21875</c:v>
                </c:pt>
                <c:pt idx="26495" formatCode="m/d/yy\ h:mm;@">
                  <c:v>43094.229166666664</c:v>
                </c:pt>
                <c:pt idx="26496" formatCode="m/d/yy\ h:mm;@">
                  <c:v>43094.239583333336</c:v>
                </c:pt>
                <c:pt idx="26497" formatCode="m/d/yy\ h:mm;@">
                  <c:v>43094.25</c:v>
                </c:pt>
                <c:pt idx="26498" formatCode="m/d/yy\ h:mm;@">
                  <c:v>43094.260416666664</c:v>
                </c:pt>
                <c:pt idx="26499" formatCode="m/d/yy\ h:mm;@">
                  <c:v>43094.270833333336</c:v>
                </c:pt>
                <c:pt idx="26500" formatCode="m/d/yy\ h:mm;@">
                  <c:v>43094.28125</c:v>
                </c:pt>
                <c:pt idx="26501" formatCode="m/d/yy\ h:mm;@">
                  <c:v>43094.291666666664</c:v>
                </c:pt>
                <c:pt idx="26502" formatCode="m/d/yy\ h:mm;@">
                  <c:v>43094.302083333336</c:v>
                </c:pt>
                <c:pt idx="26503" formatCode="m/d/yy\ h:mm;@">
                  <c:v>43094.3125</c:v>
                </c:pt>
                <c:pt idx="26504" formatCode="m/d/yy\ h:mm;@">
                  <c:v>43094.322916666664</c:v>
                </c:pt>
                <c:pt idx="26505" formatCode="m/d/yy\ h:mm;@">
                  <c:v>43094.333333333336</c:v>
                </c:pt>
                <c:pt idx="26506" formatCode="m/d/yy\ h:mm;@">
                  <c:v>43094.34375</c:v>
                </c:pt>
                <c:pt idx="26507" formatCode="m/d/yy\ h:mm;@">
                  <c:v>43094.354166666664</c:v>
                </c:pt>
                <c:pt idx="26508" formatCode="m/d/yy\ h:mm;@">
                  <c:v>43094.364583333336</c:v>
                </c:pt>
                <c:pt idx="26509" formatCode="m/d/yy\ h:mm;@">
                  <c:v>43094.375</c:v>
                </c:pt>
                <c:pt idx="26510" formatCode="m/d/yy\ h:mm;@">
                  <c:v>43094.385416666664</c:v>
                </c:pt>
                <c:pt idx="26511" formatCode="m/d/yy\ h:mm;@">
                  <c:v>43094.395833333336</c:v>
                </c:pt>
                <c:pt idx="26512" formatCode="m/d/yy\ h:mm;@">
                  <c:v>43094.40625</c:v>
                </c:pt>
                <c:pt idx="26513" formatCode="m/d/yy\ h:mm;@">
                  <c:v>43094.416666666664</c:v>
                </c:pt>
                <c:pt idx="26514" formatCode="m/d/yy\ h:mm;@">
                  <c:v>43094.427083333336</c:v>
                </c:pt>
                <c:pt idx="26515" formatCode="m/d/yy\ h:mm;@">
                  <c:v>43094.4375</c:v>
                </c:pt>
                <c:pt idx="26516" formatCode="m/d/yy\ h:mm;@">
                  <c:v>43094.447916666664</c:v>
                </c:pt>
                <c:pt idx="26517" formatCode="m/d/yy\ h:mm;@">
                  <c:v>43094.458333333336</c:v>
                </c:pt>
                <c:pt idx="26518" formatCode="m/d/yy\ h:mm;@">
                  <c:v>43094.46875</c:v>
                </c:pt>
                <c:pt idx="26519" formatCode="m/d/yy\ h:mm;@">
                  <c:v>43094.479166666664</c:v>
                </c:pt>
                <c:pt idx="26520" formatCode="m/d/yy\ h:mm;@">
                  <c:v>43094.489583333336</c:v>
                </c:pt>
                <c:pt idx="26521" formatCode="m/d/yy\ h:mm;@">
                  <c:v>43094.5</c:v>
                </c:pt>
                <c:pt idx="26522" formatCode="m/d/yy\ h:mm;@">
                  <c:v>43094.510416666664</c:v>
                </c:pt>
                <c:pt idx="26523" formatCode="m/d/yy\ h:mm;@">
                  <c:v>43094.520833333336</c:v>
                </c:pt>
                <c:pt idx="26524" formatCode="m/d/yy\ h:mm;@">
                  <c:v>43094.53125</c:v>
                </c:pt>
                <c:pt idx="26525" formatCode="m/d/yy\ h:mm;@">
                  <c:v>43094.541666666664</c:v>
                </c:pt>
                <c:pt idx="26526" formatCode="m/d/yy\ h:mm;@">
                  <c:v>43094.552083333336</c:v>
                </c:pt>
                <c:pt idx="26527" formatCode="m/d/yy\ h:mm;@">
                  <c:v>43094.5625</c:v>
                </c:pt>
                <c:pt idx="26528" formatCode="m/d/yy\ h:mm;@">
                  <c:v>43094.572916666664</c:v>
                </c:pt>
                <c:pt idx="26529" formatCode="m/d/yy\ h:mm;@">
                  <c:v>43094.583333333336</c:v>
                </c:pt>
                <c:pt idx="26530" formatCode="m/d/yy\ h:mm;@">
                  <c:v>43094.59375</c:v>
                </c:pt>
                <c:pt idx="26531" formatCode="m/d/yy\ h:mm;@">
                  <c:v>43094.604166666664</c:v>
                </c:pt>
                <c:pt idx="26532" formatCode="m/d/yy\ h:mm;@">
                  <c:v>43094.614583333336</c:v>
                </c:pt>
                <c:pt idx="26533" formatCode="m/d/yy\ h:mm;@">
                  <c:v>43094.625</c:v>
                </c:pt>
                <c:pt idx="26534" formatCode="m/d/yy\ h:mm;@">
                  <c:v>43094.635416666664</c:v>
                </c:pt>
                <c:pt idx="26535" formatCode="m/d/yy\ h:mm;@">
                  <c:v>43094.645833333336</c:v>
                </c:pt>
                <c:pt idx="26536" formatCode="m/d/yy\ h:mm;@">
                  <c:v>43094.65625</c:v>
                </c:pt>
                <c:pt idx="26537" formatCode="m/d/yy\ h:mm;@">
                  <c:v>43094.666666666664</c:v>
                </c:pt>
                <c:pt idx="26538" formatCode="m/d/yy\ h:mm;@">
                  <c:v>43094.677083333336</c:v>
                </c:pt>
                <c:pt idx="26539" formatCode="m/d/yy\ h:mm;@">
                  <c:v>43094.6875</c:v>
                </c:pt>
                <c:pt idx="26540" formatCode="m/d/yy\ h:mm;@">
                  <c:v>43094.697916666664</c:v>
                </c:pt>
                <c:pt idx="26541" formatCode="m/d/yy\ h:mm;@">
                  <c:v>43094.708333333336</c:v>
                </c:pt>
                <c:pt idx="26542" formatCode="m/d/yy\ h:mm;@">
                  <c:v>43094.71875</c:v>
                </c:pt>
                <c:pt idx="26543" formatCode="m/d/yy\ h:mm;@">
                  <c:v>43094.729166666664</c:v>
                </c:pt>
                <c:pt idx="26544" formatCode="m/d/yy\ h:mm;@">
                  <c:v>43094.739583333336</c:v>
                </c:pt>
                <c:pt idx="26545" formatCode="m/d/yy\ h:mm;@">
                  <c:v>43094.75</c:v>
                </c:pt>
                <c:pt idx="26546" formatCode="m/d/yy\ h:mm;@">
                  <c:v>43094.760416666664</c:v>
                </c:pt>
                <c:pt idx="26547" formatCode="m/d/yy\ h:mm;@">
                  <c:v>43094.770833333336</c:v>
                </c:pt>
                <c:pt idx="26548" formatCode="m/d/yy\ h:mm;@">
                  <c:v>43094.78125</c:v>
                </c:pt>
                <c:pt idx="26549" formatCode="m/d/yy\ h:mm;@">
                  <c:v>43094.791666666664</c:v>
                </c:pt>
                <c:pt idx="26550" formatCode="m/d/yy\ h:mm;@">
                  <c:v>43094.802083333336</c:v>
                </c:pt>
                <c:pt idx="26551" formatCode="m/d/yy\ h:mm;@">
                  <c:v>43094.8125</c:v>
                </c:pt>
                <c:pt idx="26552" formatCode="m/d/yy\ h:mm;@">
                  <c:v>43094.822916666664</c:v>
                </c:pt>
                <c:pt idx="26553" formatCode="m/d/yy\ h:mm;@">
                  <c:v>43094.833333333336</c:v>
                </c:pt>
                <c:pt idx="26554" formatCode="m/d/yy\ h:mm;@">
                  <c:v>43094.84375</c:v>
                </c:pt>
                <c:pt idx="26555" formatCode="m/d/yy\ h:mm;@">
                  <c:v>43094.854166666664</c:v>
                </c:pt>
                <c:pt idx="26556" formatCode="m/d/yy\ h:mm;@">
                  <c:v>43094.864583333336</c:v>
                </c:pt>
                <c:pt idx="26557" formatCode="m/d/yy\ h:mm;@">
                  <c:v>43094.875</c:v>
                </c:pt>
                <c:pt idx="26558" formatCode="m/d/yy\ h:mm;@">
                  <c:v>43094.885416666664</c:v>
                </c:pt>
                <c:pt idx="26559" formatCode="m/d/yy\ h:mm;@">
                  <c:v>43094.895833333336</c:v>
                </c:pt>
                <c:pt idx="26560" formatCode="m/d/yy\ h:mm;@">
                  <c:v>43094.90625</c:v>
                </c:pt>
                <c:pt idx="26561" formatCode="m/d/yy\ h:mm;@">
                  <c:v>43094.916666666664</c:v>
                </c:pt>
                <c:pt idx="26562" formatCode="m/d/yy\ h:mm;@">
                  <c:v>43094.927083333336</c:v>
                </c:pt>
                <c:pt idx="26563" formatCode="m/d/yy\ h:mm;@">
                  <c:v>43094.9375</c:v>
                </c:pt>
                <c:pt idx="26564" formatCode="m/d/yy\ h:mm;@">
                  <c:v>43094.947916666664</c:v>
                </c:pt>
                <c:pt idx="26565" formatCode="m/d/yy\ h:mm;@">
                  <c:v>43094.958333333336</c:v>
                </c:pt>
                <c:pt idx="26566" formatCode="m/d/yy\ h:mm;@">
                  <c:v>43094.96875</c:v>
                </c:pt>
                <c:pt idx="26567" formatCode="m/d/yy\ h:mm;@">
                  <c:v>43094.979166666664</c:v>
                </c:pt>
                <c:pt idx="26568" formatCode="m/d/yy\ h:mm;@">
                  <c:v>43094.989583333336</c:v>
                </c:pt>
                <c:pt idx="26569" formatCode="m/d/yy\ h:mm;@">
                  <c:v>43095</c:v>
                </c:pt>
                <c:pt idx="26570" formatCode="m/d/yy\ h:mm;@">
                  <c:v>43095.010416666664</c:v>
                </c:pt>
                <c:pt idx="26571" formatCode="m/d/yy\ h:mm;@">
                  <c:v>43095.020833333336</c:v>
                </c:pt>
                <c:pt idx="26572" formatCode="m/d/yy\ h:mm;@">
                  <c:v>43095.03125</c:v>
                </c:pt>
                <c:pt idx="26573" formatCode="m/d/yy\ h:mm;@">
                  <c:v>43095.041666666664</c:v>
                </c:pt>
                <c:pt idx="26574" formatCode="m/d/yy\ h:mm;@">
                  <c:v>43095.052083333336</c:v>
                </c:pt>
                <c:pt idx="26575" formatCode="m/d/yy\ h:mm;@">
                  <c:v>43095.0625</c:v>
                </c:pt>
                <c:pt idx="26576" formatCode="m/d/yy\ h:mm;@">
                  <c:v>43095.072916666664</c:v>
                </c:pt>
                <c:pt idx="26577" formatCode="m/d/yy\ h:mm;@">
                  <c:v>43095.083333333336</c:v>
                </c:pt>
                <c:pt idx="26578" formatCode="m/d/yy\ h:mm;@">
                  <c:v>43095.09375</c:v>
                </c:pt>
                <c:pt idx="26579" formatCode="m/d/yy\ h:mm;@">
                  <c:v>43095.104166666664</c:v>
                </c:pt>
                <c:pt idx="26580" formatCode="m/d/yy\ h:mm;@">
                  <c:v>43095.114583333336</c:v>
                </c:pt>
                <c:pt idx="26581" formatCode="m/d/yy\ h:mm;@">
                  <c:v>43095.125</c:v>
                </c:pt>
                <c:pt idx="26582" formatCode="m/d/yy\ h:mm;@">
                  <c:v>43095.135416666664</c:v>
                </c:pt>
                <c:pt idx="26583" formatCode="m/d/yy\ h:mm;@">
                  <c:v>43095.145833333336</c:v>
                </c:pt>
                <c:pt idx="26584" formatCode="m/d/yy\ h:mm;@">
                  <c:v>43095.15625</c:v>
                </c:pt>
                <c:pt idx="26585" formatCode="m/d/yy\ h:mm;@">
                  <c:v>43095.166666666664</c:v>
                </c:pt>
                <c:pt idx="26586" formatCode="m/d/yy\ h:mm;@">
                  <c:v>43095.177083333336</c:v>
                </c:pt>
                <c:pt idx="26587" formatCode="m/d/yy\ h:mm;@">
                  <c:v>43095.1875</c:v>
                </c:pt>
                <c:pt idx="26588" formatCode="m/d/yy\ h:mm;@">
                  <c:v>43095.197916666664</c:v>
                </c:pt>
                <c:pt idx="26589" formatCode="m/d/yy\ h:mm;@">
                  <c:v>43095.208333333336</c:v>
                </c:pt>
                <c:pt idx="26590" formatCode="m/d/yy\ h:mm;@">
                  <c:v>43095.21875</c:v>
                </c:pt>
                <c:pt idx="26591" formatCode="m/d/yy\ h:mm;@">
                  <c:v>43095.229166666664</c:v>
                </c:pt>
                <c:pt idx="26592" formatCode="m/d/yy\ h:mm;@">
                  <c:v>43095.239583333336</c:v>
                </c:pt>
                <c:pt idx="26593" formatCode="m/d/yy\ h:mm;@">
                  <c:v>43095.25</c:v>
                </c:pt>
                <c:pt idx="26594" formatCode="m/d/yy\ h:mm;@">
                  <c:v>43095.260416666664</c:v>
                </c:pt>
                <c:pt idx="26595" formatCode="m/d/yy\ h:mm;@">
                  <c:v>43095.270833333336</c:v>
                </c:pt>
                <c:pt idx="26596" formatCode="m/d/yy\ h:mm;@">
                  <c:v>43095.28125</c:v>
                </c:pt>
                <c:pt idx="26597" formatCode="m/d/yy\ h:mm;@">
                  <c:v>43095.291666666664</c:v>
                </c:pt>
                <c:pt idx="26598" formatCode="m/d/yy\ h:mm;@">
                  <c:v>43095.302083333336</c:v>
                </c:pt>
                <c:pt idx="26599" formatCode="m/d/yy\ h:mm;@">
                  <c:v>43095.3125</c:v>
                </c:pt>
                <c:pt idx="26600" formatCode="m/d/yy\ h:mm;@">
                  <c:v>43095.322916666664</c:v>
                </c:pt>
                <c:pt idx="26601" formatCode="m/d/yy\ h:mm;@">
                  <c:v>43095.333333333336</c:v>
                </c:pt>
                <c:pt idx="26602" formatCode="m/d/yy\ h:mm;@">
                  <c:v>43095.34375</c:v>
                </c:pt>
                <c:pt idx="26603" formatCode="m/d/yy\ h:mm;@">
                  <c:v>43095.354166666664</c:v>
                </c:pt>
                <c:pt idx="26604" formatCode="m/d/yy\ h:mm;@">
                  <c:v>43095.364583333336</c:v>
                </c:pt>
                <c:pt idx="26605" formatCode="m/d/yy\ h:mm;@">
                  <c:v>43095.375</c:v>
                </c:pt>
                <c:pt idx="26606" formatCode="m/d/yy\ h:mm;@">
                  <c:v>43095.385416666664</c:v>
                </c:pt>
                <c:pt idx="26607" formatCode="m/d/yy\ h:mm;@">
                  <c:v>43095.395833333336</c:v>
                </c:pt>
                <c:pt idx="26608" formatCode="m/d/yy\ h:mm;@">
                  <c:v>43095.40625</c:v>
                </c:pt>
                <c:pt idx="26609" formatCode="m/d/yy\ h:mm;@">
                  <c:v>43095.416666666664</c:v>
                </c:pt>
                <c:pt idx="26610" formatCode="m/d/yy\ h:mm;@">
                  <c:v>43095.427083333336</c:v>
                </c:pt>
                <c:pt idx="26611" formatCode="m/d/yy\ h:mm;@">
                  <c:v>43095.4375</c:v>
                </c:pt>
                <c:pt idx="26612" formatCode="m/d/yy\ h:mm;@">
                  <c:v>43095.447916666664</c:v>
                </c:pt>
                <c:pt idx="26613" formatCode="m/d/yy\ h:mm;@">
                  <c:v>43095.458333333336</c:v>
                </c:pt>
                <c:pt idx="26614" formatCode="m/d/yy\ h:mm;@">
                  <c:v>43095.46875</c:v>
                </c:pt>
                <c:pt idx="26615" formatCode="m/d/yy\ h:mm;@">
                  <c:v>43095.479166666664</c:v>
                </c:pt>
                <c:pt idx="26616" formatCode="m/d/yy\ h:mm;@">
                  <c:v>43095.489583333336</c:v>
                </c:pt>
                <c:pt idx="26617" formatCode="m/d/yy\ h:mm;@">
                  <c:v>43095.5</c:v>
                </c:pt>
                <c:pt idx="26618" formatCode="m/d/yy\ h:mm;@">
                  <c:v>43095.510416666664</c:v>
                </c:pt>
                <c:pt idx="26619" formatCode="m/d/yy\ h:mm;@">
                  <c:v>43095.520833333336</c:v>
                </c:pt>
                <c:pt idx="26620" formatCode="m/d/yy\ h:mm;@">
                  <c:v>43095.53125</c:v>
                </c:pt>
                <c:pt idx="26621" formatCode="m/d/yy\ h:mm;@">
                  <c:v>43095.541666666664</c:v>
                </c:pt>
                <c:pt idx="26622" formatCode="m/d/yy\ h:mm;@">
                  <c:v>43095.552083333336</c:v>
                </c:pt>
                <c:pt idx="26623" formatCode="m/d/yy\ h:mm;@">
                  <c:v>43095.5625</c:v>
                </c:pt>
                <c:pt idx="26624" formatCode="m/d/yy\ h:mm;@">
                  <c:v>43095.572916666664</c:v>
                </c:pt>
                <c:pt idx="26625" formatCode="m/d/yy\ h:mm;@">
                  <c:v>43095.583333333336</c:v>
                </c:pt>
                <c:pt idx="26626" formatCode="m/d/yy\ h:mm;@">
                  <c:v>43095.59375</c:v>
                </c:pt>
                <c:pt idx="26627" formatCode="m/d/yy\ h:mm;@">
                  <c:v>43095.604166666664</c:v>
                </c:pt>
                <c:pt idx="26628" formatCode="m/d/yy\ h:mm;@">
                  <c:v>43095.614583333336</c:v>
                </c:pt>
                <c:pt idx="26629" formatCode="m/d/yy\ h:mm;@">
                  <c:v>43095.625</c:v>
                </c:pt>
                <c:pt idx="26630" formatCode="m/d/yy\ h:mm;@">
                  <c:v>43095.635416666664</c:v>
                </c:pt>
                <c:pt idx="26631" formatCode="m/d/yy\ h:mm;@">
                  <c:v>43095.645833333336</c:v>
                </c:pt>
                <c:pt idx="26632" formatCode="m/d/yy\ h:mm;@">
                  <c:v>43095.65625</c:v>
                </c:pt>
                <c:pt idx="26633" formatCode="m/d/yy\ h:mm;@">
                  <c:v>43095.666666666664</c:v>
                </c:pt>
                <c:pt idx="26634" formatCode="m/d/yy\ h:mm;@">
                  <c:v>43095.677083333336</c:v>
                </c:pt>
                <c:pt idx="26635" formatCode="m/d/yy\ h:mm;@">
                  <c:v>43095.6875</c:v>
                </c:pt>
                <c:pt idx="26636" formatCode="m/d/yy\ h:mm;@">
                  <c:v>43095.697916666664</c:v>
                </c:pt>
                <c:pt idx="26637" formatCode="m/d/yy\ h:mm;@">
                  <c:v>43095.708333333336</c:v>
                </c:pt>
                <c:pt idx="26638" formatCode="m/d/yy\ h:mm;@">
                  <c:v>43095.71875</c:v>
                </c:pt>
                <c:pt idx="26639" formatCode="m/d/yy\ h:mm;@">
                  <c:v>43095.729166666664</c:v>
                </c:pt>
                <c:pt idx="26640" formatCode="m/d/yy\ h:mm;@">
                  <c:v>43095.739583333336</c:v>
                </c:pt>
                <c:pt idx="26641" formatCode="m/d/yy\ h:mm;@">
                  <c:v>43095.75</c:v>
                </c:pt>
                <c:pt idx="26642" formatCode="m/d/yy\ h:mm;@">
                  <c:v>43095.760416666664</c:v>
                </c:pt>
                <c:pt idx="26643" formatCode="m/d/yy\ h:mm;@">
                  <c:v>43095.770833333336</c:v>
                </c:pt>
                <c:pt idx="26644" formatCode="m/d/yy\ h:mm;@">
                  <c:v>43095.78125</c:v>
                </c:pt>
                <c:pt idx="26645" formatCode="m/d/yy\ h:mm;@">
                  <c:v>43095.791666666664</c:v>
                </c:pt>
                <c:pt idx="26646" formatCode="m/d/yy\ h:mm;@">
                  <c:v>43095.802083333336</c:v>
                </c:pt>
                <c:pt idx="26647" formatCode="m/d/yy\ h:mm;@">
                  <c:v>43095.8125</c:v>
                </c:pt>
                <c:pt idx="26648" formatCode="m/d/yy\ h:mm;@">
                  <c:v>43095.822916666664</c:v>
                </c:pt>
                <c:pt idx="26649" formatCode="m/d/yy\ h:mm;@">
                  <c:v>43095.833333333336</c:v>
                </c:pt>
                <c:pt idx="26650" formatCode="m/d/yy\ h:mm;@">
                  <c:v>43095.84375</c:v>
                </c:pt>
                <c:pt idx="26651" formatCode="m/d/yy\ h:mm;@">
                  <c:v>43095.854166666664</c:v>
                </c:pt>
                <c:pt idx="26652" formatCode="m/d/yy\ h:mm;@">
                  <c:v>43095.864583333336</c:v>
                </c:pt>
                <c:pt idx="26653" formatCode="m/d/yy\ h:mm;@">
                  <c:v>43095.875</c:v>
                </c:pt>
                <c:pt idx="26654" formatCode="m/d/yy\ h:mm;@">
                  <c:v>43095.885416666664</c:v>
                </c:pt>
                <c:pt idx="26655" formatCode="m/d/yy\ h:mm;@">
                  <c:v>43095.895833333336</c:v>
                </c:pt>
                <c:pt idx="26656" formatCode="m/d/yy\ h:mm;@">
                  <c:v>43095.90625</c:v>
                </c:pt>
                <c:pt idx="26657" formatCode="m/d/yy\ h:mm;@">
                  <c:v>43095.916666666664</c:v>
                </c:pt>
                <c:pt idx="26658" formatCode="m/d/yy\ h:mm;@">
                  <c:v>43095.927083333336</c:v>
                </c:pt>
                <c:pt idx="26659" formatCode="m/d/yy\ h:mm;@">
                  <c:v>43095.9375</c:v>
                </c:pt>
                <c:pt idx="26660" formatCode="m/d/yy\ h:mm;@">
                  <c:v>43095.947916666664</c:v>
                </c:pt>
                <c:pt idx="26661" formatCode="m/d/yy\ h:mm;@">
                  <c:v>43095.958333333336</c:v>
                </c:pt>
                <c:pt idx="26662" formatCode="m/d/yy\ h:mm;@">
                  <c:v>43095.96875</c:v>
                </c:pt>
                <c:pt idx="26663" formatCode="m/d/yy\ h:mm;@">
                  <c:v>43095.979166666664</c:v>
                </c:pt>
                <c:pt idx="26664" formatCode="m/d/yy\ h:mm;@">
                  <c:v>43095.989583333336</c:v>
                </c:pt>
                <c:pt idx="26665" formatCode="m/d/yy\ h:mm;@">
                  <c:v>43096</c:v>
                </c:pt>
                <c:pt idx="26666" formatCode="m/d/yy\ h:mm;@">
                  <c:v>43096.010416666664</c:v>
                </c:pt>
                <c:pt idx="26667" formatCode="m/d/yy\ h:mm;@">
                  <c:v>43096.020833333336</c:v>
                </c:pt>
                <c:pt idx="26668" formatCode="m/d/yy\ h:mm;@">
                  <c:v>43096.03125</c:v>
                </c:pt>
                <c:pt idx="26669" formatCode="m/d/yy\ h:mm;@">
                  <c:v>43096.041666666664</c:v>
                </c:pt>
                <c:pt idx="26670" formatCode="m/d/yy\ h:mm;@">
                  <c:v>43096.052083333336</c:v>
                </c:pt>
                <c:pt idx="26671" formatCode="m/d/yy\ h:mm;@">
                  <c:v>43096.0625</c:v>
                </c:pt>
                <c:pt idx="26672" formatCode="m/d/yy\ h:mm;@">
                  <c:v>43096.072916666664</c:v>
                </c:pt>
                <c:pt idx="26673" formatCode="m/d/yy\ h:mm;@">
                  <c:v>43096.083333333336</c:v>
                </c:pt>
                <c:pt idx="26674" formatCode="m/d/yy\ h:mm;@">
                  <c:v>43096.09375</c:v>
                </c:pt>
                <c:pt idx="26675" formatCode="m/d/yy\ h:mm;@">
                  <c:v>43096.104166666664</c:v>
                </c:pt>
                <c:pt idx="26676" formatCode="m/d/yy\ h:mm;@">
                  <c:v>43096.114583333336</c:v>
                </c:pt>
                <c:pt idx="26677" formatCode="m/d/yy\ h:mm;@">
                  <c:v>43096.125</c:v>
                </c:pt>
                <c:pt idx="26678" formatCode="m/d/yy\ h:mm;@">
                  <c:v>43096.135416666664</c:v>
                </c:pt>
                <c:pt idx="26679" formatCode="m/d/yy\ h:mm;@">
                  <c:v>43096.145833333336</c:v>
                </c:pt>
                <c:pt idx="26680" formatCode="m/d/yy\ h:mm;@">
                  <c:v>43096.15625</c:v>
                </c:pt>
                <c:pt idx="26681" formatCode="m/d/yy\ h:mm;@">
                  <c:v>43096.166666666664</c:v>
                </c:pt>
                <c:pt idx="26682" formatCode="m/d/yy\ h:mm;@">
                  <c:v>43096.177083333336</c:v>
                </c:pt>
                <c:pt idx="26683" formatCode="m/d/yy\ h:mm;@">
                  <c:v>43096.1875</c:v>
                </c:pt>
                <c:pt idx="26684" formatCode="m/d/yy\ h:mm;@">
                  <c:v>43096.197916666664</c:v>
                </c:pt>
                <c:pt idx="26685" formatCode="m/d/yy\ h:mm;@">
                  <c:v>43096.208333333336</c:v>
                </c:pt>
                <c:pt idx="26686" formatCode="m/d/yy\ h:mm;@">
                  <c:v>43096.21875</c:v>
                </c:pt>
                <c:pt idx="26687" formatCode="m/d/yy\ h:mm;@">
                  <c:v>43096.229166666664</c:v>
                </c:pt>
                <c:pt idx="26688" formatCode="m/d/yy\ h:mm;@">
                  <c:v>43096.239583333336</c:v>
                </c:pt>
                <c:pt idx="26689" formatCode="m/d/yy\ h:mm;@">
                  <c:v>43096.25</c:v>
                </c:pt>
                <c:pt idx="26690" formatCode="m/d/yy\ h:mm;@">
                  <c:v>43096.260416666664</c:v>
                </c:pt>
                <c:pt idx="26691" formatCode="m/d/yy\ h:mm;@">
                  <c:v>43096.270833333336</c:v>
                </c:pt>
                <c:pt idx="26692" formatCode="m/d/yy\ h:mm;@">
                  <c:v>43096.28125</c:v>
                </c:pt>
                <c:pt idx="26693" formatCode="m/d/yy\ h:mm;@">
                  <c:v>43096.291666666664</c:v>
                </c:pt>
                <c:pt idx="26694" formatCode="m/d/yy\ h:mm;@">
                  <c:v>43096.302083333336</c:v>
                </c:pt>
                <c:pt idx="26695" formatCode="m/d/yy\ h:mm;@">
                  <c:v>43096.3125</c:v>
                </c:pt>
                <c:pt idx="26696" formatCode="m/d/yy\ h:mm;@">
                  <c:v>43096.322916666664</c:v>
                </c:pt>
                <c:pt idx="26697" formatCode="m/d/yy\ h:mm;@">
                  <c:v>43096.333333333336</c:v>
                </c:pt>
                <c:pt idx="26698" formatCode="m/d/yy\ h:mm;@">
                  <c:v>43096.34375</c:v>
                </c:pt>
                <c:pt idx="26699" formatCode="m/d/yy\ h:mm;@">
                  <c:v>43096.354166666664</c:v>
                </c:pt>
                <c:pt idx="26700" formatCode="m/d/yy\ h:mm;@">
                  <c:v>43096.364583333336</c:v>
                </c:pt>
                <c:pt idx="26701" formatCode="m/d/yy\ h:mm;@">
                  <c:v>43096.375</c:v>
                </c:pt>
                <c:pt idx="26702" formatCode="m/d/yy\ h:mm;@">
                  <c:v>43096.385416666664</c:v>
                </c:pt>
                <c:pt idx="26703" formatCode="m/d/yy\ h:mm;@">
                  <c:v>43096.395833333336</c:v>
                </c:pt>
                <c:pt idx="26704" formatCode="m/d/yy\ h:mm;@">
                  <c:v>43096.40625</c:v>
                </c:pt>
                <c:pt idx="26705" formatCode="m/d/yy\ h:mm;@">
                  <c:v>43096.416666666664</c:v>
                </c:pt>
                <c:pt idx="26706" formatCode="m/d/yy\ h:mm;@">
                  <c:v>43096.427083333336</c:v>
                </c:pt>
                <c:pt idx="26707" formatCode="m/d/yy\ h:mm;@">
                  <c:v>43096.4375</c:v>
                </c:pt>
                <c:pt idx="26708" formatCode="m/d/yy\ h:mm;@">
                  <c:v>43096.447916666664</c:v>
                </c:pt>
                <c:pt idx="26709" formatCode="m/d/yy\ h:mm;@">
                  <c:v>43096.458333333336</c:v>
                </c:pt>
                <c:pt idx="26710" formatCode="m/d/yy\ h:mm;@">
                  <c:v>43096.46875</c:v>
                </c:pt>
                <c:pt idx="26711" formatCode="m/d/yy\ h:mm;@">
                  <c:v>43096.479166666664</c:v>
                </c:pt>
                <c:pt idx="26712" formatCode="m/d/yy\ h:mm;@">
                  <c:v>43096.489583333336</c:v>
                </c:pt>
                <c:pt idx="26713" formatCode="m/d/yy\ h:mm;@">
                  <c:v>43096.5</c:v>
                </c:pt>
                <c:pt idx="26714" formatCode="m/d/yy\ h:mm;@">
                  <c:v>43096.510416666664</c:v>
                </c:pt>
                <c:pt idx="26715" formatCode="m/d/yy\ h:mm;@">
                  <c:v>43096.520833333336</c:v>
                </c:pt>
                <c:pt idx="26716" formatCode="m/d/yy\ h:mm;@">
                  <c:v>43096.53125</c:v>
                </c:pt>
                <c:pt idx="26717" formatCode="m/d/yy\ h:mm;@">
                  <c:v>43096.541666666664</c:v>
                </c:pt>
                <c:pt idx="26718" formatCode="m/d/yy\ h:mm;@">
                  <c:v>43096.552083333336</c:v>
                </c:pt>
                <c:pt idx="26719" formatCode="m/d/yy\ h:mm;@">
                  <c:v>43096.5625</c:v>
                </c:pt>
                <c:pt idx="26720" formatCode="m/d/yy\ h:mm;@">
                  <c:v>43096.572916666664</c:v>
                </c:pt>
                <c:pt idx="26721" formatCode="m/d/yy\ h:mm;@">
                  <c:v>43096.583333333336</c:v>
                </c:pt>
                <c:pt idx="26722" formatCode="m/d/yy\ h:mm;@">
                  <c:v>43096.59375</c:v>
                </c:pt>
                <c:pt idx="26723" formatCode="m/d/yy\ h:mm;@">
                  <c:v>43096.604166666664</c:v>
                </c:pt>
                <c:pt idx="26724" formatCode="m/d/yy\ h:mm;@">
                  <c:v>43096.614583333336</c:v>
                </c:pt>
                <c:pt idx="26725" formatCode="m/d/yy\ h:mm;@">
                  <c:v>43096.625</c:v>
                </c:pt>
                <c:pt idx="26726" formatCode="m/d/yy\ h:mm;@">
                  <c:v>43096.635416666664</c:v>
                </c:pt>
                <c:pt idx="26727" formatCode="m/d/yy\ h:mm;@">
                  <c:v>43096.645833333336</c:v>
                </c:pt>
                <c:pt idx="26728" formatCode="m/d/yy\ h:mm;@">
                  <c:v>43096.65625</c:v>
                </c:pt>
                <c:pt idx="26729" formatCode="m/d/yy\ h:mm;@">
                  <c:v>43096.666666666664</c:v>
                </c:pt>
                <c:pt idx="26730" formatCode="m/d/yy\ h:mm;@">
                  <c:v>43096.677083333336</c:v>
                </c:pt>
                <c:pt idx="26731" formatCode="m/d/yy\ h:mm;@">
                  <c:v>43096.6875</c:v>
                </c:pt>
                <c:pt idx="26732" formatCode="m/d/yy\ h:mm;@">
                  <c:v>43096.697916666664</c:v>
                </c:pt>
                <c:pt idx="26733" formatCode="m/d/yy\ h:mm;@">
                  <c:v>43096.708333333336</c:v>
                </c:pt>
                <c:pt idx="26734" formatCode="m/d/yy\ h:mm;@">
                  <c:v>43096.71875</c:v>
                </c:pt>
                <c:pt idx="26735" formatCode="m/d/yy\ h:mm;@">
                  <c:v>43096.729166666664</c:v>
                </c:pt>
                <c:pt idx="26736" formatCode="m/d/yy\ h:mm;@">
                  <c:v>43096.739583333336</c:v>
                </c:pt>
                <c:pt idx="26737" formatCode="m/d/yy\ h:mm;@">
                  <c:v>43096.75</c:v>
                </c:pt>
                <c:pt idx="26738" formatCode="m/d/yy\ h:mm;@">
                  <c:v>43096.760416666664</c:v>
                </c:pt>
                <c:pt idx="26739" formatCode="m/d/yy\ h:mm;@">
                  <c:v>43096.770833333336</c:v>
                </c:pt>
                <c:pt idx="26740" formatCode="m/d/yy\ h:mm;@">
                  <c:v>43096.78125</c:v>
                </c:pt>
                <c:pt idx="26741" formatCode="m/d/yy\ h:mm;@">
                  <c:v>43096.791666666664</c:v>
                </c:pt>
                <c:pt idx="26742" formatCode="m/d/yy\ h:mm;@">
                  <c:v>43096.802083333336</c:v>
                </c:pt>
                <c:pt idx="26743" formatCode="m/d/yy\ h:mm;@">
                  <c:v>43096.8125</c:v>
                </c:pt>
                <c:pt idx="26744" formatCode="m/d/yy\ h:mm;@">
                  <c:v>43096.822916666664</c:v>
                </c:pt>
                <c:pt idx="26745" formatCode="m/d/yy\ h:mm;@">
                  <c:v>43096.833333333336</c:v>
                </c:pt>
                <c:pt idx="26746" formatCode="m/d/yy\ h:mm;@">
                  <c:v>43096.84375</c:v>
                </c:pt>
                <c:pt idx="26747" formatCode="m/d/yy\ h:mm;@">
                  <c:v>43096.854166666664</c:v>
                </c:pt>
                <c:pt idx="26748" formatCode="m/d/yy\ h:mm;@">
                  <c:v>43096.864583333336</c:v>
                </c:pt>
                <c:pt idx="26749" formatCode="m/d/yy\ h:mm;@">
                  <c:v>43096.875</c:v>
                </c:pt>
                <c:pt idx="26750" formatCode="m/d/yy\ h:mm;@">
                  <c:v>43096.885416666664</c:v>
                </c:pt>
                <c:pt idx="26751" formatCode="m/d/yy\ h:mm;@">
                  <c:v>43096.895833333336</c:v>
                </c:pt>
                <c:pt idx="26752" formatCode="m/d/yy\ h:mm;@">
                  <c:v>43096.90625</c:v>
                </c:pt>
                <c:pt idx="26753" formatCode="m/d/yy\ h:mm;@">
                  <c:v>43096.916666666664</c:v>
                </c:pt>
                <c:pt idx="26754" formatCode="m/d/yy\ h:mm;@">
                  <c:v>43096.927083333336</c:v>
                </c:pt>
                <c:pt idx="26755" formatCode="m/d/yy\ h:mm;@">
                  <c:v>43096.9375</c:v>
                </c:pt>
                <c:pt idx="26756" formatCode="m/d/yy\ h:mm;@">
                  <c:v>43096.947916666664</c:v>
                </c:pt>
                <c:pt idx="26757" formatCode="m/d/yy\ h:mm;@">
                  <c:v>43096.958333333336</c:v>
                </c:pt>
                <c:pt idx="26758" formatCode="m/d/yy\ h:mm;@">
                  <c:v>43096.96875</c:v>
                </c:pt>
                <c:pt idx="26759" formatCode="m/d/yy\ h:mm;@">
                  <c:v>43096.979166666664</c:v>
                </c:pt>
                <c:pt idx="26760" formatCode="m/d/yy\ h:mm;@">
                  <c:v>43096.989583333336</c:v>
                </c:pt>
                <c:pt idx="26761" formatCode="m/d/yy\ h:mm;@">
                  <c:v>43097</c:v>
                </c:pt>
                <c:pt idx="26762" formatCode="m/d/yy\ h:mm;@">
                  <c:v>43097.010416666664</c:v>
                </c:pt>
                <c:pt idx="26763" formatCode="m/d/yy\ h:mm;@">
                  <c:v>43097.020833333336</c:v>
                </c:pt>
                <c:pt idx="26764" formatCode="m/d/yy\ h:mm;@">
                  <c:v>43097.03125</c:v>
                </c:pt>
                <c:pt idx="26765" formatCode="m/d/yy\ h:mm;@">
                  <c:v>43097.041666666664</c:v>
                </c:pt>
                <c:pt idx="26766" formatCode="m/d/yy\ h:mm;@">
                  <c:v>43097.052083333336</c:v>
                </c:pt>
                <c:pt idx="26767" formatCode="m/d/yy\ h:mm;@">
                  <c:v>43097.0625</c:v>
                </c:pt>
                <c:pt idx="26768" formatCode="m/d/yy\ h:mm;@">
                  <c:v>43097.072916666664</c:v>
                </c:pt>
                <c:pt idx="26769" formatCode="m/d/yy\ h:mm;@">
                  <c:v>43097.083333333336</c:v>
                </c:pt>
                <c:pt idx="26770" formatCode="m/d/yy\ h:mm;@">
                  <c:v>43097.09375</c:v>
                </c:pt>
                <c:pt idx="26771" formatCode="m/d/yy\ h:mm;@">
                  <c:v>43097.104166666664</c:v>
                </c:pt>
                <c:pt idx="26772" formatCode="m/d/yy\ h:mm;@">
                  <c:v>43097.114583333336</c:v>
                </c:pt>
                <c:pt idx="26773" formatCode="m/d/yy\ h:mm;@">
                  <c:v>43097.125</c:v>
                </c:pt>
                <c:pt idx="26774" formatCode="m/d/yy\ h:mm;@">
                  <c:v>43097.135416666664</c:v>
                </c:pt>
                <c:pt idx="26775" formatCode="m/d/yy\ h:mm;@">
                  <c:v>43097.145833333336</c:v>
                </c:pt>
                <c:pt idx="26776" formatCode="m/d/yy\ h:mm;@">
                  <c:v>43097.15625</c:v>
                </c:pt>
                <c:pt idx="26777" formatCode="m/d/yy\ h:mm;@">
                  <c:v>43097.166666666664</c:v>
                </c:pt>
                <c:pt idx="26778" formatCode="m/d/yy\ h:mm;@">
                  <c:v>43097.177083333336</c:v>
                </c:pt>
                <c:pt idx="26779" formatCode="m/d/yy\ h:mm;@">
                  <c:v>43097.1875</c:v>
                </c:pt>
                <c:pt idx="26780" formatCode="m/d/yy\ h:mm;@">
                  <c:v>43097.197916666664</c:v>
                </c:pt>
                <c:pt idx="26781" formatCode="m/d/yy\ h:mm;@">
                  <c:v>43097.208333333336</c:v>
                </c:pt>
                <c:pt idx="26782" formatCode="m/d/yy\ h:mm;@">
                  <c:v>43097.21875</c:v>
                </c:pt>
                <c:pt idx="26783" formatCode="m/d/yy\ h:mm;@">
                  <c:v>43097.229166666664</c:v>
                </c:pt>
                <c:pt idx="26784" formatCode="m/d/yy\ h:mm;@">
                  <c:v>43097.239583333336</c:v>
                </c:pt>
                <c:pt idx="26785" formatCode="m/d/yy\ h:mm;@">
                  <c:v>43097.25</c:v>
                </c:pt>
                <c:pt idx="26786" formatCode="m/d/yy\ h:mm;@">
                  <c:v>43097.260416666664</c:v>
                </c:pt>
                <c:pt idx="26787" formatCode="m/d/yy\ h:mm;@">
                  <c:v>43097.270833333336</c:v>
                </c:pt>
                <c:pt idx="26788" formatCode="m/d/yy\ h:mm;@">
                  <c:v>43097.28125</c:v>
                </c:pt>
                <c:pt idx="26789" formatCode="m/d/yy\ h:mm;@">
                  <c:v>43097.291666666664</c:v>
                </c:pt>
                <c:pt idx="26790" formatCode="m/d/yy\ h:mm;@">
                  <c:v>43097.302083333336</c:v>
                </c:pt>
                <c:pt idx="26791" formatCode="m/d/yy\ h:mm;@">
                  <c:v>43097.3125</c:v>
                </c:pt>
                <c:pt idx="26792" formatCode="m/d/yy\ h:mm;@">
                  <c:v>43097.322916666664</c:v>
                </c:pt>
                <c:pt idx="26793" formatCode="m/d/yy\ h:mm;@">
                  <c:v>43097.333333333336</c:v>
                </c:pt>
                <c:pt idx="26794" formatCode="m/d/yy\ h:mm;@">
                  <c:v>43097.34375</c:v>
                </c:pt>
                <c:pt idx="26795" formatCode="m/d/yy\ h:mm;@">
                  <c:v>43097.354166666664</c:v>
                </c:pt>
                <c:pt idx="26796" formatCode="m/d/yy\ h:mm;@">
                  <c:v>43097.364583333336</c:v>
                </c:pt>
                <c:pt idx="26797" formatCode="m/d/yy\ h:mm;@">
                  <c:v>43097.375</c:v>
                </c:pt>
                <c:pt idx="26798" formatCode="m/d/yy\ h:mm;@">
                  <c:v>43097.385416666664</c:v>
                </c:pt>
                <c:pt idx="26799" formatCode="m/d/yy\ h:mm;@">
                  <c:v>43097.395833333336</c:v>
                </c:pt>
                <c:pt idx="26800" formatCode="m/d/yy\ h:mm;@">
                  <c:v>43097.40625</c:v>
                </c:pt>
                <c:pt idx="26801" formatCode="m/d/yy\ h:mm;@">
                  <c:v>43097.416666666664</c:v>
                </c:pt>
                <c:pt idx="26802" formatCode="m/d/yy\ h:mm;@">
                  <c:v>43097.427083333336</c:v>
                </c:pt>
                <c:pt idx="26803" formatCode="m/d/yy\ h:mm;@">
                  <c:v>43097.4375</c:v>
                </c:pt>
                <c:pt idx="26804" formatCode="m/d/yy\ h:mm;@">
                  <c:v>43097.447916666664</c:v>
                </c:pt>
                <c:pt idx="26805" formatCode="m/d/yy\ h:mm;@">
                  <c:v>43097.458333333336</c:v>
                </c:pt>
                <c:pt idx="26806" formatCode="m/d/yy\ h:mm;@">
                  <c:v>43097.46875</c:v>
                </c:pt>
                <c:pt idx="26807" formatCode="m/d/yy\ h:mm;@">
                  <c:v>43097.479166666664</c:v>
                </c:pt>
                <c:pt idx="26808" formatCode="m/d/yy\ h:mm;@">
                  <c:v>43097.489583333336</c:v>
                </c:pt>
                <c:pt idx="26809" formatCode="m/d/yy\ h:mm;@">
                  <c:v>43097.5</c:v>
                </c:pt>
                <c:pt idx="26810" formatCode="m/d/yy\ h:mm;@">
                  <c:v>43097.510416666664</c:v>
                </c:pt>
                <c:pt idx="26811" formatCode="m/d/yy\ h:mm;@">
                  <c:v>43097.520833333336</c:v>
                </c:pt>
                <c:pt idx="26812" formatCode="m/d/yy\ h:mm;@">
                  <c:v>43097.53125</c:v>
                </c:pt>
                <c:pt idx="26813" formatCode="m/d/yy\ h:mm;@">
                  <c:v>43097.541666666664</c:v>
                </c:pt>
                <c:pt idx="26814" formatCode="m/d/yy\ h:mm;@">
                  <c:v>43097.552083333336</c:v>
                </c:pt>
                <c:pt idx="26815" formatCode="m/d/yy\ h:mm;@">
                  <c:v>43097.5625</c:v>
                </c:pt>
                <c:pt idx="26816" formatCode="m/d/yy\ h:mm;@">
                  <c:v>43097.572916666664</c:v>
                </c:pt>
                <c:pt idx="26817" formatCode="m/d/yy\ h:mm;@">
                  <c:v>43097.583333333336</c:v>
                </c:pt>
                <c:pt idx="26818" formatCode="m/d/yy\ h:mm;@">
                  <c:v>43097.59375</c:v>
                </c:pt>
                <c:pt idx="26819" formatCode="m/d/yy\ h:mm;@">
                  <c:v>43097.604166666664</c:v>
                </c:pt>
                <c:pt idx="26820" formatCode="m/d/yy\ h:mm;@">
                  <c:v>43097.614583333336</c:v>
                </c:pt>
                <c:pt idx="26821" formatCode="m/d/yy\ h:mm;@">
                  <c:v>43097.625</c:v>
                </c:pt>
                <c:pt idx="26822" formatCode="m/d/yy\ h:mm;@">
                  <c:v>43097.635416666664</c:v>
                </c:pt>
                <c:pt idx="26823" formatCode="m/d/yy\ h:mm;@">
                  <c:v>43097.645833333336</c:v>
                </c:pt>
                <c:pt idx="26824" formatCode="m/d/yy\ h:mm;@">
                  <c:v>43097.65625</c:v>
                </c:pt>
                <c:pt idx="26825" formatCode="m/d/yy\ h:mm;@">
                  <c:v>43097.666666666664</c:v>
                </c:pt>
                <c:pt idx="26826" formatCode="m/d/yy\ h:mm;@">
                  <c:v>43097.677083333336</c:v>
                </c:pt>
                <c:pt idx="26827" formatCode="m/d/yy\ h:mm;@">
                  <c:v>43097.6875</c:v>
                </c:pt>
                <c:pt idx="26828" formatCode="m/d/yy\ h:mm;@">
                  <c:v>43097.697916666664</c:v>
                </c:pt>
                <c:pt idx="26829" formatCode="m/d/yy\ h:mm;@">
                  <c:v>43097.708333333336</c:v>
                </c:pt>
                <c:pt idx="26830" formatCode="m/d/yy\ h:mm;@">
                  <c:v>43097.71875</c:v>
                </c:pt>
                <c:pt idx="26831" formatCode="m/d/yy\ h:mm;@">
                  <c:v>43097.729166666664</c:v>
                </c:pt>
                <c:pt idx="26832" formatCode="m/d/yy\ h:mm;@">
                  <c:v>43097.739583333336</c:v>
                </c:pt>
                <c:pt idx="26833" formatCode="m/d/yy\ h:mm;@">
                  <c:v>43097.75</c:v>
                </c:pt>
                <c:pt idx="26834" formatCode="m/d/yy\ h:mm;@">
                  <c:v>43097.760416666664</c:v>
                </c:pt>
                <c:pt idx="26835" formatCode="m/d/yy\ h:mm;@">
                  <c:v>43097.770833333336</c:v>
                </c:pt>
                <c:pt idx="26836" formatCode="m/d/yy\ h:mm;@">
                  <c:v>43097.78125</c:v>
                </c:pt>
                <c:pt idx="26837" formatCode="m/d/yy\ h:mm;@">
                  <c:v>43097.791666666664</c:v>
                </c:pt>
                <c:pt idx="26838" formatCode="m/d/yy\ h:mm;@">
                  <c:v>43097.802083333336</c:v>
                </c:pt>
                <c:pt idx="26839" formatCode="m/d/yy\ h:mm;@">
                  <c:v>43097.8125</c:v>
                </c:pt>
                <c:pt idx="26840" formatCode="m/d/yy\ h:mm;@">
                  <c:v>43097.822916666664</c:v>
                </c:pt>
                <c:pt idx="26841" formatCode="m/d/yy\ h:mm;@">
                  <c:v>43097.833333333336</c:v>
                </c:pt>
                <c:pt idx="26842" formatCode="m/d/yy\ h:mm;@">
                  <c:v>43097.84375</c:v>
                </c:pt>
                <c:pt idx="26843" formatCode="m/d/yy\ h:mm;@">
                  <c:v>43097.854166666664</c:v>
                </c:pt>
                <c:pt idx="26844" formatCode="m/d/yy\ h:mm;@">
                  <c:v>43097.864583333336</c:v>
                </c:pt>
                <c:pt idx="26845" formatCode="m/d/yy\ h:mm;@">
                  <c:v>43097.875</c:v>
                </c:pt>
                <c:pt idx="26846" formatCode="m/d/yy\ h:mm;@">
                  <c:v>43097.885416666664</c:v>
                </c:pt>
                <c:pt idx="26847" formatCode="m/d/yy\ h:mm;@">
                  <c:v>43097.895833333336</c:v>
                </c:pt>
                <c:pt idx="26848" formatCode="m/d/yy\ h:mm;@">
                  <c:v>43097.90625</c:v>
                </c:pt>
                <c:pt idx="26849" formatCode="m/d/yy\ h:mm;@">
                  <c:v>43097.916666666664</c:v>
                </c:pt>
                <c:pt idx="26850" formatCode="m/d/yy\ h:mm;@">
                  <c:v>43097.927083333336</c:v>
                </c:pt>
                <c:pt idx="26851" formatCode="m/d/yy\ h:mm;@">
                  <c:v>43097.9375</c:v>
                </c:pt>
                <c:pt idx="26852" formatCode="m/d/yy\ h:mm;@">
                  <c:v>43097.947916666664</c:v>
                </c:pt>
                <c:pt idx="26853" formatCode="m/d/yy\ h:mm;@">
                  <c:v>43097.958333333336</c:v>
                </c:pt>
                <c:pt idx="26854" formatCode="m/d/yy\ h:mm;@">
                  <c:v>43097.96875</c:v>
                </c:pt>
                <c:pt idx="26855" formatCode="m/d/yy\ h:mm;@">
                  <c:v>43097.979166666664</c:v>
                </c:pt>
                <c:pt idx="26856" formatCode="m/d/yy\ h:mm;@">
                  <c:v>43097.989583333336</c:v>
                </c:pt>
                <c:pt idx="26857" formatCode="m/d/yy\ h:mm;@">
                  <c:v>43098</c:v>
                </c:pt>
                <c:pt idx="26858" formatCode="m/d/yy\ h:mm;@">
                  <c:v>43098.010416666664</c:v>
                </c:pt>
                <c:pt idx="26859" formatCode="m/d/yy\ h:mm;@">
                  <c:v>43098.020833333336</c:v>
                </c:pt>
                <c:pt idx="26860" formatCode="m/d/yy\ h:mm;@">
                  <c:v>43098.03125</c:v>
                </c:pt>
                <c:pt idx="26861" formatCode="m/d/yy\ h:mm;@">
                  <c:v>43098.041666666664</c:v>
                </c:pt>
                <c:pt idx="26862" formatCode="m/d/yy\ h:mm;@">
                  <c:v>43098.052083333336</c:v>
                </c:pt>
                <c:pt idx="26863" formatCode="m/d/yy\ h:mm;@">
                  <c:v>43098.0625</c:v>
                </c:pt>
                <c:pt idx="26864" formatCode="m/d/yy\ h:mm;@">
                  <c:v>43098.072916666664</c:v>
                </c:pt>
                <c:pt idx="26865" formatCode="m/d/yy\ h:mm;@">
                  <c:v>43098.083333333336</c:v>
                </c:pt>
                <c:pt idx="26866" formatCode="m/d/yy\ h:mm;@">
                  <c:v>43098.09375</c:v>
                </c:pt>
                <c:pt idx="26867" formatCode="m/d/yy\ h:mm;@">
                  <c:v>43098.104166666664</c:v>
                </c:pt>
                <c:pt idx="26868" formatCode="m/d/yy\ h:mm;@">
                  <c:v>43098.114583333336</c:v>
                </c:pt>
                <c:pt idx="26869" formatCode="m/d/yy\ h:mm;@">
                  <c:v>43098.125</c:v>
                </c:pt>
                <c:pt idx="26870" formatCode="m/d/yy\ h:mm;@">
                  <c:v>43098.135416666664</c:v>
                </c:pt>
                <c:pt idx="26871" formatCode="m/d/yy\ h:mm;@">
                  <c:v>43098.145833333336</c:v>
                </c:pt>
                <c:pt idx="26872" formatCode="m/d/yy\ h:mm;@">
                  <c:v>43098.15625</c:v>
                </c:pt>
                <c:pt idx="26873" formatCode="m/d/yy\ h:mm;@">
                  <c:v>43098.166666666664</c:v>
                </c:pt>
                <c:pt idx="26874" formatCode="m/d/yy\ h:mm;@">
                  <c:v>43098.177083333336</c:v>
                </c:pt>
                <c:pt idx="26875" formatCode="m/d/yy\ h:mm;@">
                  <c:v>43098.1875</c:v>
                </c:pt>
                <c:pt idx="26876" formatCode="m/d/yy\ h:mm;@">
                  <c:v>43098.197916666664</c:v>
                </c:pt>
                <c:pt idx="26877" formatCode="m/d/yy\ h:mm;@">
                  <c:v>43098.208333333336</c:v>
                </c:pt>
                <c:pt idx="26878" formatCode="m/d/yy\ h:mm;@">
                  <c:v>43098.21875</c:v>
                </c:pt>
                <c:pt idx="26879" formatCode="m/d/yy\ h:mm;@">
                  <c:v>43098.229166666664</c:v>
                </c:pt>
                <c:pt idx="26880" formatCode="m/d/yy\ h:mm;@">
                  <c:v>43098.239583333336</c:v>
                </c:pt>
                <c:pt idx="26881" formatCode="m/d/yy\ h:mm;@">
                  <c:v>43098.25</c:v>
                </c:pt>
                <c:pt idx="26882" formatCode="m/d/yy\ h:mm;@">
                  <c:v>43098.260416666664</c:v>
                </c:pt>
                <c:pt idx="26883" formatCode="m/d/yy\ h:mm;@">
                  <c:v>43098.270833333336</c:v>
                </c:pt>
                <c:pt idx="26884" formatCode="m/d/yy\ h:mm;@">
                  <c:v>43098.28125</c:v>
                </c:pt>
                <c:pt idx="26885" formatCode="m/d/yy\ h:mm;@">
                  <c:v>43098.291666666664</c:v>
                </c:pt>
                <c:pt idx="26886" formatCode="m/d/yy\ h:mm;@">
                  <c:v>43098.302083333336</c:v>
                </c:pt>
                <c:pt idx="26887" formatCode="m/d/yy\ h:mm;@">
                  <c:v>43098.3125</c:v>
                </c:pt>
                <c:pt idx="26888" formatCode="m/d/yy\ h:mm;@">
                  <c:v>43098.322916666664</c:v>
                </c:pt>
                <c:pt idx="26889" formatCode="m/d/yy\ h:mm;@">
                  <c:v>43098.333333333336</c:v>
                </c:pt>
                <c:pt idx="26890" formatCode="m/d/yy\ h:mm;@">
                  <c:v>43098.34375</c:v>
                </c:pt>
                <c:pt idx="26891" formatCode="m/d/yy\ h:mm;@">
                  <c:v>43098.354166666664</c:v>
                </c:pt>
                <c:pt idx="26892" formatCode="m/d/yy\ h:mm;@">
                  <c:v>43098.364583333336</c:v>
                </c:pt>
                <c:pt idx="26893" formatCode="m/d/yy\ h:mm;@">
                  <c:v>43098.375</c:v>
                </c:pt>
                <c:pt idx="26894" formatCode="m/d/yy\ h:mm;@">
                  <c:v>43098.385416666664</c:v>
                </c:pt>
                <c:pt idx="26895" formatCode="m/d/yy\ h:mm;@">
                  <c:v>43098.395833333336</c:v>
                </c:pt>
                <c:pt idx="26896" formatCode="m/d/yy\ h:mm;@">
                  <c:v>43098.40625</c:v>
                </c:pt>
                <c:pt idx="26897" formatCode="m/d/yy\ h:mm;@">
                  <c:v>43098.416666666664</c:v>
                </c:pt>
                <c:pt idx="26898" formatCode="m/d/yy\ h:mm;@">
                  <c:v>43098.427083333336</c:v>
                </c:pt>
                <c:pt idx="26899" formatCode="m/d/yy\ h:mm;@">
                  <c:v>43098.4375</c:v>
                </c:pt>
                <c:pt idx="26900" formatCode="m/d/yy\ h:mm;@">
                  <c:v>43098.447916666664</c:v>
                </c:pt>
                <c:pt idx="26901" formatCode="m/d/yy\ h:mm;@">
                  <c:v>43098.458333333336</c:v>
                </c:pt>
                <c:pt idx="26902" formatCode="m/d/yy\ h:mm;@">
                  <c:v>43098.46875</c:v>
                </c:pt>
                <c:pt idx="26903" formatCode="m/d/yy\ h:mm;@">
                  <c:v>43098.479166666664</c:v>
                </c:pt>
                <c:pt idx="26904" formatCode="m/d/yy\ h:mm;@">
                  <c:v>43098.489583333336</c:v>
                </c:pt>
                <c:pt idx="26905" formatCode="m/d/yy\ h:mm;@">
                  <c:v>43098.5</c:v>
                </c:pt>
                <c:pt idx="26906" formatCode="m/d/yy\ h:mm;@">
                  <c:v>43098.510416666664</c:v>
                </c:pt>
                <c:pt idx="26907" formatCode="m/d/yy\ h:mm;@">
                  <c:v>43098.520833333336</c:v>
                </c:pt>
                <c:pt idx="26908" formatCode="m/d/yy\ h:mm;@">
                  <c:v>43098.53125</c:v>
                </c:pt>
                <c:pt idx="26909" formatCode="m/d/yy\ h:mm;@">
                  <c:v>43098.541666666664</c:v>
                </c:pt>
                <c:pt idx="26910" formatCode="m/d/yy\ h:mm;@">
                  <c:v>43098.552083333336</c:v>
                </c:pt>
                <c:pt idx="26911" formatCode="m/d/yy\ h:mm;@">
                  <c:v>43098.5625</c:v>
                </c:pt>
                <c:pt idx="26912" formatCode="m/d/yy\ h:mm;@">
                  <c:v>43098.572916666664</c:v>
                </c:pt>
                <c:pt idx="26913" formatCode="m/d/yy\ h:mm;@">
                  <c:v>43098.583333333336</c:v>
                </c:pt>
                <c:pt idx="26914" formatCode="m/d/yy\ h:mm;@">
                  <c:v>43098.59375</c:v>
                </c:pt>
                <c:pt idx="26915" formatCode="m/d/yy\ h:mm;@">
                  <c:v>43098.604166666664</c:v>
                </c:pt>
                <c:pt idx="26916" formatCode="m/d/yy\ h:mm;@">
                  <c:v>43098.614583333336</c:v>
                </c:pt>
                <c:pt idx="26917" formatCode="m/d/yy\ h:mm;@">
                  <c:v>43098.625</c:v>
                </c:pt>
                <c:pt idx="26918" formatCode="m/d/yy\ h:mm;@">
                  <c:v>43098.635416666664</c:v>
                </c:pt>
                <c:pt idx="26919" formatCode="m/d/yy\ h:mm;@">
                  <c:v>43098.645833333336</c:v>
                </c:pt>
                <c:pt idx="26920" formatCode="m/d/yy\ h:mm;@">
                  <c:v>43098.65625</c:v>
                </c:pt>
                <c:pt idx="26921" formatCode="m/d/yy\ h:mm;@">
                  <c:v>43098.666666666664</c:v>
                </c:pt>
                <c:pt idx="26922" formatCode="m/d/yy\ h:mm;@">
                  <c:v>43098.677083333336</c:v>
                </c:pt>
                <c:pt idx="26923" formatCode="m/d/yy\ h:mm;@">
                  <c:v>43098.6875</c:v>
                </c:pt>
                <c:pt idx="26924" formatCode="m/d/yy\ h:mm;@">
                  <c:v>43098.697916666664</c:v>
                </c:pt>
                <c:pt idx="26925" formatCode="m/d/yy\ h:mm;@">
                  <c:v>43098.708333333336</c:v>
                </c:pt>
                <c:pt idx="26926" formatCode="m/d/yy\ h:mm;@">
                  <c:v>43098.71875</c:v>
                </c:pt>
                <c:pt idx="26927" formatCode="m/d/yy\ h:mm;@">
                  <c:v>43098.729166666664</c:v>
                </c:pt>
                <c:pt idx="26928" formatCode="m/d/yy\ h:mm;@">
                  <c:v>43098.739583333336</c:v>
                </c:pt>
                <c:pt idx="26929" formatCode="m/d/yy\ h:mm;@">
                  <c:v>43098.75</c:v>
                </c:pt>
                <c:pt idx="26930" formatCode="m/d/yy\ h:mm;@">
                  <c:v>43098.760416666664</c:v>
                </c:pt>
                <c:pt idx="26931" formatCode="m/d/yy\ h:mm;@">
                  <c:v>43098.770833333336</c:v>
                </c:pt>
                <c:pt idx="26932" formatCode="m/d/yy\ h:mm;@">
                  <c:v>43098.78125</c:v>
                </c:pt>
                <c:pt idx="26933" formatCode="m/d/yy\ h:mm;@">
                  <c:v>43098.791666666664</c:v>
                </c:pt>
                <c:pt idx="26934" formatCode="m/d/yy\ h:mm;@">
                  <c:v>43098.802083333336</c:v>
                </c:pt>
                <c:pt idx="26935" formatCode="m/d/yy\ h:mm;@">
                  <c:v>43098.8125</c:v>
                </c:pt>
                <c:pt idx="26936" formatCode="m/d/yy\ h:mm;@">
                  <c:v>43098.822916666664</c:v>
                </c:pt>
                <c:pt idx="26937" formatCode="m/d/yy\ h:mm;@">
                  <c:v>43098.833333333336</c:v>
                </c:pt>
                <c:pt idx="26938" formatCode="m/d/yy\ h:mm;@">
                  <c:v>43098.84375</c:v>
                </c:pt>
                <c:pt idx="26939" formatCode="m/d/yy\ h:mm;@">
                  <c:v>43098.854166666664</c:v>
                </c:pt>
                <c:pt idx="26940" formatCode="m/d/yy\ h:mm;@">
                  <c:v>43098.864583333336</c:v>
                </c:pt>
                <c:pt idx="26941" formatCode="m/d/yy\ h:mm;@">
                  <c:v>43098.875</c:v>
                </c:pt>
                <c:pt idx="26942" formatCode="m/d/yy\ h:mm;@">
                  <c:v>43098.885416666664</c:v>
                </c:pt>
                <c:pt idx="26943" formatCode="m/d/yy\ h:mm;@">
                  <c:v>43098.895833333336</c:v>
                </c:pt>
                <c:pt idx="26944" formatCode="m/d/yy\ h:mm;@">
                  <c:v>43098.90625</c:v>
                </c:pt>
                <c:pt idx="26945" formatCode="m/d/yy\ h:mm;@">
                  <c:v>43098.916666666664</c:v>
                </c:pt>
                <c:pt idx="26946" formatCode="m/d/yy\ h:mm;@">
                  <c:v>43098.927083333336</c:v>
                </c:pt>
                <c:pt idx="26947" formatCode="m/d/yy\ h:mm;@">
                  <c:v>43098.9375</c:v>
                </c:pt>
                <c:pt idx="26948" formatCode="m/d/yy\ h:mm;@">
                  <c:v>43098.947916666664</c:v>
                </c:pt>
                <c:pt idx="26949" formatCode="m/d/yy\ h:mm;@">
                  <c:v>43098.958333333336</c:v>
                </c:pt>
                <c:pt idx="26950" formatCode="m/d/yy\ h:mm;@">
                  <c:v>43098.96875</c:v>
                </c:pt>
                <c:pt idx="26951" formatCode="m/d/yy\ h:mm;@">
                  <c:v>43098.979166666664</c:v>
                </c:pt>
                <c:pt idx="26952" formatCode="m/d/yy\ h:mm;@">
                  <c:v>43098.989583333336</c:v>
                </c:pt>
                <c:pt idx="26953" formatCode="m/d/yy\ h:mm;@">
                  <c:v>43099</c:v>
                </c:pt>
                <c:pt idx="26954" formatCode="m/d/yy\ h:mm;@">
                  <c:v>43099.010416666664</c:v>
                </c:pt>
                <c:pt idx="26955" formatCode="m/d/yy\ h:mm;@">
                  <c:v>43099.020833333336</c:v>
                </c:pt>
                <c:pt idx="26956" formatCode="m/d/yy\ h:mm;@">
                  <c:v>43099.03125</c:v>
                </c:pt>
                <c:pt idx="26957" formatCode="m/d/yy\ h:mm;@">
                  <c:v>43099.041666666664</c:v>
                </c:pt>
                <c:pt idx="26958" formatCode="m/d/yy\ h:mm;@">
                  <c:v>43099.052083333336</c:v>
                </c:pt>
                <c:pt idx="26959" formatCode="m/d/yy\ h:mm;@">
                  <c:v>43099.0625</c:v>
                </c:pt>
                <c:pt idx="26960" formatCode="m/d/yy\ h:mm;@">
                  <c:v>43099.072916666664</c:v>
                </c:pt>
                <c:pt idx="26961" formatCode="m/d/yy\ h:mm;@">
                  <c:v>43099.083333333336</c:v>
                </c:pt>
                <c:pt idx="26962" formatCode="m/d/yy\ h:mm;@">
                  <c:v>43099.09375</c:v>
                </c:pt>
                <c:pt idx="26963" formatCode="m/d/yy\ h:mm;@">
                  <c:v>43099.104166666664</c:v>
                </c:pt>
                <c:pt idx="26964" formatCode="m/d/yy\ h:mm;@">
                  <c:v>43099.114583333336</c:v>
                </c:pt>
                <c:pt idx="26965" formatCode="m/d/yy\ h:mm;@">
                  <c:v>43099.125</c:v>
                </c:pt>
                <c:pt idx="26966" formatCode="m/d/yy\ h:mm;@">
                  <c:v>43099.135416666664</c:v>
                </c:pt>
                <c:pt idx="26967" formatCode="m/d/yy\ h:mm;@">
                  <c:v>43099.145833333336</c:v>
                </c:pt>
                <c:pt idx="26968" formatCode="m/d/yy\ h:mm;@">
                  <c:v>43099.15625</c:v>
                </c:pt>
                <c:pt idx="26969" formatCode="m/d/yy\ h:mm;@">
                  <c:v>43099.166666666664</c:v>
                </c:pt>
                <c:pt idx="26970" formatCode="m/d/yy\ h:mm;@">
                  <c:v>43099.177083333336</c:v>
                </c:pt>
                <c:pt idx="26971" formatCode="m/d/yy\ h:mm;@">
                  <c:v>43099.1875</c:v>
                </c:pt>
                <c:pt idx="26972" formatCode="m/d/yy\ h:mm;@">
                  <c:v>43099.197916666664</c:v>
                </c:pt>
                <c:pt idx="26973" formatCode="m/d/yy\ h:mm;@">
                  <c:v>43099.208333333336</c:v>
                </c:pt>
                <c:pt idx="26974" formatCode="m/d/yy\ h:mm;@">
                  <c:v>43099.21875</c:v>
                </c:pt>
                <c:pt idx="26975" formatCode="m/d/yy\ h:mm;@">
                  <c:v>43099.229166666664</c:v>
                </c:pt>
                <c:pt idx="26976" formatCode="m/d/yy\ h:mm;@">
                  <c:v>43099.239583333336</c:v>
                </c:pt>
                <c:pt idx="26977" formatCode="m/d/yy\ h:mm;@">
                  <c:v>43099.25</c:v>
                </c:pt>
                <c:pt idx="26978" formatCode="m/d/yy\ h:mm;@">
                  <c:v>43099.260416666664</c:v>
                </c:pt>
                <c:pt idx="26979" formatCode="m/d/yy\ h:mm;@">
                  <c:v>43099.270833333336</c:v>
                </c:pt>
                <c:pt idx="26980" formatCode="m/d/yy\ h:mm;@">
                  <c:v>43099.28125</c:v>
                </c:pt>
                <c:pt idx="26981" formatCode="m/d/yy\ h:mm;@">
                  <c:v>43099.291666666664</c:v>
                </c:pt>
                <c:pt idx="26982" formatCode="m/d/yy\ h:mm;@">
                  <c:v>43099.302083333336</c:v>
                </c:pt>
                <c:pt idx="26983" formatCode="m/d/yy\ h:mm;@">
                  <c:v>43099.3125</c:v>
                </c:pt>
                <c:pt idx="26984" formatCode="m/d/yy\ h:mm;@">
                  <c:v>43099.322916666664</c:v>
                </c:pt>
                <c:pt idx="26985" formatCode="m/d/yy\ h:mm;@">
                  <c:v>43099.333333333336</c:v>
                </c:pt>
                <c:pt idx="26986" formatCode="m/d/yy\ h:mm;@">
                  <c:v>43099.34375</c:v>
                </c:pt>
                <c:pt idx="26987" formatCode="m/d/yy\ h:mm;@">
                  <c:v>43099.354166666664</c:v>
                </c:pt>
                <c:pt idx="26988" formatCode="m/d/yy\ h:mm;@">
                  <c:v>43099.364583333336</c:v>
                </c:pt>
                <c:pt idx="26989" formatCode="m/d/yy\ h:mm;@">
                  <c:v>43099.375</c:v>
                </c:pt>
                <c:pt idx="26990" formatCode="m/d/yy\ h:mm;@">
                  <c:v>43099.385416666664</c:v>
                </c:pt>
                <c:pt idx="26991" formatCode="m/d/yy\ h:mm;@">
                  <c:v>43099.395833333336</c:v>
                </c:pt>
                <c:pt idx="26992" formatCode="m/d/yy\ h:mm;@">
                  <c:v>43099.40625</c:v>
                </c:pt>
                <c:pt idx="26993" formatCode="m/d/yy\ h:mm;@">
                  <c:v>43099.416666666664</c:v>
                </c:pt>
                <c:pt idx="26994" formatCode="m/d/yy\ h:mm;@">
                  <c:v>43099.427083333336</c:v>
                </c:pt>
                <c:pt idx="26995" formatCode="m/d/yy\ h:mm;@">
                  <c:v>43099.4375</c:v>
                </c:pt>
                <c:pt idx="26996" formatCode="m/d/yy\ h:mm;@">
                  <c:v>43099.447916666664</c:v>
                </c:pt>
                <c:pt idx="26997" formatCode="m/d/yy\ h:mm;@">
                  <c:v>43099.458333333336</c:v>
                </c:pt>
                <c:pt idx="26998" formatCode="m/d/yy\ h:mm;@">
                  <c:v>43099.46875</c:v>
                </c:pt>
                <c:pt idx="26999" formatCode="m/d/yy\ h:mm;@">
                  <c:v>43099.479166666664</c:v>
                </c:pt>
                <c:pt idx="27000" formatCode="m/d/yy\ h:mm;@">
                  <c:v>43099.489583333336</c:v>
                </c:pt>
                <c:pt idx="27001" formatCode="m/d/yy\ h:mm;@">
                  <c:v>43099.5</c:v>
                </c:pt>
                <c:pt idx="27002" formatCode="m/d/yy\ h:mm;@">
                  <c:v>43099.510416666664</c:v>
                </c:pt>
                <c:pt idx="27003" formatCode="m/d/yy\ h:mm;@">
                  <c:v>43099.520833333336</c:v>
                </c:pt>
                <c:pt idx="27004" formatCode="m/d/yy\ h:mm;@">
                  <c:v>43099.53125</c:v>
                </c:pt>
                <c:pt idx="27005" formatCode="m/d/yy\ h:mm;@">
                  <c:v>43099.541666666664</c:v>
                </c:pt>
                <c:pt idx="27006" formatCode="m/d/yy\ h:mm;@">
                  <c:v>43099.552083333336</c:v>
                </c:pt>
                <c:pt idx="27007" formatCode="m/d/yy\ h:mm;@">
                  <c:v>43099.5625</c:v>
                </c:pt>
                <c:pt idx="27008" formatCode="m/d/yy\ h:mm;@">
                  <c:v>43099.572916666664</c:v>
                </c:pt>
                <c:pt idx="27009" formatCode="m/d/yy\ h:mm;@">
                  <c:v>43099.583333333336</c:v>
                </c:pt>
                <c:pt idx="27010" formatCode="m/d/yy\ h:mm;@">
                  <c:v>43099.59375</c:v>
                </c:pt>
                <c:pt idx="27011" formatCode="m/d/yy\ h:mm;@">
                  <c:v>43099.604166666664</c:v>
                </c:pt>
                <c:pt idx="27012" formatCode="m/d/yy\ h:mm;@">
                  <c:v>43099.614583333336</c:v>
                </c:pt>
                <c:pt idx="27013" formatCode="m/d/yy\ h:mm;@">
                  <c:v>43099.625</c:v>
                </c:pt>
                <c:pt idx="27014" formatCode="m/d/yy\ h:mm;@">
                  <c:v>43099.635416666664</c:v>
                </c:pt>
                <c:pt idx="27015" formatCode="m/d/yy\ h:mm;@">
                  <c:v>43099.645833333336</c:v>
                </c:pt>
                <c:pt idx="27016" formatCode="m/d/yy\ h:mm;@">
                  <c:v>43099.65625</c:v>
                </c:pt>
                <c:pt idx="27017" formatCode="m/d/yy\ h:mm;@">
                  <c:v>43099.666666666664</c:v>
                </c:pt>
                <c:pt idx="27018" formatCode="m/d/yy\ h:mm;@">
                  <c:v>43099.677083333336</c:v>
                </c:pt>
                <c:pt idx="27019" formatCode="m/d/yy\ h:mm;@">
                  <c:v>43099.6875</c:v>
                </c:pt>
                <c:pt idx="27020" formatCode="m/d/yy\ h:mm;@">
                  <c:v>43099.697916666664</c:v>
                </c:pt>
                <c:pt idx="27021" formatCode="m/d/yy\ h:mm;@">
                  <c:v>43099.708333333336</c:v>
                </c:pt>
                <c:pt idx="27022" formatCode="m/d/yy\ h:mm;@">
                  <c:v>43099.71875</c:v>
                </c:pt>
                <c:pt idx="27023" formatCode="m/d/yy\ h:mm;@">
                  <c:v>43099.729166666664</c:v>
                </c:pt>
                <c:pt idx="27024" formatCode="m/d/yy\ h:mm;@">
                  <c:v>43099.739583333336</c:v>
                </c:pt>
                <c:pt idx="27025" formatCode="m/d/yy\ h:mm;@">
                  <c:v>43099.75</c:v>
                </c:pt>
                <c:pt idx="27026" formatCode="m/d/yy\ h:mm;@">
                  <c:v>43099.760416666664</c:v>
                </c:pt>
                <c:pt idx="27027" formatCode="m/d/yy\ h:mm;@">
                  <c:v>43099.770833333336</c:v>
                </c:pt>
                <c:pt idx="27028" formatCode="m/d/yy\ h:mm;@">
                  <c:v>43099.78125</c:v>
                </c:pt>
                <c:pt idx="27029" formatCode="m/d/yy\ h:mm;@">
                  <c:v>43099.791666666664</c:v>
                </c:pt>
                <c:pt idx="27030" formatCode="m/d/yy\ h:mm;@">
                  <c:v>43099.802083333336</c:v>
                </c:pt>
                <c:pt idx="27031" formatCode="m/d/yy\ h:mm;@">
                  <c:v>43099.8125</c:v>
                </c:pt>
                <c:pt idx="27032" formatCode="m/d/yy\ h:mm;@">
                  <c:v>43099.822916666664</c:v>
                </c:pt>
                <c:pt idx="27033" formatCode="m/d/yy\ h:mm;@">
                  <c:v>43099.833333333336</c:v>
                </c:pt>
                <c:pt idx="27034" formatCode="m/d/yy\ h:mm;@">
                  <c:v>43099.84375</c:v>
                </c:pt>
                <c:pt idx="27035" formatCode="m/d/yy\ h:mm;@">
                  <c:v>43099.854166666664</c:v>
                </c:pt>
                <c:pt idx="27036" formatCode="m/d/yy\ h:mm;@">
                  <c:v>43099.864583333336</c:v>
                </c:pt>
                <c:pt idx="27037" formatCode="m/d/yy\ h:mm;@">
                  <c:v>43099.875</c:v>
                </c:pt>
                <c:pt idx="27038" formatCode="m/d/yy\ h:mm;@">
                  <c:v>43099.885416666664</c:v>
                </c:pt>
                <c:pt idx="27039" formatCode="m/d/yy\ h:mm;@">
                  <c:v>43099.895833333336</c:v>
                </c:pt>
                <c:pt idx="27040" formatCode="m/d/yy\ h:mm;@">
                  <c:v>43099.90625</c:v>
                </c:pt>
                <c:pt idx="27041" formatCode="m/d/yy\ h:mm;@">
                  <c:v>43099.916666666664</c:v>
                </c:pt>
                <c:pt idx="27042" formatCode="m/d/yy\ h:mm;@">
                  <c:v>43099.927083333336</c:v>
                </c:pt>
                <c:pt idx="27043" formatCode="m/d/yy\ h:mm;@">
                  <c:v>43099.9375</c:v>
                </c:pt>
                <c:pt idx="27044" formatCode="m/d/yy\ h:mm;@">
                  <c:v>43099.947916666664</c:v>
                </c:pt>
                <c:pt idx="27045" formatCode="m/d/yy\ h:mm;@">
                  <c:v>43099.958333333336</c:v>
                </c:pt>
                <c:pt idx="27046" formatCode="m/d/yy\ h:mm;@">
                  <c:v>43099.96875</c:v>
                </c:pt>
                <c:pt idx="27047" formatCode="m/d/yy\ h:mm;@">
                  <c:v>43099.979166666664</c:v>
                </c:pt>
                <c:pt idx="27048" formatCode="m/d/yy\ h:mm;@">
                  <c:v>43099.989583333336</c:v>
                </c:pt>
                <c:pt idx="27049" formatCode="m/d/yy\ h:mm;@">
                  <c:v>43100</c:v>
                </c:pt>
                <c:pt idx="27050" formatCode="m/d/yy\ h:mm;@">
                  <c:v>43100.010416666664</c:v>
                </c:pt>
                <c:pt idx="27051" formatCode="m/d/yy\ h:mm;@">
                  <c:v>43100.020833333336</c:v>
                </c:pt>
                <c:pt idx="27052" formatCode="m/d/yy\ h:mm;@">
                  <c:v>43100.03125</c:v>
                </c:pt>
                <c:pt idx="27053" formatCode="m/d/yy\ h:mm;@">
                  <c:v>43100.041666666664</c:v>
                </c:pt>
                <c:pt idx="27054" formatCode="m/d/yy\ h:mm;@">
                  <c:v>43100.052083333336</c:v>
                </c:pt>
                <c:pt idx="27055" formatCode="m/d/yy\ h:mm;@">
                  <c:v>43100.0625</c:v>
                </c:pt>
                <c:pt idx="27056" formatCode="m/d/yy\ h:mm;@">
                  <c:v>43100.072916666664</c:v>
                </c:pt>
                <c:pt idx="27057" formatCode="m/d/yy\ h:mm;@">
                  <c:v>43100.083333333336</c:v>
                </c:pt>
                <c:pt idx="27058" formatCode="m/d/yy\ h:mm;@">
                  <c:v>43100.09375</c:v>
                </c:pt>
                <c:pt idx="27059" formatCode="m/d/yy\ h:mm;@">
                  <c:v>43100.104166666664</c:v>
                </c:pt>
                <c:pt idx="27060" formatCode="m/d/yy\ h:mm;@">
                  <c:v>43100.114583333336</c:v>
                </c:pt>
                <c:pt idx="27061" formatCode="m/d/yy\ h:mm;@">
                  <c:v>43100.125</c:v>
                </c:pt>
                <c:pt idx="27062" formatCode="m/d/yy\ h:mm;@">
                  <c:v>43100.135416666664</c:v>
                </c:pt>
                <c:pt idx="27063" formatCode="m/d/yy\ h:mm;@">
                  <c:v>43100.145833333336</c:v>
                </c:pt>
                <c:pt idx="27064" formatCode="m/d/yy\ h:mm;@">
                  <c:v>43100.15625</c:v>
                </c:pt>
                <c:pt idx="27065" formatCode="m/d/yy\ h:mm;@">
                  <c:v>43100.166666666664</c:v>
                </c:pt>
                <c:pt idx="27066" formatCode="m/d/yy\ h:mm;@">
                  <c:v>43100.177083333336</c:v>
                </c:pt>
                <c:pt idx="27067" formatCode="m/d/yy\ h:mm;@">
                  <c:v>43100.1875</c:v>
                </c:pt>
                <c:pt idx="27068" formatCode="m/d/yy\ h:mm;@">
                  <c:v>43100.197916666664</c:v>
                </c:pt>
                <c:pt idx="27069" formatCode="m/d/yy\ h:mm;@">
                  <c:v>43100.208333333336</c:v>
                </c:pt>
                <c:pt idx="27070" formatCode="m/d/yy\ h:mm;@">
                  <c:v>43100.21875</c:v>
                </c:pt>
                <c:pt idx="27071" formatCode="m/d/yy\ h:mm;@">
                  <c:v>43100.229166666664</c:v>
                </c:pt>
                <c:pt idx="27072" formatCode="m/d/yy\ h:mm;@">
                  <c:v>43100.239583333336</c:v>
                </c:pt>
                <c:pt idx="27073" formatCode="m/d/yy\ h:mm;@">
                  <c:v>43100.25</c:v>
                </c:pt>
                <c:pt idx="27074" formatCode="m/d/yy\ h:mm;@">
                  <c:v>43100.260416666664</c:v>
                </c:pt>
                <c:pt idx="27075" formatCode="m/d/yy\ h:mm;@">
                  <c:v>43100.270833333336</c:v>
                </c:pt>
                <c:pt idx="27076" formatCode="m/d/yy\ h:mm;@">
                  <c:v>43100.28125</c:v>
                </c:pt>
                <c:pt idx="27077" formatCode="m/d/yy\ h:mm;@">
                  <c:v>43100.291666666664</c:v>
                </c:pt>
                <c:pt idx="27078" formatCode="m/d/yy\ h:mm;@">
                  <c:v>43100.302083333336</c:v>
                </c:pt>
                <c:pt idx="27079" formatCode="m/d/yy\ h:mm;@">
                  <c:v>43100.3125</c:v>
                </c:pt>
                <c:pt idx="27080" formatCode="m/d/yy\ h:mm;@">
                  <c:v>43100.322916666664</c:v>
                </c:pt>
                <c:pt idx="27081" formatCode="m/d/yy\ h:mm;@">
                  <c:v>43100.333333333336</c:v>
                </c:pt>
                <c:pt idx="27082" formatCode="m/d/yy\ h:mm;@">
                  <c:v>43100.34375</c:v>
                </c:pt>
                <c:pt idx="27083" formatCode="m/d/yy\ h:mm;@">
                  <c:v>43100.354166666664</c:v>
                </c:pt>
                <c:pt idx="27084" formatCode="m/d/yy\ h:mm;@">
                  <c:v>43100.364583333336</c:v>
                </c:pt>
                <c:pt idx="27085" formatCode="m/d/yy\ h:mm;@">
                  <c:v>43100.375</c:v>
                </c:pt>
                <c:pt idx="27086" formatCode="m/d/yy\ h:mm;@">
                  <c:v>43100.385416666664</c:v>
                </c:pt>
                <c:pt idx="27087" formatCode="m/d/yy\ h:mm;@">
                  <c:v>43100.395833333336</c:v>
                </c:pt>
                <c:pt idx="27088" formatCode="m/d/yy\ h:mm;@">
                  <c:v>43100.40625</c:v>
                </c:pt>
                <c:pt idx="27089" formatCode="m/d/yy\ h:mm;@">
                  <c:v>43100.416666666664</c:v>
                </c:pt>
                <c:pt idx="27090" formatCode="m/d/yy\ h:mm;@">
                  <c:v>43100.427083333336</c:v>
                </c:pt>
                <c:pt idx="27091" formatCode="m/d/yy\ h:mm;@">
                  <c:v>43100.4375</c:v>
                </c:pt>
                <c:pt idx="27092" formatCode="m/d/yy\ h:mm;@">
                  <c:v>43100.447916666664</c:v>
                </c:pt>
                <c:pt idx="27093" formatCode="m/d/yy\ h:mm;@">
                  <c:v>43100.458333333336</c:v>
                </c:pt>
                <c:pt idx="27094" formatCode="m/d/yy\ h:mm;@">
                  <c:v>43100.46875</c:v>
                </c:pt>
                <c:pt idx="27095" formatCode="m/d/yy\ h:mm;@">
                  <c:v>43100.479166666664</c:v>
                </c:pt>
                <c:pt idx="27096" formatCode="m/d/yy\ h:mm;@">
                  <c:v>43100.489583333336</c:v>
                </c:pt>
                <c:pt idx="27097" formatCode="m/d/yy\ h:mm;@">
                  <c:v>43100.5</c:v>
                </c:pt>
                <c:pt idx="27098" formatCode="m/d/yy\ h:mm;@">
                  <c:v>43100.510416666664</c:v>
                </c:pt>
                <c:pt idx="27099" formatCode="m/d/yy\ h:mm;@">
                  <c:v>43100.520833333336</c:v>
                </c:pt>
                <c:pt idx="27100" formatCode="m/d/yy\ h:mm;@">
                  <c:v>43100.53125</c:v>
                </c:pt>
                <c:pt idx="27101" formatCode="m/d/yy\ h:mm;@">
                  <c:v>43100.541666666664</c:v>
                </c:pt>
                <c:pt idx="27102" formatCode="m/d/yy\ h:mm;@">
                  <c:v>43100.552083333336</c:v>
                </c:pt>
                <c:pt idx="27103" formatCode="m/d/yy\ h:mm;@">
                  <c:v>43100.5625</c:v>
                </c:pt>
                <c:pt idx="27104" formatCode="m/d/yy\ h:mm;@">
                  <c:v>43100.572916666664</c:v>
                </c:pt>
                <c:pt idx="27105" formatCode="m/d/yy\ h:mm;@">
                  <c:v>43100.583333333336</c:v>
                </c:pt>
                <c:pt idx="27106" formatCode="m/d/yy\ h:mm;@">
                  <c:v>43100.59375</c:v>
                </c:pt>
                <c:pt idx="27107" formatCode="m/d/yy\ h:mm;@">
                  <c:v>43100.604166666664</c:v>
                </c:pt>
                <c:pt idx="27108" formatCode="m/d/yy\ h:mm;@">
                  <c:v>43100.614583333336</c:v>
                </c:pt>
                <c:pt idx="27109" formatCode="m/d/yy\ h:mm;@">
                  <c:v>43100.625</c:v>
                </c:pt>
                <c:pt idx="27110" formatCode="m/d/yy\ h:mm;@">
                  <c:v>43100.635416666664</c:v>
                </c:pt>
                <c:pt idx="27111" formatCode="m/d/yy\ h:mm;@">
                  <c:v>43100.645833333336</c:v>
                </c:pt>
                <c:pt idx="27112" formatCode="m/d/yy\ h:mm;@">
                  <c:v>43100.65625</c:v>
                </c:pt>
                <c:pt idx="27113" formatCode="m/d/yy\ h:mm;@">
                  <c:v>43100.666666666664</c:v>
                </c:pt>
                <c:pt idx="27114" formatCode="m/d/yy\ h:mm;@">
                  <c:v>43100.677083333336</c:v>
                </c:pt>
                <c:pt idx="27115" formatCode="m/d/yy\ h:mm;@">
                  <c:v>43100.6875</c:v>
                </c:pt>
                <c:pt idx="27116" formatCode="m/d/yy\ h:mm;@">
                  <c:v>43100.697916666664</c:v>
                </c:pt>
                <c:pt idx="27117" formatCode="m/d/yy\ h:mm;@">
                  <c:v>43100.708333333336</c:v>
                </c:pt>
                <c:pt idx="27118" formatCode="m/d/yy\ h:mm;@">
                  <c:v>43100.71875</c:v>
                </c:pt>
                <c:pt idx="27119" formatCode="m/d/yy\ h:mm;@">
                  <c:v>43100.729166666664</c:v>
                </c:pt>
                <c:pt idx="27120" formatCode="m/d/yy\ h:mm;@">
                  <c:v>43100.739583333336</c:v>
                </c:pt>
                <c:pt idx="27121" formatCode="m/d/yy\ h:mm;@">
                  <c:v>43100.75</c:v>
                </c:pt>
                <c:pt idx="27122" formatCode="m/d/yy\ h:mm;@">
                  <c:v>43100.760416666664</c:v>
                </c:pt>
                <c:pt idx="27123" formatCode="m/d/yy\ h:mm;@">
                  <c:v>43100.770833333336</c:v>
                </c:pt>
                <c:pt idx="27124" formatCode="m/d/yy\ h:mm;@">
                  <c:v>43100.78125</c:v>
                </c:pt>
                <c:pt idx="27125" formatCode="m/d/yy\ h:mm;@">
                  <c:v>43100.791666666664</c:v>
                </c:pt>
                <c:pt idx="27126" formatCode="m/d/yy\ h:mm;@">
                  <c:v>43100.802083333336</c:v>
                </c:pt>
                <c:pt idx="27127" formatCode="m/d/yy\ h:mm;@">
                  <c:v>43100.8125</c:v>
                </c:pt>
                <c:pt idx="27128" formatCode="m/d/yy\ h:mm;@">
                  <c:v>43100.822916666664</c:v>
                </c:pt>
                <c:pt idx="27129" formatCode="m/d/yy\ h:mm;@">
                  <c:v>43100.833333333336</c:v>
                </c:pt>
                <c:pt idx="27130" formatCode="m/d/yy\ h:mm;@">
                  <c:v>43100.84375</c:v>
                </c:pt>
                <c:pt idx="27131" formatCode="m/d/yy\ h:mm;@">
                  <c:v>43100.854166666664</c:v>
                </c:pt>
                <c:pt idx="27132" formatCode="m/d/yy\ h:mm;@">
                  <c:v>43100.864583333336</c:v>
                </c:pt>
                <c:pt idx="27133" formatCode="m/d/yy\ h:mm;@">
                  <c:v>43100.875</c:v>
                </c:pt>
                <c:pt idx="27134" formatCode="m/d/yy\ h:mm;@">
                  <c:v>43100.885416666664</c:v>
                </c:pt>
                <c:pt idx="27135" formatCode="m/d/yy\ h:mm;@">
                  <c:v>43100.895833333336</c:v>
                </c:pt>
                <c:pt idx="27136" formatCode="m/d/yy\ h:mm;@">
                  <c:v>43100.90625</c:v>
                </c:pt>
                <c:pt idx="27137" formatCode="m/d/yy\ h:mm;@">
                  <c:v>43100.916666666664</c:v>
                </c:pt>
                <c:pt idx="27138" formatCode="m/d/yy\ h:mm;@">
                  <c:v>43100.927083333336</c:v>
                </c:pt>
                <c:pt idx="27139" formatCode="m/d/yy\ h:mm;@">
                  <c:v>43100.9375</c:v>
                </c:pt>
                <c:pt idx="27140" formatCode="m/d/yy\ h:mm;@">
                  <c:v>43100.947916666664</c:v>
                </c:pt>
                <c:pt idx="27141" formatCode="m/d/yy\ h:mm;@">
                  <c:v>43100.958333333336</c:v>
                </c:pt>
                <c:pt idx="27142" formatCode="m/d/yy\ h:mm;@">
                  <c:v>43100.96875</c:v>
                </c:pt>
                <c:pt idx="27143" formatCode="m/d/yy\ h:mm;@">
                  <c:v>43100.979166666664</c:v>
                </c:pt>
                <c:pt idx="27144" formatCode="m/d/yy\ h:mm;@">
                  <c:v>43100.989583333336</c:v>
                </c:pt>
                <c:pt idx="27145" formatCode="m/d/yy\ h:mm;@">
                  <c:v>43101</c:v>
                </c:pt>
                <c:pt idx="27146" formatCode="m/d/yy\ h:mm;@">
                  <c:v>43101.010416666664</c:v>
                </c:pt>
                <c:pt idx="27147" formatCode="m/d/yy\ h:mm;@">
                  <c:v>43101.020833333336</c:v>
                </c:pt>
                <c:pt idx="27148" formatCode="m/d/yy\ h:mm;@">
                  <c:v>43101.03125</c:v>
                </c:pt>
                <c:pt idx="27149" formatCode="m/d/yy\ h:mm;@">
                  <c:v>43101.041666666664</c:v>
                </c:pt>
                <c:pt idx="27150" formatCode="m/d/yy\ h:mm;@">
                  <c:v>43101.052083333336</c:v>
                </c:pt>
                <c:pt idx="27151" formatCode="m/d/yy\ h:mm;@">
                  <c:v>43101.0625</c:v>
                </c:pt>
                <c:pt idx="27152" formatCode="m/d/yy\ h:mm;@">
                  <c:v>43101.072916666664</c:v>
                </c:pt>
                <c:pt idx="27153" formatCode="m/d/yy\ h:mm;@">
                  <c:v>43101.083333333336</c:v>
                </c:pt>
                <c:pt idx="27154" formatCode="m/d/yy\ h:mm;@">
                  <c:v>43101.09375</c:v>
                </c:pt>
                <c:pt idx="27155" formatCode="m/d/yy\ h:mm;@">
                  <c:v>43101.104166666664</c:v>
                </c:pt>
                <c:pt idx="27156" formatCode="m/d/yy\ h:mm;@">
                  <c:v>43101.114583333336</c:v>
                </c:pt>
                <c:pt idx="27157" formatCode="m/d/yy\ h:mm;@">
                  <c:v>43101.125</c:v>
                </c:pt>
                <c:pt idx="27158" formatCode="m/d/yy\ h:mm;@">
                  <c:v>43101.135416666664</c:v>
                </c:pt>
                <c:pt idx="27159" formatCode="m/d/yy\ h:mm;@">
                  <c:v>43101.145833333336</c:v>
                </c:pt>
                <c:pt idx="27160" formatCode="m/d/yy\ h:mm;@">
                  <c:v>43101.15625</c:v>
                </c:pt>
                <c:pt idx="27161" formatCode="m/d/yy\ h:mm;@">
                  <c:v>43101.166666666664</c:v>
                </c:pt>
                <c:pt idx="27162" formatCode="m/d/yy\ h:mm;@">
                  <c:v>43101.177083333336</c:v>
                </c:pt>
                <c:pt idx="27163" formatCode="m/d/yy\ h:mm;@">
                  <c:v>43101.1875</c:v>
                </c:pt>
                <c:pt idx="27164" formatCode="m/d/yy\ h:mm;@">
                  <c:v>43101.197916666664</c:v>
                </c:pt>
                <c:pt idx="27165" formatCode="m/d/yy\ h:mm;@">
                  <c:v>43101.208333333336</c:v>
                </c:pt>
                <c:pt idx="27166" formatCode="m/d/yy\ h:mm;@">
                  <c:v>43101.21875</c:v>
                </c:pt>
                <c:pt idx="27167" formatCode="m/d/yy\ h:mm;@">
                  <c:v>43101.229166666664</c:v>
                </c:pt>
                <c:pt idx="27168" formatCode="m/d/yy\ h:mm;@">
                  <c:v>43101.239583333336</c:v>
                </c:pt>
                <c:pt idx="27169" formatCode="m/d/yy\ h:mm;@">
                  <c:v>43101.25</c:v>
                </c:pt>
                <c:pt idx="27170" formatCode="m/d/yy\ h:mm;@">
                  <c:v>43101.260416666664</c:v>
                </c:pt>
                <c:pt idx="27171" formatCode="m/d/yy\ h:mm;@">
                  <c:v>43101.270833333336</c:v>
                </c:pt>
                <c:pt idx="27172" formatCode="m/d/yy\ h:mm;@">
                  <c:v>43101.28125</c:v>
                </c:pt>
                <c:pt idx="27173" formatCode="m/d/yy\ h:mm;@">
                  <c:v>43101.291666666664</c:v>
                </c:pt>
                <c:pt idx="27174" formatCode="m/d/yy\ h:mm;@">
                  <c:v>43101.302083333336</c:v>
                </c:pt>
                <c:pt idx="27175" formatCode="m/d/yy\ h:mm;@">
                  <c:v>43101.3125</c:v>
                </c:pt>
                <c:pt idx="27176" formatCode="m/d/yy\ h:mm;@">
                  <c:v>43101.322916666664</c:v>
                </c:pt>
                <c:pt idx="27177" formatCode="m/d/yy\ h:mm;@">
                  <c:v>43101.333333333336</c:v>
                </c:pt>
                <c:pt idx="27178" formatCode="m/d/yy\ h:mm;@">
                  <c:v>43101.34375</c:v>
                </c:pt>
                <c:pt idx="27179" formatCode="m/d/yy\ h:mm;@">
                  <c:v>43101.354166666664</c:v>
                </c:pt>
                <c:pt idx="27180" formatCode="m/d/yy\ h:mm;@">
                  <c:v>43101.364583333336</c:v>
                </c:pt>
                <c:pt idx="27181" formatCode="m/d/yy\ h:mm;@">
                  <c:v>43101.375</c:v>
                </c:pt>
                <c:pt idx="27182" formatCode="m/d/yy\ h:mm;@">
                  <c:v>43101.385416666664</c:v>
                </c:pt>
                <c:pt idx="27183" formatCode="m/d/yy\ h:mm;@">
                  <c:v>43101.395833333336</c:v>
                </c:pt>
                <c:pt idx="27184" formatCode="m/d/yy\ h:mm;@">
                  <c:v>43101.40625</c:v>
                </c:pt>
                <c:pt idx="27185" formatCode="m/d/yy\ h:mm;@">
                  <c:v>43101.416666666664</c:v>
                </c:pt>
                <c:pt idx="27186" formatCode="m/d/yy\ h:mm;@">
                  <c:v>43101.427083333336</c:v>
                </c:pt>
                <c:pt idx="27187" formatCode="m/d/yy\ h:mm;@">
                  <c:v>43101.4375</c:v>
                </c:pt>
                <c:pt idx="27188" formatCode="m/d/yy\ h:mm;@">
                  <c:v>43101.447916666664</c:v>
                </c:pt>
                <c:pt idx="27189" formatCode="m/d/yy\ h:mm;@">
                  <c:v>43101.458333333336</c:v>
                </c:pt>
                <c:pt idx="27190" formatCode="m/d/yy\ h:mm;@">
                  <c:v>43101.46875</c:v>
                </c:pt>
                <c:pt idx="27191" formatCode="m/d/yy\ h:mm;@">
                  <c:v>43101.479166666664</c:v>
                </c:pt>
                <c:pt idx="27192" formatCode="m/d/yy\ h:mm;@">
                  <c:v>43101.489583333336</c:v>
                </c:pt>
                <c:pt idx="27193" formatCode="m/d/yy\ h:mm;@">
                  <c:v>43101.5</c:v>
                </c:pt>
                <c:pt idx="27194" formatCode="m/d/yy\ h:mm;@">
                  <c:v>43101.510416666664</c:v>
                </c:pt>
                <c:pt idx="27195" formatCode="m/d/yy\ h:mm;@">
                  <c:v>43101.520833333336</c:v>
                </c:pt>
                <c:pt idx="27196" formatCode="m/d/yy\ h:mm;@">
                  <c:v>43101.53125</c:v>
                </c:pt>
                <c:pt idx="27197" formatCode="m/d/yy\ h:mm;@">
                  <c:v>43101.541666666664</c:v>
                </c:pt>
                <c:pt idx="27198" formatCode="m/d/yy\ h:mm;@">
                  <c:v>43101.552083333336</c:v>
                </c:pt>
                <c:pt idx="27199" formatCode="m/d/yy\ h:mm;@">
                  <c:v>43101.5625</c:v>
                </c:pt>
                <c:pt idx="27200" formatCode="m/d/yy\ h:mm;@">
                  <c:v>43101.572916666664</c:v>
                </c:pt>
                <c:pt idx="27201" formatCode="m/d/yy\ h:mm;@">
                  <c:v>43101.583333333336</c:v>
                </c:pt>
                <c:pt idx="27202" formatCode="m/d/yy\ h:mm;@">
                  <c:v>43101.59375</c:v>
                </c:pt>
                <c:pt idx="27203" formatCode="m/d/yy\ h:mm;@">
                  <c:v>43101.604166666664</c:v>
                </c:pt>
                <c:pt idx="27204" formatCode="m/d/yy\ h:mm;@">
                  <c:v>43101.614583333336</c:v>
                </c:pt>
                <c:pt idx="27205" formatCode="m/d/yy\ h:mm;@">
                  <c:v>43101.625</c:v>
                </c:pt>
                <c:pt idx="27206" formatCode="m/d/yy\ h:mm;@">
                  <c:v>43101.635416666664</c:v>
                </c:pt>
                <c:pt idx="27207" formatCode="m/d/yy\ h:mm;@">
                  <c:v>43101.645833333336</c:v>
                </c:pt>
                <c:pt idx="27208" formatCode="m/d/yy\ h:mm;@">
                  <c:v>43101.65625</c:v>
                </c:pt>
                <c:pt idx="27209" formatCode="m/d/yy\ h:mm;@">
                  <c:v>43101.666666666664</c:v>
                </c:pt>
                <c:pt idx="27210" formatCode="m/d/yy\ h:mm;@">
                  <c:v>43101.677083333336</c:v>
                </c:pt>
                <c:pt idx="27211" formatCode="m/d/yy\ h:mm;@">
                  <c:v>43101.6875</c:v>
                </c:pt>
                <c:pt idx="27212" formatCode="m/d/yy\ h:mm;@">
                  <c:v>43101.697916666664</c:v>
                </c:pt>
                <c:pt idx="27213" formatCode="m/d/yy\ h:mm;@">
                  <c:v>43101.708333333336</c:v>
                </c:pt>
                <c:pt idx="27214" formatCode="m/d/yy\ h:mm;@">
                  <c:v>43101.71875</c:v>
                </c:pt>
                <c:pt idx="27215" formatCode="m/d/yy\ h:mm;@">
                  <c:v>43101.729166666664</c:v>
                </c:pt>
                <c:pt idx="27216" formatCode="m/d/yy\ h:mm;@">
                  <c:v>43101.739583333336</c:v>
                </c:pt>
                <c:pt idx="27217" formatCode="m/d/yy\ h:mm;@">
                  <c:v>43101.75</c:v>
                </c:pt>
                <c:pt idx="27218" formatCode="m/d/yy\ h:mm;@">
                  <c:v>43101.760416666664</c:v>
                </c:pt>
                <c:pt idx="27219" formatCode="m/d/yy\ h:mm;@">
                  <c:v>43101.770833333336</c:v>
                </c:pt>
                <c:pt idx="27220" formatCode="m/d/yy\ h:mm;@">
                  <c:v>43101.78125</c:v>
                </c:pt>
                <c:pt idx="27221" formatCode="m/d/yy\ h:mm;@">
                  <c:v>43101.791666666664</c:v>
                </c:pt>
                <c:pt idx="27222" formatCode="m/d/yy\ h:mm;@">
                  <c:v>43101.802083333336</c:v>
                </c:pt>
                <c:pt idx="27223" formatCode="m/d/yy\ h:mm;@">
                  <c:v>43101.8125</c:v>
                </c:pt>
                <c:pt idx="27224" formatCode="m/d/yy\ h:mm;@">
                  <c:v>43101.822916666664</c:v>
                </c:pt>
                <c:pt idx="27225" formatCode="m/d/yy\ h:mm;@">
                  <c:v>43101.833333333336</c:v>
                </c:pt>
                <c:pt idx="27226" formatCode="m/d/yy\ h:mm;@">
                  <c:v>43101.84375</c:v>
                </c:pt>
                <c:pt idx="27227" formatCode="m/d/yy\ h:mm;@">
                  <c:v>43101.854166666664</c:v>
                </c:pt>
                <c:pt idx="27228" formatCode="m/d/yy\ h:mm;@">
                  <c:v>43101.864583333336</c:v>
                </c:pt>
                <c:pt idx="27229" formatCode="m/d/yy\ h:mm;@">
                  <c:v>43101.875</c:v>
                </c:pt>
                <c:pt idx="27230" formatCode="m/d/yy\ h:mm;@">
                  <c:v>43101.885416666664</c:v>
                </c:pt>
                <c:pt idx="27231" formatCode="m/d/yy\ h:mm;@">
                  <c:v>43101.895833333336</c:v>
                </c:pt>
                <c:pt idx="27232" formatCode="m/d/yy\ h:mm;@">
                  <c:v>43101.90625</c:v>
                </c:pt>
                <c:pt idx="27233" formatCode="m/d/yy\ h:mm;@">
                  <c:v>43101.916666666664</c:v>
                </c:pt>
                <c:pt idx="27234" formatCode="m/d/yy\ h:mm;@">
                  <c:v>43101.927083333336</c:v>
                </c:pt>
                <c:pt idx="27235" formatCode="m/d/yy\ h:mm;@">
                  <c:v>43101.9375</c:v>
                </c:pt>
                <c:pt idx="27236" formatCode="m/d/yy\ h:mm;@">
                  <c:v>43101.947916666664</c:v>
                </c:pt>
                <c:pt idx="27237" formatCode="m/d/yy\ h:mm;@">
                  <c:v>43101.958333333336</c:v>
                </c:pt>
                <c:pt idx="27238" formatCode="m/d/yy\ h:mm;@">
                  <c:v>43101.96875</c:v>
                </c:pt>
                <c:pt idx="27239" formatCode="m/d/yy\ h:mm;@">
                  <c:v>43101.979166666664</c:v>
                </c:pt>
                <c:pt idx="27240" formatCode="m/d/yy\ h:mm;@">
                  <c:v>43101.989583333336</c:v>
                </c:pt>
                <c:pt idx="27241" formatCode="m/d/yy\ h:mm;@">
                  <c:v>43102</c:v>
                </c:pt>
                <c:pt idx="27242" formatCode="m/d/yy\ h:mm;@">
                  <c:v>43102.010416666664</c:v>
                </c:pt>
                <c:pt idx="27243" formatCode="m/d/yy\ h:mm;@">
                  <c:v>43102.020833333336</c:v>
                </c:pt>
                <c:pt idx="27244" formatCode="m/d/yy\ h:mm;@">
                  <c:v>43102.03125</c:v>
                </c:pt>
                <c:pt idx="27245" formatCode="m/d/yy\ h:mm;@">
                  <c:v>43102.041666666664</c:v>
                </c:pt>
                <c:pt idx="27246" formatCode="m/d/yy\ h:mm;@">
                  <c:v>43102.052083333336</c:v>
                </c:pt>
                <c:pt idx="27247" formatCode="m/d/yy\ h:mm;@">
                  <c:v>43102.0625</c:v>
                </c:pt>
                <c:pt idx="27248" formatCode="m/d/yy\ h:mm;@">
                  <c:v>43102.072916666664</c:v>
                </c:pt>
                <c:pt idx="27249" formatCode="m/d/yy\ h:mm;@">
                  <c:v>43102.083333333336</c:v>
                </c:pt>
                <c:pt idx="27250" formatCode="m/d/yy\ h:mm;@">
                  <c:v>43102.09375</c:v>
                </c:pt>
                <c:pt idx="27251" formatCode="m/d/yy\ h:mm;@">
                  <c:v>43102.104166666664</c:v>
                </c:pt>
                <c:pt idx="27252" formatCode="m/d/yy\ h:mm;@">
                  <c:v>43102.114583333336</c:v>
                </c:pt>
                <c:pt idx="27253" formatCode="m/d/yy\ h:mm;@">
                  <c:v>43102.125</c:v>
                </c:pt>
                <c:pt idx="27254" formatCode="m/d/yy\ h:mm;@">
                  <c:v>43102.135416666664</c:v>
                </c:pt>
                <c:pt idx="27255" formatCode="m/d/yy\ h:mm;@">
                  <c:v>43102.145833333336</c:v>
                </c:pt>
                <c:pt idx="27256" formatCode="m/d/yy\ h:mm;@">
                  <c:v>43102.15625</c:v>
                </c:pt>
                <c:pt idx="27257" formatCode="m/d/yy\ h:mm;@">
                  <c:v>43102.166666666664</c:v>
                </c:pt>
                <c:pt idx="27258" formatCode="m/d/yy\ h:mm;@">
                  <c:v>43102.177083333336</c:v>
                </c:pt>
                <c:pt idx="27259" formatCode="m/d/yy\ h:mm;@">
                  <c:v>43102.1875</c:v>
                </c:pt>
                <c:pt idx="27260" formatCode="m/d/yy\ h:mm;@">
                  <c:v>43102.197916666664</c:v>
                </c:pt>
                <c:pt idx="27261" formatCode="m/d/yy\ h:mm;@">
                  <c:v>43102.208333333336</c:v>
                </c:pt>
                <c:pt idx="27262" formatCode="m/d/yy\ h:mm;@">
                  <c:v>43102.21875</c:v>
                </c:pt>
                <c:pt idx="27263" formatCode="m/d/yy\ h:mm;@">
                  <c:v>43102.229166666664</c:v>
                </c:pt>
                <c:pt idx="27264" formatCode="m/d/yy\ h:mm;@">
                  <c:v>43102.239583333336</c:v>
                </c:pt>
                <c:pt idx="27265" formatCode="m/d/yy\ h:mm;@">
                  <c:v>43102.25</c:v>
                </c:pt>
                <c:pt idx="27266" formatCode="m/d/yy\ h:mm;@">
                  <c:v>43102.260416666664</c:v>
                </c:pt>
                <c:pt idx="27267" formatCode="m/d/yy\ h:mm;@">
                  <c:v>43102.270833333336</c:v>
                </c:pt>
                <c:pt idx="27268" formatCode="m/d/yy\ h:mm;@">
                  <c:v>43102.28125</c:v>
                </c:pt>
                <c:pt idx="27269" formatCode="m/d/yy\ h:mm;@">
                  <c:v>43102.291666666664</c:v>
                </c:pt>
                <c:pt idx="27270" formatCode="m/d/yy\ h:mm;@">
                  <c:v>43102.302083333336</c:v>
                </c:pt>
                <c:pt idx="27271" formatCode="m/d/yy\ h:mm;@">
                  <c:v>43102.3125</c:v>
                </c:pt>
                <c:pt idx="27272" formatCode="m/d/yy\ h:mm;@">
                  <c:v>43102.322916666664</c:v>
                </c:pt>
                <c:pt idx="27273" formatCode="m/d/yy\ h:mm;@">
                  <c:v>43102.333333333336</c:v>
                </c:pt>
                <c:pt idx="27274" formatCode="m/d/yy\ h:mm;@">
                  <c:v>43102.34375</c:v>
                </c:pt>
                <c:pt idx="27275" formatCode="m/d/yy\ h:mm;@">
                  <c:v>43102.354166666664</c:v>
                </c:pt>
                <c:pt idx="27276" formatCode="m/d/yy\ h:mm;@">
                  <c:v>43102.364583333336</c:v>
                </c:pt>
                <c:pt idx="27277" formatCode="m/d/yy\ h:mm;@">
                  <c:v>43102.375</c:v>
                </c:pt>
                <c:pt idx="27278" formatCode="m/d/yy\ h:mm;@">
                  <c:v>43102.385416666664</c:v>
                </c:pt>
                <c:pt idx="27279" formatCode="m/d/yy\ h:mm;@">
                  <c:v>43102.395833333336</c:v>
                </c:pt>
                <c:pt idx="27280" formatCode="m/d/yy\ h:mm;@">
                  <c:v>43102.40625</c:v>
                </c:pt>
                <c:pt idx="27281" formatCode="m/d/yy\ h:mm;@">
                  <c:v>43102.416666666664</c:v>
                </c:pt>
                <c:pt idx="27282" formatCode="m/d/yy\ h:mm;@">
                  <c:v>43102.427083333336</c:v>
                </c:pt>
                <c:pt idx="27283" formatCode="m/d/yy\ h:mm;@">
                  <c:v>43102.4375</c:v>
                </c:pt>
                <c:pt idx="27284" formatCode="m/d/yy\ h:mm;@">
                  <c:v>43102.447916666664</c:v>
                </c:pt>
                <c:pt idx="27285" formatCode="m/d/yy\ h:mm;@">
                  <c:v>43102.458333333336</c:v>
                </c:pt>
                <c:pt idx="27286" formatCode="m/d/yy\ h:mm;@">
                  <c:v>43102.46875</c:v>
                </c:pt>
                <c:pt idx="27287" formatCode="m/d/yy\ h:mm;@">
                  <c:v>43102.479166666664</c:v>
                </c:pt>
                <c:pt idx="27288" formatCode="m/d/yy\ h:mm;@">
                  <c:v>43102.489583333336</c:v>
                </c:pt>
                <c:pt idx="27289" formatCode="m/d/yy\ h:mm;@">
                  <c:v>43102.5</c:v>
                </c:pt>
                <c:pt idx="27290" formatCode="m/d/yy\ h:mm;@">
                  <c:v>43102.510416666664</c:v>
                </c:pt>
                <c:pt idx="27291" formatCode="m/d/yy\ h:mm;@">
                  <c:v>43102.520833333336</c:v>
                </c:pt>
                <c:pt idx="27292" formatCode="m/d/yy\ h:mm;@">
                  <c:v>43102.53125</c:v>
                </c:pt>
                <c:pt idx="27293" formatCode="m/d/yy\ h:mm;@">
                  <c:v>43102.541666666664</c:v>
                </c:pt>
                <c:pt idx="27294" formatCode="m/d/yy\ h:mm;@">
                  <c:v>43102.552083333336</c:v>
                </c:pt>
                <c:pt idx="27295" formatCode="m/d/yy\ h:mm;@">
                  <c:v>43102.5625</c:v>
                </c:pt>
                <c:pt idx="27296" formatCode="m/d/yy\ h:mm;@">
                  <c:v>43102.572916666664</c:v>
                </c:pt>
                <c:pt idx="27297" formatCode="m/d/yy\ h:mm;@">
                  <c:v>43102.583333333336</c:v>
                </c:pt>
                <c:pt idx="27298" formatCode="m/d/yy\ h:mm;@">
                  <c:v>43102.59375</c:v>
                </c:pt>
                <c:pt idx="27299" formatCode="m/d/yy\ h:mm;@">
                  <c:v>43102.604166666664</c:v>
                </c:pt>
                <c:pt idx="27300" formatCode="m/d/yy\ h:mm;@">
                  <c:v>43102.614583333336</c:v>
                </c:pt>
                <c:pt idx="27301" formatCode="m/d/yy\ h:mm;@">
                  <c:v>43102.625</c:v>
                </c:pt>
                <c:pt idx="27302" formatCode="m/d/yy\ h:mm;@">
                  <c:v>43102.635416666664</c:v>
                </c:pt>
                <c:pt idx="27303" formatCode="m/d/yy\ h:mm;@">
                  <c:v>43102.645833333336</c:v>
                </c:pt>
                <c:pt idx="27304" formatCode="m/d/yy\ h:mm;@">
                  <c:v>43102.65625</c:v>
                </c:pt>
                <c:pt idx="27305" formatCode="m/d/yy\ h:mm;@">
                  <c:v>43102.666666666664</c:v>
                </c:pt>
                <c:pt idx="27306" formatCode="m/d/yy\ h:mm;@">
                  <c:v>43102.677083333336</c:v>
                </c:pt>
                <c:pt idx="27307" formatCode="m/d/yy\ h:mm;@">
                  <c:v>43102.6875</c:v>
                </c:pt>
                <c:pt idx="27308" formatCode="m/d/yy\ h:mm;@">
                  <c:v>43102.697916666664</c:v>
                </c:pt>
                <c:pt idx="27309" formatCode="m/d/yy\ h:mm;@">
                  <c:v>43102.708333333336</c:v>
                </c:pt>
                <c:pt idx="27310" formatCode="m/d/yy\ h:mm;@">
                  <c:v>43102.71875</c:v>
                </c:pt>
                <c:pt idx="27311" formatCode="m/d/yy\ h:mm;@">
                  <c:v>43102.729166666664</c:v>
                </c:pt>
                <c:pt idx="27312" formatCode="m/d/yy\ h:mm;@">
                  <c:v>43102.739583333336</c:v>
                </c:pt>
                <c:pt idx="27313" formatCode="m/d/yy\ h:mm;@">
                  <c:v>43102.75</c:v>
                </c:pt>
                <c:pt idx="27314" formatCode="m/d/yy\ h:mm;@">
                  <c:v>43102.760416666664</c:v>
                </c:pt>
                <c:pt idx="27315" formatCode="m/d/yy\ h:mm;@">
                  <c:v>43102.770833333336</c:v>
                </c:pt>
                <c:pt idx="27316" formatCode="m/d/yy\ h:mm;@">
                  <c:v>43102.78125</c:v>
                </c:pt>
                <c:pt idx="27317" formatCode="m/d/yy\ h:mm;@">
                  <c:v>43102.791666666664</c:v>
                </c:pt>
                <c:pt idx="27318" formatCode="m/d/yy\ h:mm;@">
                  <c:v>43102.802083333336</c:v>
                </c:pt>
                <c:pt idx="27319" formatCode="m/d/yy\ h:mm;@">
                  <c:v>43102.8125</c:v>
                </c:pt>
                <c:pt idx="27320" formatCode="m/d/yy\ h:mm;@">
                  <c:v>43102.822916666664</c:v>
                </c:pt>
                <c:pt idx="27321" formatCode="m/d/yy\ h:mm;@">
                  <c:v>43102.833333333336</c:v>
                </c:pt>
                <c:pt idx="27322" formatCode="m/d/yy\ h:mm;@">
                  <c:v>43102.84375</c:v>
                </c:pt>
                <c:pt idx="27323" formatCode="m/d/yy\ h:mm;@">
                  <c:v>43102.854166666664</c:v>
                </c:pt>
                <c:pt idx="27324" formatCode="m/d/yy\ h:mm;@">
                  <c:v>43102.864583333336</c:v>
                </c:pt>
                <c:pt idx="27325" formatCode="m/d/yy\ h:mm;@">
                  <c:v>43102.875</c:v>
                </c:pt>
                <c:pt idx="27326" formatCode="m/d/yy\ h:mm;@">
                  <c:v>43102.885416666664</c:v>
                </c:pt>
                <c:pt idx="27327" formatCode="m/d/yy\ h:mm;@">
                  <c:v>43102.895833333336</c:v>
                </c:pt>
                <c:pt idx="27328" formatCode="m/d/yy\ h:mm;@">
                  <c:v>43102.90625</c:v>
                </c:pt>
                <c:pt idx="27329" formatCode="m/d/yy\ h:mm;@">
                  <c:v>43102.916666666664</c:v>
                </c:pt>
                <c:pt idx="27330" formatCode="m/d/yy\ h:mm;@">
                  <c:v>43102.927083333336</c:v>
                </c:pt>
                <c:pt idx="27331" formatCode="m/d/yy\ h:mm;@">
                  <c:v>43102.9375</c:v>
                </c:pt>
                <c:pt idx="27332" formatCode="m/d/yy\ h:mm;@">
                  <c:v>43102.947916666664</c:v>
                </c:pt>
                <c:pt idx="27333" formatCode="m/d/yy\ h:mm;@">
                  <c:v>43102.958333333336</c:v>
                </c:pt>
                <c:pt idx="27334" formatCode="m/d/yy\ h:mm;@">
                  <c:v>43102.96875</c:v>
                </c:pt>
                <c:pt idx="27335" formatCode="m/d/yy\ h:mm;@">
                  <c:v>43102.979166666664</c:v>
                </c:pt>
                <c:pt idx="27336" formatCode="m/d/yy\ h:mm;@">
                  <c:v>43102.989583333336</c:v>
                </c:pt>
                <c:pt idx="27337" formatCode="m/d/yy\ h:mm;@">
                  <c:v>43103</c:v>
                </c:pt>
                <c:pt idx="27338" formatCode="m/d/yy\ h:mm;@">
                  <c:v>43103.010416666664</c:v>
                </c:pt>
                <c:pt idx="27339" formatCode="m/d/yy\ h:mm;@">
                  <c:v>43103.020833333336</c:v>
                </c:pt>
                <c:pt idx="27340" formatCode="m/d/yy\ h:mm;@">
                  <c:v>43103.03125</c:v>
                </c:pt>
                <c:pt idx="27341" formatCode="m/d/yy\ h:mm;@">
                  <c:v>43103.041666666664</c:v>
                </c:pt>
                <c:pt idx="27342" formatCode="m/d/yy\ h:mm;@">
                  <c:v>43103.052083333336</c:v>
                </c:pt>
                <c:pt idx="27343" formatCode="m/d/yy\ h:mm;@">
                  <c:v>43103.0625</c:v>
                </c:pt>
                <c:pt idx="27344" formatCode="m/d/yy\ h:mm;@">
                  <c:v>43103.072916666664</c:v>
                </c:pt>
                <c:pt idx="27345" formatCode="m/d/yy\ h:mm;@">
                  <c:v>43103.083333333336</c:v>
                </c:pt>
                <c:pt idx="27346" formatCode="m/d/yy\ h:mm;@">
                  <c:v>43103.09375</c:v>
                </c:pt>
                <c:pt idx="27347" formatCode="m/d/yy\ h:mm;@">
                  <c:v>43103.104166666664</c:v>
                </c:pt>
                <c:pt idx="27348" formatCode="m/d/yy\ h:mm;@">
                  <c:v>43103.114583333336</c:v>
                </c:pt>
                <c:pt idx="27349" formatCode="m/d/yy\ h:mm;@">
                  <c:v>43103.125</c:v>
                </c:pt>
                <c:pt idx="27350" formatCode="m/d/yy\ h:mm;@">
                  <c:v>43103.135416666664</c:v>
                </c:pt>
                <c:pt idx="27351" formatCode="m/d/yy\ h:mm;@">
                  <c:v>43103.145833333336</c:v>
                </c:pt>
                <c:pt idx="27352" formatCode="m/d/yy\ h:mm;@">
                  <c:v>43103.15625</c:v>
                </c:pt>
                <c:pt idx="27353" formatCode="m/d/yy\ h:mm;@">
                  <c:v>43103.166666666664</c:v>
                </c:pt>
                <c:pt idx="27354" formatCode="m/d/yy\ h:mm;@">
                  <c:v>43103.177083333336</c:v>
                </c:pt>
                <c:pt idx="27355" formatCode="m/d/yy\ h:mm;@">
                  <c:v>43103.1875</c:v>
                </c:pt>
                <c:pt idx="27356" formatCode="m/d/yy\ h:mm;@">
                  <c:v>43103.197916666664</c:v>
                </c:pt>
                <c:pt idx="27357" formatCode="m/d/yy\ h:mm;@">
                  <c:v>43103.208333333336</c:v>
                </c:pt>
                <c:pt idx="27358" formatCode="m/d/yy\ h:mm;@">
                  <c:v>43103.21875</c:v>
                </c:pt>
                <c:pt idx="27359" formatCode="m/d/yy\ h:mm;@">
                  <c:v>43103.229166666664</c:v>
                </c:pt>
                <c:pt idx="27360" formatCode="m/d/yy\ h:mm;@">
                  <c:v>43103.239583333336</c:v>
                </c:pt>
                <c:pt idx="27361" formatCode="m/d/yy\ h:mm;@">
                  <c:v>43103.25</c:v>
                </c:pt>
                <c:pt idx="27362" formatCode="m/d/yy\ h:mm;@">
                  <c:v>43103.260416666664</c:v>
                </c:pt>
                <c:pt idx="27363" formatCode="m/d/yy\ h:mm;@">
                  <c:v>43103.270833333336</c:v>
                </c:pt>
                <c:pt idx="27364" formatCode="m/d/yy\ h:mm;@">
                  <c:v>43103.28125</c:v>
                </c:pt>
                <c:pt idx="27365" formatCode="m/d/yy\ h:mm;@">
                  <c:v>43103.291666666664</c:v>
                </c:pt>
                <c:pt idx="27366" formatCode="m/d/yy\ h:mm;@">
                  <c:v>43103.302083333336</c:v>
                </c:pt>
                <c:pt idx="27367" formatCode="m/d/yy\ h:mm;@">
                  <c:v>43103.3125</c:v>
                </c:pt>
                <c:pt idx="27368" formatCode="m/d/yy\ h:mm;@">
                  <c:v>43103.322916666664</c:v>
                </c:pt>
                <c:pt idx="27369" formatCode="m/d/yy\ h:mm;@">
                  <c:v>43103.333333333336</c:v>
                </c:pt>
                <c:pt idx="27370" formatCode="m/d/yy\ h:mm;@">
                  <c:v>43103.34375</c:v>
                </c:pt>
                <c:pt idx="27371" formatCode="m/d/yy\ h:mm;@">
                  <c:v>43103.354166666664</c:v>
                </c:pt>
                <c:pt idx="27372" formatCode="m/d/yy\ h:mm;@">
                  <c:v>43103.364583333336</c:v>
                </c:pt>
                <c:pt idx="27373" formatCode="m/d/yy\ h:mm;@">
                  <c:v>43103.375</c:v>
                </c:pt>
                <c:pt idx="27374" formatCode="m/d/yy\ h:mm;@">
                  <c:v>43103.385416666664</c:v>
                </c:pt>
                <c:pt idx="27375" formatCode="m/d/yy\ h:mm;@">
                  <c:v>43103.395833333336</c:v>
                </c:pt>
                <c:pt idx="27376" formatCode="m/d/yy\ h:mm;@">
                  <c:v>43103.40625</c:v>
                </c:pt>
                <c:pt idx="27377" formatCode="m/d/yy\ h:mm;@">
                  <c:v>43103.416666666664</c:v>
                </c:pt>
                <c:pt idx="27378" formatCode="m/d/yy\ h:mm;@">
                  <c:v>43103.427083333336</c:v>
                </c:pt>
                <c:pt idx="27379" formatCode="m/d/yy\ h:mm;@">
                  <c:v>43103.4375</c:v>
                </c:pt>
                <c:pt idx="27380" formatCode="m/d/yy\ h:mm;@">
                  <c:v>43103.447916666664</c:v>
                </c:pt>
                <c:pt idx="27381" formatCode="m/d/yy\ h:mm;@">
                  <c:v>43103.458333333336</c:v>
                </c:pt>
                <c:pt idx="27382" formatCode="m/d/yy\ h:mm;@">
                  <c:v>43103.46875</c:v>
                </c:pt>
                <c:pt idx="27383" formatCode="m/d/yy\ h:mm;@">
                  <c:v>43103.479166666664</c:v>
                </c:pt>
                <c:pt idx="27384" formatCode="m/d/yy\ h:mm;@">
                  <c:v>43103.489583333336</c:v>
                </c:pt>
                <c:pt idx="27385" formatCode="m/d/yy\ h:mm;@">
                  <c:v>43103.5</c:v>
                </c:pt>
                <c:pt idx="27386" formatCode="m/d/yy\ h:mm;@">
                  <c:v>43103.510416666664</c:v>
                </c:pt>
                <c:pt idx="27387" formatCode="m/d/yy\ h:mm;@">
                  <c:v>43103.520833333336</c:v>
                </c:pt>
                <c:pt idx="27388" formatCode="m/d/yy\ h:mm;@">
                  <c:v>43103.53125</c:v>
                </c:pt>
                <c:pt idx="27389" formatCode="m/d/yy\ h:mm;@">
                  <c:v>43103.541666666664</c:v>
                </c:pt>
                <c:pt idx="27390" formatCode="m/d/yy\ h:mm;@">
                  <c:v>43103.552083333336</c:v>
                </c:pt>
                <c:pt idx="27391" formatCode="m/d/yy\ h:mm;@">
                  <c:v>43103.5625</c:v>
                </c:pt>
                <c:pt idx="27392" formatCode="m/d/yy\ h:mm;@">
                  <c:v>43103.572916666664</c:v>
                </c:pt>
                <c:pt idx="27393" formatCode="m/d/yy\ h:mm;@">
                  <c:v>43103.583333333336</c:v>
                </c:pt>
                <c:pt idx="27394" formatCode="m/d/yy\ h:mm;@">
                  <c:v>43103.59375</c:v>
                </c:pt>
                <c:pt idx="27395" formatCode="m/d/yy\ h:mm;@">
                  <c:v>43103.604166666664</c:v>
                </c:pt>
                <c:pt idx="27396" formatCode="m/d/yy\ h:mm;@">
                  <c:v>43103.614583333336</c:v>
                </c:pt>
                <c:pt idx="27397" formatCode="m/d/yy\ h:mm;@">
                  <c:v>43103.625</c:v>
                </c:pt>
                <c:pt idx="27398" formatCode="m/d/yy\ h:mm;@">
                  <c:v>43103.635416666664</c:v>
                </c:pt>
                <c:pt idx="27399" formatCode="m/d/yy\ h:mm;@">
                  <c:v>43103.645833333336</c:v>
                </c:pt>
                <c:pt idx="27400" formatCode="m/d/yy\ h:mm;@">
                  <c:v>43103.65625</c:v>
                </c:pt>
                <c:pt idx="27401" formatCode="m/d/yy\ h:mm;@">
                  <c:v>43103.666666666664</c:v>
                </c:pt>
                <c:pt idx="27402" formatCode="m/d/yy\ h:mm;@">
                  <c:v>43103.677083333336</c:v>
                </c:pt>
                <c:pt idx="27403" formatCode="m/d/yy\ h:mm;@">
                  <c:v>43103.6875</c:v>
                </c:pt>
                <c:pt idx="27404" formatCode="m/d/yy\ h:mm;@">
                  <c:v>43103.697916666664</c:v>
                </c:pt>
                <c:pt idx="27405" formatCode="m/d/yy\ h:mm;@">
                  <c:v>43103.708333333336</c:v>
                </c:pt>
                <c:pt idx="27406" formatCode="m/d/yy\ h:mm;@">
                  <c:v>43103.71875</c:v>
                </c:pt>
                <c:pt idx="27407" formatCode="m/d/yy\ h:mm;@">
                  <c:v>43103.729166666664</c:v>
                </c:pt>
                <c:pt idx="27408" formatCode="m/d/yy\ h:mm;@">
                  <c:v>43103.739583333336</c:v>
                </c:pt>
                <c:pt idx="27409" formatCode="m/d/yy\ h:mm;@">
                  <c:v>43103.75</c:v>
                </c:pt>
                <c:pt idx="27410" formatCode="m/d/yy\ h:mm;@">
                  <c:v>43103.760416666664</c:v>
                </c:pt>
                <c:pt idx="27411" formatCode="m/d/yy\ h:mm;@">
                  <c:v>43103.770833333336</c:v>
                </c:pt>
                <c:pt idx="27412" formatCode="m/d/yy\ h:mm;@">
                  <c:v>43103.78125</c:v>
                </c:pt>
                <c:pt idx="27413" formatCode="m/d/yy\ h:mm;@">
                  <c:v>43103.791666666664</c:v>
                </c:pt>
                <c:pt idx="27414" formatCode="m/d/yy\ h:mm;@">
                  <c:v>43103.802083333336</c:v>
                </c:pt>
                <c:pt idx="27415" formatCode="m/d/yy\ h:mm;@">
                  <c:v>43103.8125</c:v>
                </c:pt>
                <c:pt idx="27416" formatCode="m/d/yy\ h:mm;@">
                  <c:v>43103.822916666664</c:v>
                </c:pt>
                <c:pt idx="27417" formatCode="m/d/yy\ h:mm;@">
                  <c:v>43103.833333333336</c:v>
                </c:pt>
                <c:pt idx="27418" formatCode="m/d/yy\ h:mm;@">
                  <c:v>43103.84375</c:v>
                </c:pt>
                <c:pt idx="27419" formatCode="m/d/yy\ h:mm;@">
                  <c:v>43103.854166666664</c:v>
                </c:pt>
                <c:pt idx="27420" formatCode="m/d/yy\ h:mm;@">
                  <c:v>43103.864583333336</c:v>
                </c:pt>
                <c:pt idx="27421" formatCode="m/d/yy\ h:mm;@">
                  <c:v>43103.875</c:v>
                </c:pt>
                <c:pt idx="27422" formatCode="m/d/yy\ h:mm;@">
                  <c:v>43103.885416666664</c:v>
                </c:pt>
                <c:pt idx="27423" formatCode="m/d/yy\ h:mm;@">
                  <c:v>43103.895833333336</c:v>
                </c:pt>
                <c:pt idx="27424" formatCode="m/d/yy\ h:mm;@">
                  <c:v>43103.90625</c:v>
                </c:pt>
                <c:pt idx="27425" formatCode="m/d/yy\ h:mm;@">
                  <c:v>43103.916666666664</c:v>
                </c:pt>
                <c:pt idx="27426" formatCode="m/d/yy\ h:mm;@">
                  <c:v>43103.927083333336</c:v>
                </c:pt>
                <c:pt idx="27427" formatCode="m/d/yy\ h:mm;@">
                  <c:v>43103.9375</c:v>
                </c:pt>
                <c:pt idx="27428" formatCode="m/d/yy\ h:mm;@">
                  <c:v>43103.947916666664</c:v>
                </c:pt>
                <c:pt idx="27429" formatCode="m/d/yy\ h:mm;@">
                  <c:v>43103.958333333336</c:v>
                </c:pt>
                <c:pt idx="27430" formatCode="m/d/yy\ h:mm;@">
                  <c:v>43103.96875</c:v>
                </c:pt>
                <c:pt idx="27431" formatCode="m/d/yy\ h:mm;@">
                  <c:v>43103.979166666664</c:v>
                </c:pt>
                <c:pt idx="27432" formatCode="m/d/yy\ h:mm;@">
                  <c:v>43103.989583333336</c:v>
                </c:pt>
                <c:pt idx="27433" formatCode="m/d/yy\ h:mm;@">
                  <c:v>43104</c:v>
                </c:pt>
                <c:pt idx="27434" formatCode="m/d/yy\ h:mm;@">
                  <c:v>43104.010416666664</c:v>
                </c:pt>
                <c:pt idx="27435" formatCode="m/d/yy\ h:mm;@">
                  <c:v>43104.020833333336</c:v>
                </c:pt>
                <c:pt idx="27436" formatCode="m/d/yy\ h:mm;@">
                  <c:v>43104.03125</c:v>
                </c:pt>
                <c:pt idx="27437" formatCode="m/d/yy\ h:mm;@">
                  <c:v>43104.041666666664</c:v>
                </c:pt>
                <c:pt idx="27438" formatCode="m/d/yy\ h:mm;@">
                  <c:v>43104.052083333336</c:v>
                </c:pt>
                <c:pt idx="27439" formatCode="m/d/yy\ h:mm;@">
                  <c:v>43104.0625</c:v>
                </c:pt>
                <c:pt idx="27440" formatCode="m/d/yy\ h:mm;@">
                  <c:v>43104.072916666664</c:v>
                </c:pt>
                <c:pt idx="27441" formatCode="m/d/yy\ h:mm;@">
                  <c:v>43104.083333333336</c:v>
                </c:pt>
                <c:pt idx="27442" formatCode="m/d/yy\ h:mm;@">
                  <c:v>43104.09375</c:v>
                </c:pt>
                <c:pt idx="27443" formatCode="m/d/yy\ h:mm;@">
                  <c:v>43104.104166666664</c:v>
                </c:pt>
                <c:pt idx="27444" formatCode="m/d/yy\ h:mm;@">
                  <c:v>43104.114583333336</c:v>
                </c:pt>
                <c:pt idx="27445" formatCode="m/d/yy\ h:mm;@">
                  <c:v>43104.125</c:v>
                </c:pt>
                <c:pt idx="27446" formatCode="m/d/yy\ h:mm;@">
                  <c:v>43104.135416666664</c:v>
                </c:pt>
                <c:pt idx="27447" formatCode="m/d/yy\ h:mm;@">
                  <c:v>43104.145833333336</c:v>
                </c:pt>
                <c:pt idx="27448" formatCode="m/d/yy\ h:mm;@">
                  <c:v>43104.15625</c:v>
                </c:pt>
                <c:pt idx="27449" formatCode="m/d/yy\ h:mm;@">
                  <c:v>43104.166666666664</c:v>
                </c:pt>
                <c:pt idx="27450" formatCode="m/d/yy\ h:mm;@">
                  <c:v>43104.177083333336</c:v>
                </c:pt>
                <c:pt idx="27451" formatCode="m/d/yy\ h:mm;@">
                  <c:v>43104.1875</c:v>
                </c:pt>
                <c:pt idx="27452" formatCode="m/d/yy\ h:mm;@">
                  <c:v>43104.197916666664</c:v>
                </c:pt>
                <c:pt idx="27453" formatCode="m/d/yy\ h:mm;@">
                  <c:v>43104.208333333336</c:v>
                </c:pt>
                <c:pt idx="27454" formatCode="m/d/yy\ h:mm;@">
                  <c:v>43104.21875</c:v>
                </c:pt>
                <c:pt idx="27455" formatCode="m/d/yy\ h:mm;@">
                  <c:v>43104.229166666664</c:v>
                </c:pt>
                <c:pt idx="27456" formatCode="m/d/yy\ h:mm;@">
                  <c:v>43104.239583333336</c:v>
                </c:pt>
                <c:pt idx="27457" formatCode="m/d/yy\ h:mm;@">
                  <c:v>43104.25</c:v>
                </c:pt>
                <c:pt idx="27458" formatCode="m/d/yy\ h:mm;@">
                  <c:v>43104.260416666664</c:v>
                </c:pt>
                <c:pt idx="27459" formatCode="m/d/yy\ h:mm;@">
                  <c:v>43104.270833333336</c:v>
                </c:pt>
                <c:pt idx="27460" formatCode="m/d/yy\ h:mm;@">
                  <c:v>43104.28125</c:v>
                </c:pt>
                <c:pt idx="27461" formatCode="m/d/yy\ h:mm;@">
                  <c:v>43104.291666666664</c:v>
                </c:pt>
                <c:pt idx="27462" formatCode="m/d/yy\ h:mm;@">
                  <c:v>43104.302083333336</c:v>
                </c:pt>
                <c:pt idx="27463" formatCode="m/d/yy\ h:mm;@">
                  <c:v>43104.3125</c:v>
                </c:pt>
                <c:pt idx="27464" formatCode="m/d/yy\ h:mm;@">
                  <c:v>43104.322916666664</c:v>
                </c:pt>
                <c:pt idx="27465" formatCode="m/d/yy\ h:mm;@">
                  <c:v>43104.333333333336</c:v>
                </c:pt>
                <c:pt idx="27466" formatCode="m/d/yy\ h:mm;@">
                  <c:v>43104.34375</c:v>
                </c:pt>
                <c:pt idx="27467" formatCode="m/d/yy\ h:mm;@">
                  <c:v>43104.354166666664</c:v>
                </c:pt>
                <c:pt idx="27468" formatCode="m/d/yy\ h:mm;@">
                  <c:v>43104.364583333336</c:v>
                </c:pt>
                <c:pt idx="27469" formatCode="m/d/yy\ h:mm;@">
                  <c:v>43104.375</c:v>
                </c:pt>
                <c:pt idx="27470" formatCode="m/d/yy\ h:mm;@">
                  <c:v>43104.385416666664</c:v>
                </c:pt>
                <c:pt idx="27471" formatCode="m/d/yy\ h:mm;@">
                  <c:v>43104.395833333336</c:v>
                </c:pt>
                <c:pt idx="27472" formatCode="m/d/yy\ h:mm;@">
                  <c:v>43104.40625</c:v>
                </c:pt>
                <c:pt idx="27473" formatCode="m/d/yy\ h:mm;@">
                  <c:v>43104.416666666664</c:v>
                </c:pt>
                <c:pt idx="27474" formatCode="m/d/yy\ h:mm;@">
                  <c:v>43104.427083333336</c:v>
                </c:pt>
                <c:pt idx="27475" formatCode="m/d/yy\ h:mm;@">
                  <c:v>43104.4375</c:v>
                </c:pt>
                <c:pt idx="27476" formatCode="m/d/yy\ h:mm;@">
                  <c:v>43104.447916666664</c:v>
                </c:pt>
                <c:pt idx="27477" formatCode="m/d/yy\ h:mm;@">
                  <c:v>43104.458333333336</c:v>
                </c:pt>
                <c:pt idx="27478" formatCode="m/d/yy\ h:mm;@">
                  <c:v>43104.46875</c:v>
                </c:pt>
                <c:pt idx="27479" formatCode="m/d/yy\ h:mm;@">
                  <c:v>43104.479166666664</c:v>
                </c:pt>
                <c:pt idx="27480" formatCode="m/d/yy\ h:mm;@">
                  <c:v>43104.489583333336</c:v>
                </c:pt>
                <c:pt idx="27481" formatCode="m/d/yy\ h:mm;@">
                  <c:v>43104.5</c:v>
                </c:pt>
                <c:pt idx="27482" formatCode="m/d/yy\ h:mm;@">
                  <c:v>43104.510416666664</c:v>
                </c:pt>
                <c:pt idx="27483" formatCode="m/d/yy\ h:mm;@">
                  <c:v>43104.520833333336</c:v>
                </c:pt>
                <c:pt idx="27484" formatCode="m/d/yy\ h:mm;@">
                  <c:v>43104.53125</c:v>
                </c:pt>
                <c:pt idx="27485" formatCode="m/d/yy\ h:mm;@">
                  <c:v>43104.541666666664</c:v>
                </c:pt>
                <c:pt idx="27486" formatCode="m/d/yy\ h:mm;@">
                  <c:v>43104.552083333336</c:v>
                </c:pt>
                <c:pt idx="27487" formatCode="m/d/yy\ h:mm;@">
                  <c:v>43104.5625</c:v>
                </c:pt>
                <c:pt idx="27488" formatCode="m/d/yy\ h:mm;@">
                  <c:v>43104.572916666664</c:v>
                </c:pt>
                <c:pt idx="27489" formatCode="m/d/yy\ h:mm;@">
                  <c:v>43104.583333333336</c:v>
                </c:pt>
                <c:pt idx="27490" formatCode="m/d/yy\ h:mm;@">
                  <c:v>43104.59375</c:v>
                </c:pt>
                <c:pt idx="27491" formatCode="m/d/yy\ h:mm;@">
                  <c:v>43104.604166666664</c:v>
                </c:pt>
                <c:pt idx="27492" formatCode="m/d/yy\ h:mm;@">
                  <c:v>43104.614583333336</c:v>
                </c:pt>
                <c:pt idx="27493" formatCode="m/d/yy\ h:mm;@">
                  <c:v>43104.625</c:v>
                </c:pt>
                <c:pt idx="27494" formatCode="m/d/yy\ h:mm;@">
                  <c:v>43104.635416666664</c:v>
                </c:pt>
                <c:pt idx="27495" formatCode="m/d/yy\ h:mm;@">
                  <c:v>43104.645833333336</c:v>
                </c:pt>
                <c:pt idx="27496" formatCode="m/d/yy\ h:mm;@">
                  <c:v>43104.65625</c:v>
                </c:pt>
                <c:pt idx="27497" formatCode="m/d/yy\ h:mm;@">
                  <c:v>43104.666666666664</c:v>
                </c:pt>
                <c:pt idx="27498" formatCode="m/d/yy\ h:mm;@">
                  <c:v>43104.677083333336</c:v>
                </c:pt>
                <c:pt idx="27499" formatCode="m/d/yy\ h:mm;@">
                  <c:v>43104.6875</c:v>
                </c:pt>
                <c:pt idx="27500" formatCode="m/d/yy\ h:mm;@">
                  <c:v>43104.697916666664</c:v>
                </c:pt>
                <c:pt idx="27501" formatCode="m/d/yy\ h:mm;@">
                  <c:v>43104.708333333336</c:v>
                </c:pt>
                <c:pt idx="27502" formatCode="m/d/yy\ h:mm;@">
                  <c:v>43104.71875</c:v>
                </c:pt>
                <c:pt idx="27503" formatCode="m/d/yy\ h:mm;@">
                  <c:v>43104.729166666664</c:v>
                </c:pt>
                <c:pt idx="27504" formatCode="m/d/yy\ h:mm;@">
                  <c:v>43104.739583333336</c:v>
                </c:pt>
                <c:pt idx="27505" formatCode="m/d/yy\ h:mm;@">
                  <c:v>43104.75</c:v>
                </c:pt>
                <c:pt idx="27506" formatCode="m/d/yy\ h:mm;@">
                  <c:v>43104.760416666664</c:v>
                </c:pt>
                <c:pt idx="27507" formatCode="m/d/yy\ h:mm;@">
                  <c:v>43104.770833333336</c:v>
                </c:pt>
                <c:pt idx="27508" formatCode="m/d/yy\ h:mm;@">
                  <c:v>43104.78125</c:v>
                </c:pt>
                <c:pt idx="27509" formatCode="m/d/yy\ h:mm;@">
                  <c:v>43104.791666666664</c:v>
                </c:pt>
                <c:pt idx="27510" formatCode="m/d/yy\ h:mm;@">
                  <c:v>43104.802083333336</c:v>
                </c:pt>
                <c:pt idx="27511" formatCode="m/d/yy\ h:mm;@">
                  <c:v>43104.8125</c:v>
                </c:pt>
                <c:pt idx="27512" formatCode="m/d/yy\ h:mm;@">
                  <c:v>43104.822916666664</c:v>
                </c:pt>
                <c:pt idx="27513" formatCode="m/d/yy\ h:mm;@">
                  <c:v>43104.833333333336</c:v>
                </c:pt>
                <c:pt idx="27514" formatCode="m/d/yy\ h:mm;@">
                  <c:v>43104.84375</c:v>
                </c:pt>
                <c:pt idx="27515" formatCode="m/d/yy\ h:mm;@">
                  <c:v>43104.854166666664</c:v>
                </c:pt>
                <c:pt idx="27516" formatCode="m/d/yy\ h:mm;@">
                  <c:v>43104.864583333336</c:v>
                </c:pt>
                <c:pt idx="27517" formatCode="m/d/yy\ h:mm;@">
                  <c:v>43104.875</c:v>
                </c:pt>
                <c:pt idx="27518" formatCode="m/d/yy\ h:mm;@">
                  <c:v>43104.885416666664</c:v>
                </c:pt>
                <c:pt idx="27519" formatCode="m/d/yy\ h:mm;@">
                  <c:v>43104.895833333336</c:v>
                </c:pt>
                <c:pt idx="27520" formatCode="m/d/yy\ h:mm;@">
                  <c:v>43104.90625</c:v>
                </c:pt>
                <c:pt idx="27521" formatCode="m/d/yy\ h:mm;@">
                  <c:v>43104.916666666664</c:v>
                </c:pt>
                <c:pt idx="27522" formatCode="m/d/yy\ h:mm;@">
                  <c:v>43104.927083333336</c:v>
                </c:pt>
                <c:pt idx="27523" formatCode="m/d/yy\ h:mm;@">
                  <c:v>43104.9375</c:v>
                </c:pt>
                <c:pt idx="27524" formatCode="m/d/yy\ h:mm;@">
                  <c:v>43104.947916666664</c:v>
                </c:pt>
                <c:pt idx="27525" formatCode="m/d/yy\ h:mm;@">
                  <c:v>43104.958333333336</c:v>
                </c:pt>
                <c:pt idx="27526" formatCode="m/d/yy\ h:mm;@">
                  <c:v>43104.96875</c:v>
                </c:pt>
                <c:pt idx="27527" formatCode="m/d/yy\ h:mm;@">
                  <c:v>43104.979166666664</c:v>
                </c:pt>
                <c:pt idx="27528" formatCode="m/d/yy\ h:mm;@">
                  <c:v>43104.989583333336</c:v>
                </c:pt>
                <c:pt idx="27529" formatCode="m/d/yy\ h:mm;@">
                  <c:v>43105</c:v>
                </c:pt>
                <c:pt idx="27530" formatCode="m/d/yy\ h:mm;@">
                  <c:v>43105.010416666664</c:v>
                </c:pt>
                <c:pt idx="27531" formatCode="m/d/yy\ h:mm;@">
                  <c:v>43105.020833333336</c:v>
                </c:pt>
                <c:pt idx="27532" formatCode="m/d/yy\ h:mm;@">
                  <c:v>43105.03125</c:v>
                </c:pt>
                <c:pt idx="27533" formatCode="m/d/yy\ h:mm;@">
                  <c:v>43105.041666666664</c:v>
                </c:pt>
                <c:pt idx="27534" formatCode="m/d/yy\ h:mm;@">
                  <c:v>43105.052083333336</c:v>
                </c:pt>
                <c:pt idx="27535" formatCode="m/d/yy\ h:mm;@">
                  <c:v>43105.0625</c:v>
                </c:pt>
                <c:pt idx="27536" formatCode="m/d/yy\ h:mm;@">
                  <c:v>43105.072916666664</c:v>
                </c:pt>
                <c:pt idx="27537" formatCode="m/d/yy\ h:mm;@">
                  <c:v>43105.083333333336</c:v>
                </c:pt>
                <c:pt idx="27538" formatCode="m/d/yy\ h:mm;@">
                  <c:v>43105.09375</c:v>
                </c:pt>
                <c:pt idx="27539" formatCode="m/d/yy\ h:mm;@">
                  <c:v>43105.104166666664</c:v>
                </c:pt>
                <c:pt idx="27540" formatCode="m/d/yy\ h:mm;@">
                  <c:v>43105.114583333336</c:v>
                </c:pt>
                <c:pt idx="27541" formatCode="m/d/yy\ h:mm;@">
                  <c:v>43105.125</c:v>
                </c:pt>
                <c:pt idx="27542" formatCode="m/d/yy\ h:mm;@">
                  <c:v>43105.135416666664</c:v>
                </c:pt>
                <c:pt idx="27543" formatCode="m/d/yy\ h:mm;@">
                  <c:v>43105.145833333336</c:v>
                </c:pt>
                <c:pt idx="27544" formatCode="m/d/yy\ h:mm;@">
                  <c:v>43105.15625</c:v>
                </c:pt>
                <c:pt idx="27545" formatCode="m/d/yy\ h:mm;@">
                  <c:v>43105.166666666664</c:v>
                </c:pt>
                <c:pt idx="27546" formatCode="m/d/yy\ h:mm;@">
                  <c:v>43105.177083333336</c:v>
                </c:pt>
                <c:pt idx="27547" formatCode="m/d/yy\ h:mm;@">
                  <c:v>43105.1875</c:v>
                </c:pt>
                <c:pt idx="27548" formatCode="m/d/yy\ h:mm;@">
                  <c:v>43105.197916666664</c:v>
                </c:pt>
                <c:pt idx="27549" formatCode="m/d/yy\ h:mm;@">
                  <c:v>43105.208333333336</c:v>
                </c:pt>
                <c:pt idx="27550" formatCode="m/d/yy\ h:mm;@">
                  <c:v>43105.21875</c:v>
                </c:pt>
                <c:pt idx="27551" formatCode="m/d/yy\ h:mm;@">
                  <c:v>43105.229166666664</c:v>
                </c:pt>
                <c:pt idx="27552" formatCode="m/d/yy\ h:mm;@">
                  <c:v>43105.239583333336</c:v>
                </c:pt>
                <c:pt idx="27553" formatCode="m/d/yy\ h:mm;@">
                  <c:v>43105.25</c:v>
                </c:pt>
                <c:pt idx="27554" formatCode="m/d/yy\ h:mm;@">
                  <c:v>43105.260416666664</c:v>
                </c:pt>
                <c:pt idx="27555" formatCode="m/d/yy\ h:mm;@">
                  <c:v>43105.270833333336</c:v>
                </c:pt>
                <c:pt idx="27556" formatCode="m/d/yy\ h:mm;@">
                  <c:v>43105.28125</c:v>
                </c:pt>
                <c:pt idx="27557" formatCode="m/d/yy\ h:mm;@">
                  <c:v>43105.291666666664</c:v>
                </c:pt>
                <c:pt idx="27558" formatCode="m/d/yy\ h:mm;@">
                  <c:v>43105.302083333336</c:v>
                </c:pt>
                <c:pt idx="27559" formatCode="m/d/yy\ h:mm;@">
                  <c:v>43105.3125</c:v>
                </c:pt>
                <c:pt idx="27560" formatCode="m/d/yy\ h:mm;@">
                  <c:v>43105.322916666664</c:v>
                </c:pt>
                <c:pt idx="27561" formatCode="m/d/yy\ h:mm;@">
                  <c:v>43105.333333333336</c:v>
                </c:pt>
                <c:pt idx="27562" formatCode="m/d/yy\ h:mm;@">
                  <c:v>43105.34375</c:v>
                </c:pt>
                <c:pt idx="27563" formatCode="m/d/yy\ h:mm;@">
                  <c:v>43105.354166666664</c:v>
                </c:pt>
                <c:pt idx="27564" formatCode="m/d/yy\ h:mm;@">
                  <c:v>43105.364583333336</c:v>
                </c:pt>
                <c:pt idx="27565" formatCode="m/d/yy\ h:mm;@">
                  <c:v>43105.375</c:v>
                </c:pt>
                <c:pt idx="27566" formatCode="m/d/yy\ h:mm;@">
                  <c:v>43105.385416666664</c:v>
                </c:pt>
                <c:pt idx="27567" formatCode="m/d/yy\ h:mm;@">
                  <c:v>43105.395833333336</c:v>
                </c:pt>
                <c:pt idx="27568" formatCode="m/d/yy\ h:mm;@">
                  <c:v>43105.40625</c:v>
                </c:pt>
                <c:pt idx="27569" formatCode="m/d/yy\ h:mm;@">
                  <c:v>43105.416666666664</c:v>
                </c:pt>
                <c:pt idx="27570" formatCode="m/d/yy\ h:mm;@">
                  <c:v>43105.427083333336</c:v>
                </c:pt>
                <c:pt idx="27571" formatCode="m/d/yy\ h:mm;@">
                  <c:v>43105.4375</c:v>
                </c:pt>
                <c:pt idx="27572" formatCode="m/d/yy\ h:mm;@">
                  <c:v>43105.447916666664</c:v>
                </c:pt>
                <c:pt idx="27573" formatCode="m/d/yy\ h:mm;@">
                  <c:v>43105.458333333336</c:v>
                </c:pt>
                <c:pt idx="27574" formatCode="m/d/yy\ h:mm;@">
                  <c:v>43105.46875</c:v>
                </c:pt>
                <c:pt idx="27575" formatCode="m/d/yy\ h:mm;@">
                  <c:v>43105.479166666664</c:v>
                </c:pt>
                <c:pt idx="27576" formatCode="m/d/yy\ h:mm;@">
                  <c:v>43105.489583333336</c:v>
                </c:pt>
                <c:pt idx="27577" formatCode="m/d/yy\ h:mm;@">
                  <c:v>43105.5</c:v>
                </c:pt>
                <c:pt idx="27578" formatCode="m/d/yy\ h:mm;@">
                  <c:v>43105.510416666664</c:v>
                </c:pt>
                <c:pt idx="27579" formatCode="m/d/yy\ h:mm;@">
                  <c:v>43105.520833333336</c:v>
                </c:pt>
                <c:pt idx="27580" formatCode="m/d/yy\ h:mm;@">
                  <c:v>43105.53125</c:v>
                </c:pt>
                <c:pt idx="27581" formatCode="m/d/yy\ h:mm;@">
                  <c:v>43105.541666666664</c:v>
                </c:pt>
                <c:pt idx="27582" formatCode="m/d/yy\ h:mm;@">
                  <c:v>43105.552083333336</c:v>
                </c:pt>
                <c:pt idx="27583" formatCode="m/d/yy\ h:mm;@">
                  <c:v>43105.5625</c:v>
                </c:pt>
                <c:pt idx="27584" formatCode="m/d/yy\ h:mm;@">
                  <c:v>43105.572916666664</c:v>
                </c:pt>
                <c:pt idx="27585" formatCode="m/d/yy\ h:mm;@">
                  <c:v>43105.583333333336</c:v>
                </c:pt>
                <c:pt idx="27586" formatCode="m/d/yy\ h:mm;@">
                  <c:v>43105.59375</c:v>
                </c:pt>
                <c:pt idx="27587" formatCode="m/d/yy\ h:mm;@">
                  <c:v>43105.604166666664</c:v>
                </c:pt>
                <c:pt idx="27588" formatCode="m/d/yy\ h:mm;@">
                  <c:v>43105.614583333336</c:v>
                </c:pt>
                <c:pt idx="27589" formatCode="m/d/yy\ h:mm;@">
                  <c:v>43105.625</c:v>
                </c:pt>
                <c:pt idx="27590" formatCode="m/d/yy\ h:mm;@">
                  <c:v>43105.635416666664</c:v>
                </c:pt>
                <c:pt idx="27591" formatCode="m/d/yy\ h:mm;@">
                  <c:v>43105.645833333336</c:v>
                </c:pt>
                <c:pt idx="27592" formatCode="m/d/yy\ h:mm;@">
                  <c:v>43105.65625</c:v>
                </c:pt>
                <c:pt idx="27593" formatCode="m/d/yy\ h:mm;@">
                  <c:v>43105.666666666664</c:v>
                </c:pt>
                <c:pt idx="27594" formatCode="m/d/yy\ h:mm;@">
                  <c:v>43105.677083333336</c:v>
                </c:pt>
                <c:pt idx="27595" formatCode="m/d/yy\ h:mm;@">
                  <c:v>43105.6875</c:v>
                </c:pt>
                <c:pt idx="27596" formatCode="m/d/yy\ h:mm;@">
                  <c:v>43105.697916666664</c:v>
                </c:pt>
                <c:pt idx="27597" formatCode="m/d/yy\ h:mm;@">
                  <c:v>43105.708333333336</c:v>
                </c:pt>
                <c:pt idx="27598" formatCode="m/d/yy\ h:mm;@">
                  <c:v>43105.71875</c:v>
                </c:pt>
                <c:pt idx="27599" formatCode="m/d/yy\ h:mm;@">
                  <c:v>43105.729166666664</c:v>
                </c:pt>
                <c:pt idx="27600" formatCode="m/d/yy\ h:mm;@">
                  <c:v>43105.739583333336</c:v>
                </c:pt>
                <c:pt idx="27601" formatCode="m/d/yy\ h:mm;@">
                  <c:v>43105.75</c:v>
                </c:pt>
                <c:pt idx="27602" formatCode="m/d/yy\ h:mm;@">
                  <c:v>43105.760416666664</c:v>
                </c:pt>
                <c:pt idx="27603" formatCode="m/d/yy\ h:mm;@">
                  <c:v>43105.770833333336</c:v>
                </c:pt>
                <c:pt idx="27604" formatCode="m/d/yy\ h:mm;@">
                  <c:v>43105.78125</c:v>
                </c:pt>
                <c:pt idx="27605" formatCode="m/d/yy\ h:mm;@">
                  <c:v>43105.791666666664</c:v>
                </c:pt>
                <c:pt idx="27606" formatCode="m/d/yy\ h:mm;@">
                  <c:v>43105.802083333336</c:v>
                </c:pt>
                <c:pt idx="27607" formatCode="m/d/yy\ h:mm;@">
                  <c:v>43105.8125</c:v>
                </c:pt>
                <c:pt idx="27608" formatCode="m/d/yy\ h:mm;@">
                  <c:v>43105.822916666664</c:v>
                </c:pt>
                <c:pt idx="27609" formatCode="m/d/yy\ h:mm;@">
                  <c:v>43105.833333333336</c:v>
                </c:pt>
                <c:pt idx="27610" formatCode="m/d/yy\ h:mm;@">
                  <c:v>43105.84375</c:v>
                </c:pt>
                <c:pt idx="27611" formatCode="m/d/yy\ h:mm;@">
                  <c:v>43105.854166666664</c:v>
                </c:pt>
                <c:pt idx="27612" formatCode="m/d/yy\ h:mm;@">
                  <c:v>43105.864583333336</c:v>
                </c:pt>
                <c:pt idx="27613" formatCode="m/d/yy\ h:mm;@">
                  <c:v>43105.875</c:v>
                </c:pt>
                <c:pt idx="27614" formatCode="m/d/yy\ h:mm;@">
                  <c:v>43105.885416666664</c:v>
                </c:pt>
                <c:pt idx="27615" formatCode="m/d/yy\ h:mm;@">
                  <c:v>43105.895833333336</c:v>
                </c:pt>
                <c:pt idx="27616" formatCode="m/d/yy\ h:mm;@">
                  <c:v>43105.90625</c:v>
                </c:pt>
                <c:pt idx="27617" formatCode="m/d/yy\ h:mm;@">
                  <c:v>43105.916666666664</c:v>
                </c:pt>
                <c:pt idx="27618" formatCode="m/d/yy\ h:mm;@">
                  <c:v>43105.927083333336</c:v>
                </c:pt>
                <c:pt idx="27619" formatCode="m/d/yy\ h:mm;@">
                  <c:v>43105.9375</c:v>
                </c:pt>
                <c:pt idx="27620" formatCode="m/d/yy\ h:mm;@">
                  <c:v>43105.947916666664</c:v>
                </c:pt>
                <c:pt idx="27621" formatCode="m/d/yy\ h:mm;@">
                  <c:v>43105.958333333336</c:v>
                </c:pt>
                <c:pt idx="27622" formatCode="m/d/yy\ h:mm;@">
                  <c:v>43105.96875</c:v>
                </c:pt>
                <c:pt idx="27623" formatCode="m/d/yy\ h:mm;@">
                  <c:v>43105.979166666664</c:v>
                </c:pt>
                <c:pt idx="27624" formatCode="m/d/yy\ h:mm;@">
                  <c:v>43105.989583333336</c:v>
                </c:pt>
                <c:pt idx="27625" formatCode="m/d/yy\ h:mm;@">
                  <c:v>43106</c:v>
                </c:pt>
                <c:pt idx="27626" formatCode="m/d/yy\ h:mm;@">
                  <c:v>43106.010416666664</c:v>
                </c:pt>
                <c:pt idx="27627" formatCode="m/d/yy\ h:mm;@">
                  <c:v>43106.020833333336</c:v>
                </c:pt>
                <c:pt idx="27628" formatCode="m/d/yy\ h:mm;@">
                  <c:v>43106.03125</c:v>
                </c:pt>
                <c:pt idx="27629" formatCode="m/d/yy\ h:mm;@">
                  <c:v>43106.041666666664</c:v>
                </c:pt>
                <c:pt idx="27630" formatCode="m/d/yy\ h:mm;@">
                  <c:v>43106.052083333336</c:v>
                </c:pt>
                <c:pt idx="27631" formatCode="m/d/yy\ h:mm;@">
                  <c:v>43106.0625</c:v>
                </c:pt>
                <c:pt idx="27632" formatCode="m/d/yy\ h:mm;@">
                  <c:v>43106.072916666664</c:v>
                </c:pt>
                <c:pt idx="27633" formatCode="m/d/yy\ h:mm;@">
                  <c:v>43106.083333333336</c:v>
                </c:pt>
                <c:pt idx="27634" formatCode="m/d/yy\ h:mm;@">
                  <c:v>43106.09375</c:v>
                </c:pt>
                <c:pt idx="27635" formatCode="m/d/yy\ h:mm;@">
                  <c:v>43106.104166666664</c:v>
                </c:pt>
                <c:pt idx="27636" formatCode="m/d/yy\ h:mm;@">
                  <c:v>43106.114583333336</c:v>
                </c:pt>
                <c:pt idx="27637" formatCode="m/d/yy\ h:mm;@">
                  <c:v>43106.125</c:v>
                </c:pt>
                <c:pt idx="27638" formatCode="m/d/yy\ h:mm;@">
                  <c:v>43106.135416666664</c:v>
                </c:pt>
                <c:pt idx="27639" formatCode="m/d/yy\ h:mm;@">
                  <c:v>43106.145833333336</c:v>
                </c:pt>
                <c:pt idx="27640" formatCode="m/d/yy\ h:mm;@">
                  <c:v>43106.15625</c:v>
                </c:pt>
                <c:pt idx="27641" formatCode="m/d/yy\ h:mm;@">
                  <c:v>43106.166666666664</c:v>
                </c:pt>
                <c:pt idx="27642" formatCode="m/d/yy\ h:mm;@">
                  <c:v>43106.177083333336</c:v>
                </c:pt>
                <c:pt idx="27643" formatCode="m/d/yy\ h:mm;@">
                  <c:v>43106.1875</c:v>
                </c:pt>
                <c:pt idx="27644" formatCode="m/d/yy\ h:mm;@">
                  <c:v>43106.197916666664</c:v>
                </c:pt>
                <c:pt idx="27645" formatCode="m/d/yy\ h:mm;@">
                  <c:v>43106.208333333336</c:v>
                </c:pt>
                <c:pt idx="27646" formatCode="m/d/yy\ h:mm;@">
                  <c:v>43106.21875</c:v>
                </c:pt>
                <c:pt idx="27647" formatCode="m/d/yy\ h:mm;@">
                  <c:v>43106.229166666664</c:v>
                </c:pt>
                <c:pt idx="27648" formatCode="m/d/yy\ h:mm;@">
                  <c:v>43106.239583333336</c:v>
                </c:pt>
                <c:pt idx="27649" formatCode="m/d/yy\ h:mm;@">
                  <c:v>43106.25</c:v>
                </c:pt>
                <c:pt idx="27650" formatCode="m/d/yy\ h:mm;@">
                  <c:v>43106.260416666664</c:v>
                </c:pt>
                <c:pt idx="27651" formatCode="m/d/yy\ h:mm;@">
                  <c:v>43106.270833333336</c:v>
                </c:pt>
                <c:pt idx="27652" formatCode="m/d/yy\ h:mm;@">
                  <c:v>43106.28125</c:v>
                </c:pt>
                <c:pt idx="27653" formatCode="m/d/yy\ h:mm;@">
                  <c:v>43106.291666666664</c:v>
                </c:pt>
                <c:pt idx="27654" formatCode="m/d/yy\ h:mm;@">
                  <c:v>43106.302083333336</c:v>
                </c:pt>
                <c:pt idx="27655" formatCode="m/d/yy\ h:mm;@">
                  <c:v>43106.3125</c:v>
                </c:pt>
                <c:pt idx="27656" formatCode="m/d/yy\ h:mm;@">
                  <c:v>43106.322916666664</c:v>
                </c:pt>
                <c:pt idx="27657" formatCode="m/d/yy\ h:mm;@">
                  <c:v>43106.333333333336</c:v>
                </c:pt>
                <c:pt idx="27658" formatCode="m/d/yy\ h:mm;@">
                  <c:v>43106.34375</c:v>
                </c:pt>
                <c:pt idx="27659" formatCode="m/d/yy\ h:mm;@">
                  <c:v>43106.354166666664</c:v>
                </c:pt>
                <c:pt idx="27660" formatCode="m/d/yy\ h:mm;@">
                  <c:v>43106.364583333336</c:v>
                </c:pt>
                <c:pt idx="27661" formatCode="m/d/yy\ h:mm;@">
                  <c:v>43106.375</c:v>
                </c:pt>
                <c:pt idx="27662" formatCode="m/d/yy\ h:mm;@">
                  <c:v>43106.385416666664</c:v>
                </c:pt>
                <c:pt idx="27663" formatCode="m/d/yy\ h:mm;@">
                  <c:v>43106.395833333336</c:v>
                </c:pt>
                <c:pt idx="27664" formatCode="m/d/yy\ h:mm;@">
                  <c:v>43106.40625</c:v>
                </c:pt>
                <c:pt idx="27665" formatCode="m/d/yy\ h:mm;@">
                  <c:v>43106.416666666664</c:v>
                </c:pt>
                <c:pt idx="27666" formatCode="m/d/yy\ h:mm;@">
                  <c:v>43106.427083333336</c:v>
                </c:pt>
                <c:pt idx="27667" formatCode="m/d/yy\ h:mm;@">
                  <c:v>43106.4375</c:v>
                </c:pt>
                <c:pt idx="27668" formatCode="m/d/yy\ h:mm;@">
                  <c:v>43106.447916666664</c:v>
                </c:pt>
                <c:pt idx="27669" formatCode="m/d/yy\ h:mm;@">
                  <c:v>43106.458333333336</c:v>
                </c:pt>
                <c:pt idx="27670" formatCode="m/d/yy\ h:mm;@">
                  <c:v>43106.46875</c:v>
                </c:pt>
                <c:pt idx="27671" formatCode="m/d/yy\ h:mm;@">
                  <c:v>43106.479166666664</c:v>
                </c:pt>
                <c:pt idx="27672" formatCode="m/d/yy\ h:mm;@">
                  <c:v>43106.489583333336</c:v>
                </c:pt>
                <c:pt idx="27673" formatCode="m/d/yy\ h:mm;@">
                  <c:v>43106.5</c:v>
                </c:pt>
                <c:pt idx="27674" formatCode="m/d/yy\ h:mm;@">
                  <c:v>43106.510416666664</c:v>
                </c:pt>
                <c:pt idx="27675" formatCode="m/d/yy\ h:mm;@">
                  <c:v>43106.520833333336</c:v>
                </c:pt>
                <c:pt idx="27676" formatCode="m/d/yy\ h:mm;@">
                  <c:v>43106.53125</c:v>
                </c:pt>
                <c:pt idx="27677" formatCode="m/d/yy\ h:mm;@">
                  <c:v>43106.541666666664</c:v>
                </c:pt>
                <c:pt idx="27678" formatCode="m/d/yy\ h:mm;@">
                  <c:v>43106.552083333336</c:v>
                </c:pt>
                <c:pt idx="27679" formatCode="m/d/yy\ h:mm;@">
                  <c:v>43106.5625</c:v>
                </c:pt>
                <c:pt idx="27680" formatCode="m/d/yy\ h:mm;@">
                  <c:v>43106.572916666664</c:v>
                </c:pt>
                <c:pt idx="27681" formatCode="m/d/yy\ h:mm;@">
                  <c:v>43106.583333333336</c:v>
                </c:pt>
                <c:pt idx="27682" formatCode="m/d/yy\ h:mm;@">
                  <c:v>43106.59375</c:v>
                </c:pt>
                <c:pt idx="27683" formatCode="m/d/yy\ h:mm;@">
                  <c:v>43106.604166666664</c:v>
                </c:pt>
                <c:pt idx="27684" formatCode="m/d/yy\ h:mm;@">
                  <c:v>43106.614583333336</c:v>
                </c:pt>
                <c:pt idx="27685" formatCode="m/d/yy\ h:mm;@">
                  <c:v>43106.625</c:v>
                </c:pt>
                <c:pt idx="27686" formatCode="m/d/yy\ h:mm;@">
                  <c:v>43106.635416666664</c:v>
                </c:pt>
                <c:pt idx="27687" formatCode="m/d/yy\ h:mm;@">
                  <c:v>43106.645833333336</c:v>
                </c:pt>
                <c:pt idx="27688" formatCode="m/d/yy\ h:mm;@">
                  <c:v>43106.65625</c:v>
                </c:pt>
                <c:pt idx="27689" formatCode="m/d/yy\ h:mm;@">
                  <c:v>43106.666666666664</c:v>
                </c:pt>
                <c:pt idx="27690" formatCode="m/d/yy\ h:mm;@">
                  <c:v>43106.677083333336</c:v>
                </c:pt>
                <c:pt idx="27691" formatCode="m/d/yy\ h:mm;@">
                  <c:v>43106.6875</c:v>
                </c:pt>
                <c:pt idx="27692" formatCode="m/d/yy\ h:mm;@">
                  <c:v>43106.697916666664</c:v>
                </c:pt>
                <c:pt idx="27693" formatCode="m/d/yy\ h:mm;@">
                  <c:v>43106.708333333336</c:v>
                </c:pt>
                <c:pt idx="27694" formatCode="m/d/yy\ h:mm;@">
                  <c:v>43106.71875</c:v>
                </c:pt>
                <c:pt idx="27695" formatCode="m/d/yy\ h:mm;@">
                  <c:v>43106.729166666664</c:v>
                </c:pt>
                <c:pt idx="27696" formatCode="m/d/yy\ h:mm;@">
                  <c:v>43106.739583333336</c:v>
                </c:pt>
                <c:pt idx="27697" formatCode="m/d/yy\ h:mm;@">
                  <c:v>43106.75</c:v>
                </c:pt>
                <c:pt idx="27698" formatCode="m/d/yy\ h:mm;@">
                  <c:v>43106.760416666664</c:v>
                </c:pt>
                <c:pt idx="27699" formatCode="m/d/yy\ h:mm;@">
                  <c:v>43106.770833333336</c:v>
                </c:pt>
                <c:pt idx="27700" formatCode="m/d/yy\ h:mm;@">
                  <c:v>43106.78125</c:v>
                </c:pt>
                <c:pt idx="27701" formatCode="m/d/yy\ h:mm;@">
                  <c:v>43106.791666666664</c:v>
                </c:pt>
                <c:pt idx="27702" formatCode="m/d/yy\ h:mm;@">
                  <c:v>43106.802083333336</c:v>
                </c:pt>
                <c:pt idx="27703" formatCode="m/d/yy\ h:mm;@">
                  <c:v>43106.8125</c:v>
                </c:pt>
                <c:pt idx="27704" formatCode="m/d/yy\ h:mm;@">
                  <c:v>43106.822916666664</c:v>
                </c:pt>
                <c:pt idx="27705" formatCode="m/d/yy\ h:mm;@">
                  <c:v>43106.833333333336</c:v>
                </c:pt>
                <c:pt idx="27706" formatCode="m/d/yy\ h:mm;@">
                  <c:v>43106.84375</c:v>
                </c:pt>
                <c:pt idx="27707" formatCode="m/d/yy\ h:mm;@">
                  <c:v>43106.854166666664</c:v>
                </c:pt>
                <c:pt idx="27708" formatCode="m/d/yy\ h:mm;@">
                  <c:v>43106.864583333336</c:v>
                </c:pt>
                <c:pt idx="27709" formatCode="m/d/yy\ h:mm;@">
                  <c:v>43106.875</c:v>
                </c:pt>
                <c:pt idx="27710" formatCode="m/d/yy\ h:mm;@">
                  <c:v>43106.885416666664</c:v>
                </c:pt>
                <c:pt idx="27711" formatCode="m/d/yy\ h:mm;@">
                  <c:v>43106.895833333336</c:v>
                </c:pt>
                <c:pt idx="27712" formatCode="m/d/yy\ h:mm;@">
                  <c:v>43106.90625</c:v>
                </c:pt>
                <c:pt idx="27713" formatCode="m/d/yy\ h:mm;@">
                  <c:v>43106.916666666664</c:v>
                </c:pt>
                <c:pt idx="27714" formatCode="m/d/yy\ h:mm;@">
                  <c:v>43106.927083333336</c:v>
                </c:pt>
                <c:pt idx="27715" formatCode="m/d/yy\ h:mm;@">
                  <c:v>43106.9375</c:v>
                </c:pt>
                <c:pt idx="27716" formatCode="m/d/yy\ h:mm;@">
                  <c:v>43106.947916666664</c:v>
                </c:pt>
                <c:pt idx="27717" formatCode="m/d/yy\ h:mm;@">
                  <c:v>43106.958333333336</c:v>
                </c:pt>
                <c:pt idx="27718" formatCode="m/d/yy\ h:mm;@">
                  <c:v>43106.96875</c:v>
                </c:pt>
                <c:pt idx="27719" formatCode="m/d/yy\ h:mm;@">
                  <c:v>43106.979166666664</c:v>
                </c:pt>
                <c:pt idx="27720" formatCode="m/d/yy\ h:mm;@">
                  <c:v>43106.989583333336</c:v>
                </c:pt>
                <c:pt idx="27721" formatCode="m/d/yy\ h:mm;@">
                  <c:v>43107</c:v>
                </c:pt>
                <c:pt idx="27722" formatCode="m/d/yy\ h:mm;@">
                  <c:v>43107.010416666664</c:v>
                </c:pt>
                <c:pt idx="27723" formatCode="m/d/yy\ h:mm;@">
                  <c:v>43107.020833333336</c:v>
                </c:pt>
                <c:pt idx="27724" formatCode="m/d/yy\ h:mm;@">
                  <c:v>43107.03125</c:v>
                </c:pt>
                <c:pt idx="27725" formatCode="m/d/yy\ h:mm;@">
                  <c:v>43107.041666666664</c:v>
                </c:pt>
                <c:pt idx="27726" formatCode="m/d/yy\ h:mm;@">
                  <c:v>43107.052083333336</c:v>
                </c:pt>
                <c:pt idx="27727" formatCode="m/d/yy\ h:mm;@">
                  <c:v>43107.0625</c:v>
                </c:pt>
                <c:pt idx="27728" formatCode="m/d/yy\ h:mm;@">
                  <c:v>43107.072916666664</c:v>
                </c:pt>
                <c:pt idx="27729" formatCode="m/d/yy\ h:mm;@">
                  <c:v>43107.083333333336</c:v>
                </c:pt>
                <c:pt idx="27730" formatCode="m/d/yy\ h:mm;@">
                  <c:v>43107.09375</c:v>
                </c:pt>
                <c:pt idx="27731" formatCode="m/d/yy\ h:mm;@">
                  <c:v>43107.104166666664</c:v>
                </c:pt>
                <c:pt idx="27732" formatCode="m/d/yy\ h:mm;@">
                  <c:v>43107.114583333336</c:v>
                </c:pt>
                <c:pt idx="27733" formatCode="m/d/yy\ h:mm;@">
                  <c:v>43107.125</c:v>
                </c:pt>
                <c:pt idx="27734" formatCode="m/d/yy\ h:mm;@">
                  <c:v>43107.135416666664</c:v>
                </c:pt>
                <c:pt idx="27735" formatCode="m/d/yy\ h:mm;@">
                  <c:v>43107.145833333336</c:v>
                </c:pt>
                <c:pt idx="27736" formatCode="m/d/yy\ h:mm;@">
                  <c:v>43107.15625</c:v>
                </c:pt>
                <c:pt idx="27737" formatCode="m/d/yy\ h:mm;@">
                  <c:v>43107.166666666664</c:v>
                </c:pt>
                <c:pt idx="27738" formatCode="m/d/yy\ h:mm;@">
                  <c:v>43107.177083333336</c:v>
                </c:pt>
                <c:pt idx="27739" formatCode="m/d/yy\ h:mm;@">
                  <c:v>43107.1875</c:v>
                </c:pt>
                <c:pt idx="27740" formatCode="m/d/yy\ h:mm;@">
                  <c:v>43107.197916666664</c:v>
                </c:pt>
                <c:pt idx="27741" formatCode="m/d/yy\ h:mm;@">
                  <c:v>43107.208333333336</c:v>
                </c:pt>
                <c:pt idx="27742" formatCode="m/d/yy\ h:mm;@">
                  <c:v>43107.21875</c:v>
                </c:pt>
                <c:pt idx="27743" formatCode="m/d/yy\ h:mm;@">
                  <c:v>43107.229166666664</c:v>
                </c:pt>
                <c:pt idx="27744" formatCode="m/d/yy\ h:mm;@">
                  <c:v>43107.239583333336</c:v>
                </c:pt>
                <c:pt idx="27745" formatCode="m/d/yy\ h:mm;@">
                  <c:v>43107.25</c:v>
                </c:pt>
                <c:pt idx="27746" formatCode="m/d/yy\ h:mm;@">
                  <c:v>43107.260416666664</c:v>
                </c:pt>
                <c:pt idx="27747" formatCode="m/d/yy\ h:mm;@">
                  <c:v>43107.270833333336</c:v>
                </c:pt>
                <c:pt idx="27748" formatCode="m/d/yy\ h:mm;@">
                  <c:v>43107.28125</c:v>
                </c:pt>
                <c:pt idx="27749" formatCode="m/d/yy\ h:mm;@">
                  <c:v>43107.291666666664</c:v>
                </c:pt>
                <c:pt idx="27750" formatCode="m/d/yy\ h:mm;@">
                  <c:v>43107.302083333336</c:v>
                </c:pt>
                <c:pt idx="27751" formatCode="m/d/yy\ h:mm;@">
                  <c:v>43107.3125</c:v>
                </c:pt>
                <c:pt idx="27752" formatCode="m/d/yy\ h:mm;@">
                  <c:v>43107.322916666664</c:v>
                </c:pt>
                <c:pt idx="27753" formatCode="m/d/yy\ h:mm;@">
                  <c:v>43107.333333333336</c:v>
                </c:pt>
                <c:pt idx="27754" formatCode="m/d/yy\ h:mm;@">
                  <c:v>43107.34375</c:v>
                </c:pt>
                <c:pt idx="27755" formatCode="m/d/yy\ h:mm;@">
                  <c:v>43107.354166666664</c:v>
                </c:pt>
                <c:pt idx="27756" formatCode="m/d/yy\ h:mm;@">
                  <c:v>43107.364583333336</c:v>
                </c:pt>
                <c:pt idx="27757" formatCode="m/d/yy\ h:mm;@">
                  <c:v>43107.375</c:v>
                </c:pt>
                <c:pt idx="27758" formatCode="m/d/yy\ h:mm;@">
                  <c:v>43107.385416666664</c:v>
                </c:pt>
                <c:pt idx="27759" formatCode="m/d/yy\ h:mm;@">
                  <c:v>43107.395833333336</c:v>
                </c:pt>
                <c:pt idx="27760" formatCode="m/d/yy\ h:mm;@">
                  <c:v>43107.40625</c:v>
                </c:pt>
                <c:pt idx="27761" formatCode="m/d/yy\ h:mm;@">
                  <c:v>43107.416666666664</c:v>
                </c:pt>
                <c:pt idx="27762" formatCode="m/d/yy\ h:mm;@">
                  <c:v>43107.427083333336</c:v>
                </c:pt>
                <c:pt idx="27763" formatCode="m/d/yy\ h:mm;@">
                  <c:v>43107.4375</c:v>
                </c:pt>
                <c:pt idx="27764" formatCode="m/d/yy\ h:mm;@">
                  <c:v>43107.447916666664</c:v>
                </c:pt>
                <c:pt idx="27765" formatCode="m/d/yy\ h:mm;@">
                  <c:v>43107.458333333336</c:v>
                </c:pt>
                <c:pt idx="27766" formatCode="m/d/yy\ h:mm;@">
                  <c:v>43107.46875</c:v>
                </c:pt>
                <c:pt idx="27767" formatCode="m/d/yy\ h:mm;@">
                  <c:v>43107.479166666664</c:v>
                </c:pt>
                <c:pt idx="27768" formatCode="m/d/yy\ h:mm;@">
                  <c:v>43107.489583333336</c:v>
                </c:pt>
                <c:pt idx="27769" formatCode="m/d/yy\ h:mm;@">
                  <c:v>43107.5</c:v>
                </c:pt>
                <c:pt idx="27770" formatCode="m/d/yy\ h:mm;@">
                  <c:v>43107.510416666664</c:v>
                </c:pt>
                <c:pt idx="27771" formatCode="m/d/yy\ h:mm;@">
                  <c:v>43107.520833333336</c:v>
                </c:pt>
                <c:pt idx="27772" formatCode="m/d/yy\ h:mm;@">
                  <c:v>43107.53125</c:v>
                </c:pt>
                <c:pt idx="27773" formatCode="m/d/yy\ h:mm;@">
                  <c:v>43107.541666666664</c:v>
                </c:pt>
                <c:pt idx="27774" formatCode="m/d/yy\ h:mm;@">
                  <c:v>43107.552083333336</c:v>
                </c:pt>
                <c:pt idx="27775" formatCode="m/d/yy\ h:mm;@">
                  <c:v>43107.5625</c:v>
                </c:pt>
                <c:pt idx="27776" formatCode="m/d/yy\ h:mm;@">
                  <c:v>43107.572916666664</c:v>
                </c:pt>
                <c:pt idx="27777" formatCode="m/d/yy\ h:mm;@">
                  <c:v>43107.583333333336</c:v>
                </c:pt>
                <c:pt idx="27778" formatCode="m/d/yy\ h:mm;@">
                  <c:v>43107.59375</c:v>
                </c:pt>
                <c:pt idx="27779" formatCode="m/d/yy\ h:mm;@">
                  <c:v>43107.604166666664</c:v>
                </c:pt>
                <c:pt idx="27780" formatCode="m/d/yy\ h:mm;@">
                  <c:v>43107.614583333336</c:v>
                </c:pt>
                <c:pt idx="27781" formatCode="m/d/yy\ h:mm;@">
                  <c:v>43107.625</c:v>
                </c:pt>
                <c:pt idx="27782" formatCode="m/d/yy\ h:mm;@">
                  <c:v>43107.635416666664</c:v>
                </c:pt>
                <c:pt idx="27783" formatCode="m/d/yy\ h:mm;@">
                  <c:v>43107.645833333336</c:v>
                </c:pt>
                <c:pt idx="27784" formatCode="m/d/yy\ h:mm;@">
                  <c:v>43107.65625</c:v>
                </c:pt>
                <c:pt idx="27785" formatCode="m/d/yy\ h:mm;@">
                  <c:v>43107.666666666664</c:v>
                </c:pt>
                <c:pt idx="27786" formatCode="m/d/yy\ h:mm;@">
                  <c:v>43107.677083333336</c:v>
                </c:pt>
                <c:pt idx="27787" formatCode="m/d/yy\ h:mm;@">
                  <c:v>43107.6875</c:v>
                </c:pt>
                <c:pt idx="27788" formatCode="m/d/yy\ h:mm;@">
                  <c:v>43107.697916666664</c:v>
                </c:pt>
                <c:pt idx="27789" formatCode="m/d/yy\ h:mm;@">
                  <c:v>43107.708333333336</c:v>
                </c:pt>
                <c:pt idx="27790" formatCode="m/d/yy\ h:mm;@">
                  <c:v>43107.71875</c:v>
                </c:pt>
                <c:pt idx="27791" formatCode="m/d/yy\ h:mm;@">
                  <c:v>43107.729166666664</c:v>
                </c:pt>
                <c:pt idx="27792" formatCode="m/d/yy\ h:mm;@">
                  <c:v>43107.739583333336</c:v>
                </c:pt>
                <c:pt idx="27793" formatCode="m/d/yy\ h:mm;@">
                  <c:v>43107.75</c:v>
                </c:pt>
                <c:pt idx="27794" formatCode="m/d/yy\ h:mm;@">
                  <c:v>43107.760416666664</c:v>
                </c:pt>
                <c:pt idx="27795" formatCode="m/d/yy\ h:mm;@">
                  <c:v>43107.770833333336</c:v>
                </c:pt>
                <c:pt idx="27796" formatCode="m/d/yy\ h:mm;@">
                  <c:v>43107.78125</c:v>
                </c:pt>
                <c:pt idx="27797" formatCode="m/d/yy\ h:mm;@">
                  <c:v>43107.791666666664</c:v>
                </c:pt>
                <c:pt idx="27798" formatCode="m/d/yy\ h:mm;@">
                  <c:v>43107.802083333336</c:v>
                </c:pt>
                <c:pt idx="27799" formatCode="m/d/yy\ h:mm;@">
                  <c:v>43107.8125</c:v>
                </c:pt>
                <c:pt idx="27800" formatCode="m/d/yy\ h:mm;@">
                  <c:v>43107.822916666664</c:v>
                </c:pt>
                <c:pt idx="27801" formatCode="m/d/yy\ h:mm;@">
                  <c:v>43107.833333333336</c:v>
                </c:pt>
                <c:pt idx="27802" formatCode="m/d/yy\ h:mm;@">
                  <c:v>43107.84375</c:v>
                </c:pt>
                <c:pt idx="27803" formatCode="m/d/yy\ h:mm;@">
                  <c:v>43107.854166666664</c:v>
                </c:pt>
                <c:pt idx="27804" formatCode="m/d/yy\ h:mm;@">
                  <c:v>43107.864583333336</c:v>
                </c:pt>
                <c:pt idx="27805" formatCode="m/d/yy\ h:mm;@">
                  <c:v>43107.875</c:v>
                </c:pt>
                <c:pt idx="27806" formatCode="m/d/yy\ h:mm;@">
                  <c:v>43107.885416666664</c:v>
                </c:pt>
                <c:pt idx="27807" formatCode="m/d/yy\ h:mm;@">
                  <c:v>43107.895833333336</c:v>
                </c:pt>
                <c:pt idx="27808" formatCode="m/d/yy\ h:mm;@">
                  <c:v>43107.90625</c:v>
                </c:pt>
                <c:pt idx="27809" formatCode="m/d/yy\ h:mm;@">
                  <c:v>43107.916666666664</c:v>
                </c:pt>
                <c:pt idx="27810" formatCode="m/d/yy\ h:mm;@">
                  <c:v>43107.927083333336</c:v>
                </c:pt>
                <c:pt idx="27811" formatCode="m/d/yy\ h:mm;@">
                  <c:v>43107.9375</c:v>
                </c:pt>
                <c:pt idx="27812" formatCode="m/d/yy\ h:mm;@">
                  <c:v>43107.947916666664</c:v>
                </c:pt>
                <c:pt idx="27813" formatCode="m/d/yy\ h:mm;@">
                  <c:v>43107.958333333336</c:v>
                </c:pt>
                <c:pt idx="27814" formatCode="m/d/yy\ h:mm;@">
                  <c:v>43107.96875</c:v>
                </c:pt>
                <c:pt idx="27815" formatCode="m/d/yy\ h:mm;@">
                  <c:v>43107.979166666664</c:v>
                </c:pt>
                <c:pt idx="27816" formatCode="m/d/yy\ h:mm;@">
                  <c:v>43107.989583333336</c:v>
                </c:pt>
                <c:pt idx="27817" formatCode="m/d/yy\ h:mm;@">
                  <c:v>43108</c:v>
                </c:pt>
                <c:pt idx="27818" formatCode="m/d/yy\ h:mm;@">
                  <c:v>43108.010416666664</c:v>
                </c:pt>
                <c:pt idx="27819" formatCode="m/d/yy\ h:mm;@">
                  <c:v>43108.020833333336</c:v>
                </c:pt>
                <c:pt idx="27820" formatCode="m/d/yy\ h:mm;@">
                  <c:v>43108.03125</c:v>
                </c:pt>
                <c:pt idx="27821" formatCode="m/d/yy\ h:mm;@">
                  <c:v>43108.041666666664</c:v>
                </c:pt>
                <c:pt idx="27822" formatCode="m/d/yy\ h:mm;@">
                  <c:v>43108.052083333336</c:v>
                </c:pt>
                <c:pt idx="27823" formatCode="m/d/yy\ h:mm;@">
                  <c:v>43108.0625</c:v>
                </c:pt>
                <c:pt idx="27824" formatCode="m/d/yy\ h:mm;@">
                  <c:v>43108.072916666664</c:v>
                </c:pt>
                <c:pt idx="27825" formatCode="m/d/yy\ h:mm;@">
                  <c:v>43108.083333333336</c:v>
                </c:pt>
                <c:pt idx="27826" formatCode="m/d/yy\ h:mm;@">
                  <c:v>43108.09375</c:v>
                </c:pt>
                <c:pt idx="27827" formatCode="m/d/yy\ h:mm;@">
                  <c:v>43108.104166666664</c:v>
                </c:pt>
                <c:pt idx="27828" formatCode="m/d/yy\ h:mm;@">
                  <c:v>43108.114583333336</c:v>
                </c:pt>
                <c:pt idx="27829" formatCode="m/d/yy\ h:mm;@">
                  <c:v>43108.125</c:v>
                </c:pt>
                <c:pt idx="27830" formatCode="m/d/yy\ h:mm;@">
                  <c:v>43108.135416666664</c:v>
                </c:pt>
                <c:pt idx="27831" formatCode="m/d/yy\ h:mm;@">
                  <c:v>43108.145833333336</c:v>
                </c:pt>
                <c:pt idx="27832" formatCode="m/d/yy\ h:mm;@">
                  <c:v>43108.15625</c:v>
                </c:pt>
                <c:pt idx="27833" formatCode="m/d/yy\ h:mm;@">
                  <c:v>43108.166666666664</c:v>
                </c:pt>
                <c:pt idx="27834" formatCode="m/d/yy\ h:mm;@">
                  <c:v>43108.177083333336</c:v>
                </c:pt>
                <c:pt idx="27835" formatCode="m/d/yy\ h:mm;@">
                  <c:v>43108.1875</c:v>
                </c:pt>
                <c:pt idx="27836" formatCode="m/d/yy\ h:mm;@">
                  <c:v>43108.197916666664</c:v>
                </c:pt>
                <c:pt idx="27837" formatCode="m/d/yy\ h:mm;@">
                  <c:v>43108.208333333336</c:v>
                </c:pt>
                <c:pt idx="27838" formatCode="m/d/yy\ h:mm;@">
                  <c:v>43108.21875</c:v>
                </c:pt>
                <c:pt idx="27839" formatCode="m/d/yy\ h:mm;@">
                  <c:v>43108.229166666664</c:v>
                </c:pt>
                <c:pt idx="27840" formatCode="m/d/yy\ h:mm;@">
                  <c:v>43108.239583333336</c:v>
                </c:pt>
                <c:pt idx="27841" formatCode="m/d/yy\ h:mm;@">
                  <c:v>43108.25</c:v>
                </c:pt>
                <c:pt idx="27842" formatCode="m/d/yy\ h:mm;@">
                  <c:v>43108.260416666664</c:v>
                </c:pt>
                <c:pt idx="27843" formatCode="m/d/yy\ h:mm;@">
                  <c:v>43108.270833333336</c:v>
                </c:pt>
                <c:pt idx="27844" formatCode="m/d/yy\ h:mm;@">
                  <c:v>43108.28125</c:v>
                </c:pt>
                <c:pt idx="27845" formatCode="m/d/yy\ h:mm;@">
                  <c:v>43108.291666666664</c:v>
                </c:pt>
                <c:pt idx="27846" formatCode="m/d/yy\ h:mm;@">
                  <c:v>43108.302083333336</c:v>
                </c:pt>
                <c:pt idx="27847" formatCode="m/d/yy\ h:mm;@">
                  <c:v>43108.3125</c:v>
                </c:pt>
                <c:pt idx="27848" formatCode="m/d/yy\ h:mm;@">
                  <c:v>43108.322916666664</c:v>
                </c:pt>
                <c:pt idx="27849" formatCode="m/d/yy\ h:mm;@">
                  <c:v>43108.333333333336</c:v>
                </c:pt>
                <c:pt idx="27850" formatCode="m/d/yy\ h:mm;@">
                  <c:v>43108.34375</c:v>
                </c:pt>
                <c:pt idx="27851" formatCode="m/d/yy\ h:mm;@">
                  <c:v>43108.354166666664</c:v>
                </c:pt>
                <c:pt idx="27852" formatCode="m/d/yy\ h:mm;@">
                  <c:v>43108.364583333336</c:v>
                </c:pt>
                <c:pt idx="27853" formatCode="m/d/yy\ h:mm;@">
                  <c:v>43108.375</c:v>
                </c:pt>
                <c:pt idx="27854" formatCode="m/d/yy\ h:mm;@">
                  <c:v>43108.385416666664</c:v>
                </c:pt>
                <c:pt idx="27855" formatCode="m/d/yy\ h:mm;@">
                  <c:v>43108.395833333336</c:v>
                </c:pt>
                <c:pt idx="27856" formatCode="m/d/yy\ h:mm;@">
                  <c:v>43108.40625</c:v>
                </c:pt>
                <c:pt idx="27857" formatCode="m/d/yy\ h:mm;@">
                  <c:v>43108.416666666664</c:v>
                </c:pt>
                <c:pt idx="27858" formatCode="m/d/yy\ h:mm;@">
                  <c:v>43108.427083333336</c:v>
                </c:pt>
                <c:pt idx="27859" formatCode="m/d/yy\ h:mm;@">
                  <c:v>43108.4375</c:v>
                </c:pt>
                <c:pt idx="27860" formatCode="m/d/yy\ h:mm;@">
                  <c:v>43108.447916666664</c:v>
                </c:pt>
                <c:pt idx="27861" formatCode="m/d/yy\ h:mm;@">
                  <c:v>43108.458333333336</c:v>
                </c:pt>
                <c:pt idx="27862" formatCode="m/d/yy\ h:mm;@">
                  <c:v>43108.46875</c:v>
                </c:pt>
                <c:pt idx="27863" formatCode="m/d/yy\ h:mm;@">
                  <c:v>43108.479166666664</c:v>
                </c:pt>
                <c:pt idx="27864" formatCode="m/d/yy\ h:mm;@">
                  <c:v>43108.489583333336</c:v>
                </c:pt>
                <c:pt idx="27865" formatCode="m/d/yy\ h:mm;@">
                  <c:v>43108.5</c:v>
                </c:pt>
                <c:pt idx="27866" formatCode="m/d/yy\ h:mm;@">
                  <c:v>43108.510416666664</c:v>
                </c:pt>
                <c:pt idx="27867" formatCode="m/d/yy\ h:mm;@">
                  <c:v>43108.520833333336</c:v>
                </c:pt>
                <c:pt idx="27868" formatCode="m/d/yy\ h:mm;@">
                  <c:v>43108.53125</c:v>
                </c:pt>
                <c:pt idx="27869" formatCode="m/d/yy\ h:mm;@">
                  <c:v>43108.541666666664</c:v>
                </c:pt>
                <c:pt idx="27870" formatCode="m/d/yy\ h:mm;@">
                  <c:v>43108.552083333336</c:v>
                </c:pt>
                <c:pt idx="27871" formatCode="m/d/yy\ h:mm;@">
                  <c:v>43108.5625</c:v>
                </c:pt>
                <c:pt idx="27872" formatCode="m/d/yy\ h:mm;@">
                  <c:v>43108.572916666664</c:v>
                </c:pt>
                <c:pt idx="27873" formatCode="m/d/yy\ h:mm;@">
                  <c:v>43108.583333333336</c:v>
                </c:pt>
                <c:pt idx="27874" formatCode="m/d/yy\ h:mm;@">
                  <c:v>43108.59375</c:v>
                </c:pt>
                <c:pt idx="27875" formatCode="m/d/yy\ h:mm;@">
                  <c:v>43108.604166666664</c:v>
                </c:pt>
                <c:pt idx="27876" formatCode="m/d/yy\ h:mm;@">
                  <c:v>43108.614583333336</c:v>
                </c:pt>
                <c:pt idx="27877" formatCode="m/d/yy\ h:mm;@">
                  <c:v>43108.625</c:v>
                </c:pt>
                <c:pt idx="27878" formatCode="m/d/yy\ h:mm;@">
                  <c:v>43108.635416666664</c:v>
                </c:pt>
                <c:pt idx="27879" formatCode="m/d/yy\ h:mm;@">
                  <c:v>43108.645833333336</c:v>
                </c:pt>
                <c:pt idx="27880" formatCode="m/d/yy\ h:mm;@">
                  <c:v>43108.65625</c:v>
                </c:pt>
                <c:pt idx="27881" formatCode="m/d/yy\ h:mm;@">
                  <c:v>43108.666666666664</c:v>
                </c:pt>
                <c:pt idx="27882" formatCode="m/d/yy\ h:mm;@">
                  <c:v>43108.677083333336</c:v>
                </c:pt>
                <c:pt idx="27883" formatCode="m/d/yy\ h:mm;@">
                  <c:v>43108.6875</c:v>
                </c:pt>
                <c:pt idx="27884" formatCode="m/d/yy\ h:mm;@">
                  <c:v>43108.697916666664</c:v>
                </c:pt>
                <c:pt idx="27885" formatCode="m/d/yy\ h:mm;@">
                  <c:v>43108.708333333336</c:v>
                </c:pt>
                <c:pt idx="27886" formatCode="m/d/yy\ h:mm;@">
                  <c:v>43108.71875</c:v>
                </c:pt>
                <c:pt idx="27887" formatCode="m/d/yy\ h:mm;@">
                  <c:v>43108.729166666664</c:v>
                </c:pt>
                <c:pt idx="27888" formatCode="m/d/yy\ h:mm;@">
                  <c:v>43108.739583333336</c:v>
                </c:pt>
                <c:pt idx="27889" formatCode="m/d/yy\ h:mm;@">
                  <c:v>43108.75</c:v>
                </c:pt>
                <c:pt idx="27890" formatCode="m/d/yy\ h:mm;@">
                  <c:v>43108.760416666664</c:v>
                </c:pt>
                <c:pt idx="27891" formatCode="m/d/yy\ h:mm;@">
                  <c:v>43108.770833333336</c:v>
                </c:pt>
                <c:pt idx="27892" formatCode="m/d/yy\ h:mm;@">
                  <c:v>43108.78125</c:v>
                </c:pt>
                <c:pt idx="27893" formatCode="m/d/yy\ h:mm;@">
                  <c:v>43108.791666666664</c:v>
                </c:pt>
                <c:pt idx="27894" formatCode="m/d/yy\ h:mm;@">
                  <c:v>43108.802083333336</c:v>
                </c:pt>
                <c:pt idx="27895" formatCode="m/d/yy\ h:mm;@">
                  <c:v>43108.8125</c:v>
                </c:pt>
                <c:pt idx="27896" formatCode="m/d/yy\ h:mm;@">
                  <c:v>43108.822916666664</c:v>
                </c:pt>
                <c:pt idx="27897" formatCode="m/d/yy\ h:mm;@">
                  <c:v>43108.833333333336</c:v>
                </c:pt>
                <c:pt idx="27898" formatCode="m/d/yy\ h:mm;@">
                  <c:v>43108.84375</c:v>
                </c:pt>
                <c:pt idx="27899" formatCode="m/d/yy\ h:mm;@">
                  <c:v>43108.854166666664</c:v>
                </c:pt>
                <c:pt idx="27900" formatCode="m/d/yy\ h:mm;@">
                  <c:v>43108.864583333336</c:v>
                </c:pt>
                <c:pt idx="27901" formatCode="m/d/yy\ h:mm;@">
                  <c:v>43108.875</c:v>
                </c:pt>
                <c:pt idx="27902" formatCode="m/d/yy\ h:mm;@">
                  <c:v>43108.885416666664</c:v>
                </c:pt>
                <c:pt idx="27903" formatCode="m/d/yy\ h:mm;@">
                  <c:v>43108.895833333336</c:v>
                </c:pt>
                <c:pt idx="27904" formatCode="m/d/yy\ h:mm;@">
                  <c:v>43108.90625</c:v>
                </c:pt>
                <c:pt idx="27905" formatCode="m/d/yy\ h:mm;@">
                  <c:v>43108.916666666664</c:v>
                </c:pt>
                <c:pt idx="27906" formatCode="m/d/yy\ h:mm;@">
                  <c:v>43108.927083333336</c:v>
                </c:pt>
                <c:pt idx="27907" formatCode="m/d/yy\ h:mm;@">
                  <c:v>43108.9375</c:v>
                </c:pt>
                <c:pt idx="27908" formatCode="m/d/yy\ h:mm;@">
                  <c:v>43108.947916666664</c:v>
                </c:pt>
                <c:pt idx="27909" formatCode="m/d/yy\ h:mm;@">
                  <c:v>43108.958333333336</c:v>
                </c:pt>
                <c:pt idx="27910" formatCode="m/d/yy\ h:mm;@">
                  <c:v>43108.96875</c:v>
                </c:pt>
                <c:pt idx="27911" formatCode="m/d/yy\ h:mm;@">
                  <c:v>43108.979166666664</c:v>
                </c:pt>
                <c:pt idx="27912" formatCode="m/d/yy\ h:mm;@">
                  <c:v>43108.989583333336</c:v>
                </c:pt>
                <c:pt idx="27913" formatCode="m/d/yy\ h:mm;@">
                  <c:v>43109</c:v>
                </c:pt>
                <c:pt idx="27914" formatCode="m/d/yy\ h:mm;@">
                  <c:v>43109.010416666664</c:v>
                </c:pt>
                <c:pt idx="27915" formatCode="m/d/yy\ h:mm;@">
                  <c:v>43109.020833333336</c:v>
                </c:pt>
                <c:pt idx="27916" formatCode="m/d/yy\ h:mm;@">
                  <c:v>43109.03125</c:v>
                </c:pt>
                <c:pt idx="27917" formatCode="m/d/yy\ h:mm;@">
                  <c:v>43109.041666666664</c:v>
                </c:pt>
                <c:pt idx="27918" formatCode="m/d/yy\ h:mm;@">
                  <c:v>43109.052083333336</c:v>
                </c:pt>
                <c:pt idx="27919" formatCode="m/d/yy\ h:mm;@">
                  <c:v>43109.0625</c:v>
                </c:pt>
                <c:pt idx="27920" formatCode="m/d/yy\ h:mm;@">
                  <c:v>43109.072916666664</c:v>
                </c:pt>
                <c:pt idx="27921" formatCode="m/d/yy\ h:mm;@">
                  <c:v>43109.083333333336</c:v>
                </c:pt>
                <c:pt idx="27922" formatCode="m/d/yy\ h:mm;@">
                  <c:v>43109.09375</c:v>
                </c:pt>
                <c:pt idx="27923" formatCode="m/d/yy\ h:mm;@">
                  <c:v>43109.104166666664</c:v>
                </c:pt>
                <c:pt idx="27924" formatCode="m/d/yy\ h:mm;@">
                  <c:v>43109.114583333336</c:v>
                </c:pt>
                <c:pt idx="27925" formatCode="m/d/yy\ h:mm;@">
                  <c:v>43109.125</c:v>
                </c:pt>
                <c:pt idx="27926" formatCode="m/d/yy\ h:mm;@">
                  <c:v>43109.135416666664</c:v>
                </c:pt>
                <c:pt idx="27927" formatCode="m/d/yy\ h:mm;@">
                  <c:v>43109.145833333336</c:v>
                </c:pt>
                <c:pt idx="27928" formatCode="m/d/yy\ h:mm;@">
                  <c:v>43109.15625</c:v>
                </c:pt>
                <c:pt idx="27929" formatCode="m/d/yy\ h:mm;@">
                  <c:v>43109.166666666664</c:v>
                </c:pt>
                <c:pt idx="27930" formatCode="m/d/yy\ h:mm;@">
                  <c:v>43109.177083333336</c:v>
                </c:pt>
                <c:pt idx="27931" formatCode="m/d/yy\ h:mm;@">
                  <c:v>43109.1875</c:v>
                </c:pt>
                <c:pt idx="27932" formatCode="m/d/yy\ h:mm;@">
                  <c:v>43109.197916666664</c:v>
                </c:pt>
                <c:pt idx="27933" formatCode="m/d/yy\ h:mm;@">
                  <c:v>43109.208333333336</c:v>
                </c:pt>
                <c:pt idx="27934" formatCode="m/d/yy\ h:mm;@">
                  <c:v>43109.21875</c:v>
                </c:pt>
                <c:pt idx="27935" formatCode="m/d/yy\ h:mm;@">
                  <c:v>43109.229166666664</c:v>
                </c:pt>
                <c:pt idx="27936" formatCode="m/d/yy\ h:mm;@">
                  <c:v>43109.239583333336</c:v>
                </c:pt>
                <c:pt idx="27937" formatCode="m/d/yy\ h:mm;@">
                  <c:v>43109.25</c:v>
                </c:pt>
                <c:pt idx="27938" formatCode="m/d/yy\ h:mm;@">
                  <c:v>43109.260416666664</c:v>
                </c:pt>
                <c:pt idx="27939" formatCode="m/d/yy\ h:mm;@">
                  <c:v>43109.270833333336</c:v>
                </c:pt>
                <c:pt idx="27940" formatCode="m/d/yy\ h:mm;@">
                  <c:v>43109.28125</c:v>
                </c:pt>
                <c:pt idx="27941" formatCode="m/d/yy\ h:mm;@">
                  <c:v>43109.291666666664</c:v>
                </c:pt>
                <c:pt idx="27942" formatCode="m/d/yy\ h:mm;@">
                  <c:v>43109.302083333336</c:v>
                </c:pt>
                <c:pt idx="27943" formatCode="m/d/yy\ h:mm;@">
                  <c:v>43109.3125</c:v>
                </c:pt>
                <c:pt idx="27944" formatCode="m/d/yy\ h:mm;@">
                  <c:v>43109.322916666664</c:v>
                </c:pt>
                <c:pt idx="27945" formatCode="m/d/yy\ h:mm;@">
                  <c:v>43109.333333333336</c:v>
                </c:pt>
                <c:pt idx="27946" formatCode="m/d/yy\ h:mm;@">
                  <c:v>43109.34375</c:v>
                </c:pt>
                <c:pt idx="27947" formatCode="m/d/yy\ h:mm;@">
                  <c:v>43109.354166666664</c:v>
                </c:pt>
                <c:pt idx="27948" formatCode="m/d/yy\ h:mm;@">
                  <c:v>43109.364583333336</c:v>
                </c:pt>
                <c:pt idx="27949" formatCode="m/d/yy\ h:mm;@">
                  <c:v>43109.375</c:v>
                </c:pt>
                <c:pt idx="27950" formatCode="m/d/yy\ h:mm;@">
                  <c:v>43109.385416666664</c:v>
                </c:pt>
                <c:pt idx="27951" formatCode="m/d/yy\ h:mm;@">
                  <c:v>43109.395833333336</c:v>
                </c:pt>
                <c:pt idx="27952" formatCode="m/d/yy\ h:mm;@">
                  <c:v>43109.40625</c:v>
                </c:pt>
                <c:pt idx="27953" formatCode="m/d/yy\ h:mm;@">
                  <c:v>43109.416666666664</c:v>
                </c:pt>
                <c:pt idx="27954" formatCode="m/d/yy\ h:mm;@">
                  <c:v>43109.427083333336</c:v>
                </c:pt>
                <c:pt idx="27955" formatCode="m/d/yy\ h:mm;@">
                  <c:v>43109.4375</c:v>
                </c:pt>
                <c:pt idx="27956" formatCode="m/d/yy\ h:mm;@">
                  <c:v>43109.447916666664</c:v>
                </c:pt>
                <c:pt idx="27957" formatCode="m/d/yy\ h:mm;@">
                  <c:v>43109.458333333336</c:v>
                </c:pt>
                <c:pt idx="27958" formatCode="m/d/yy\ h:mm;@">
                  <c:v>43109.46875</c:v>
                </c:pt>
                <c:pt idx="27959" formatCode="m/d/yy\ h:mm;@">
                  <c:v>43109.479166666664</c:v>
                </c:pt>
                <c:pt idx="27960" formatCode="m/d/yy\ h:mm;@">
                  <c:v>43109.489583333336</c:v>
                </c:pt>
                <c:pt idx="27961" formatCode="m/d/yy\ h:mm;@">
                  <c:v>43109.5</c:v>
                </c:pt>
                <c:pt idx="27962" formatCode="m/d/yy\ h:mm;@">
                  <c:v>43109.510416666664</c:v>
                </c:pt>
                <c:pt idx="27963" formatCode="m/d/yy\ h:mm;@">
                  <c:v>43109.520833333336</c:v>
                </c:pt>
                <c:pt idx="27964" formatCode="m/d/yy\ h:mm;@">
                  <c:v>43109.53125</c:v>
                </c:pt>
                <c:pt idx="27965" formatCode="m/d/yy\ h:mm;@">
                  <c:v>43109.541666666664</c:v>
                </c:pt>
                <c:pt idx="27966" formatCode="m/d/yy\ h:mm;@">
                  <c:v>43109.552083333336</c:v>
                </c:pt>
                <c:pt idx="27967" formatCode="m/d/yy\ h:mm;@">
                  <c:v>43109.5625</c:v>
                </c:pt>
                <c:pt idx="27968" formatCode="m/d/yy\ h:mm;@">
                  <c:v>43109.572916666664</c:v>
                </c:pt>
                <c:pt idx="27969" formatCode="m/d/yy\ h:mm;@">
                  <c:v>43109.583333333336</c:v>
                </c:pt>
                <c:pt idx="27970" formatCode="m/d/yy\ h:mm;@">
                  <c:v>43109.59375</c:v>
                </c:pt>
                <c:pt idx="27971" formatCode="m/d/yy\ h:mm;@">
                  <c:v>43109.604166666664</c:v>
                </c:pt>
                <c:pt idx="27972" formatCode="m/d/yy\ h:mm;@">
                  <c:v>43109.614583333336</c:v>
                </c:pt>
                <c:pt idx="27973" formatCode="m/d/yy\ h:mm;@">
                  <c:v>43109.625</c:v>
                </c:pt>
                <c:pt idx="27974" formatCode="m/d/yy\ h:mm;@">
                  <c:v>43109.635416666664</c:v>
                </c:pt>
                <c:pt idx="27975" formatCode="m/d/yy\ h:mm;@">
                  <c:v>43109.645833333336</c:v>
                </c:pt>
                <c:pt idx="27976" formatCode="m/d/yy\ h:mm;@">
                  <c:v>43109.65625</c:v>
                </c:pt>
                <c:pt idx="27977" formatCode="m/d/yy\ h:mm;@">
                  <c:v>43109.666666666664</c:v>
                </c:pt>
                <c:pt idx="27978" formatCode="m/d/yy\ h:mm;@">
                  <c:v>43109.677083333336</c:v>
                </c:pt>
                <c:pt idx="27979" formatCode="m/d/yy\ h:mm;@">
                  <c:v>43109.6875</c:v>
                </c:pt>
                <c:pt idx="27980" formatCode="m/d/yy\ h:mm;@">
                  <c:v>43109.697916666664</c:v>
                </c:pt>
                <c:pt idx="27981" formatCode="m/d/yy\ h:mm;@">
                  <c:v>43109.708333333336</c:v>
                </c:pt>
                <c:pt idx="27982" formatCode="m/d/yy\ h:mm;@">
                  <c:v>43109.71875</c:v>
                </c:pt>
                <c:pt idx="27983" formatCode="m/d/yy\ h:mm;@">
                  <c:v>43109.729166666664</c:v>
                </c:pt>
                <c:pt idx="27984" formatCode="m/d/yy\ h:mm;@">
                  <c:v>43109.739583333336</c:v>
                </c:pt>
                <c:pt idx="27985" formatCode="m/d/yy\ h:mm;@">
                  <c:v>43109.75</c:v>
                </c:pt>
                <c:pt idx="27986" formatCode="m/d/yy\ h:mm;@">
                  <c:v>43109.760416666664</c:v>
                </c:pt>
                <c:pt idx="27987" formatCode="m/d/yy\ h:mm;@">
                  <c:v>43109.770833333336</c:v>
                </c:pt>
                <c:pt idx="27988" formatCode="m/d/yy\ h:mm;@">
                  <c:v>43109.78125</c:v>
                </c:pt>
                <c:pt idx="27989" formatCode="m/d/yy\ h:mm;@">
                  <c:v>43109.791666666664</c:v>
                </c:pt>
                <c:pt idx="27990" formatCode="m/d/yy\ h:mm;@">
                  <c:v>43109.802083333336</c:v>
                </c:pt>
                <c:pt idx="27991" formatCode="m/d/yy\ h:mm;@">
                  <c:v>43109.8125</c:v>
                </c:pt>
                <c:pt idx="27992" formatCode="m/d/yy\ h:mm;@">
                  <c:v>43109.822916666664</c:v>
                </c:pt>
                <c:pt idx="27993" formatCode="m/d/yy\ h:mm;@">
                  <c:v>43109.833333333336</c:v>
                </c:pt>
                <c:pt idx="27994" formatCode="m/d/yy\ h:mm;@">
                  <c:v>43109.84375</c:v>
                </c:pt>
                <c:pt idx="27995" formatCode="m/d/yy\ h:mm;@">
                  <c:v>43109.854166666664</c:v>
                </c:pt>
                <c:pt idx="27996" formatCode="m/d/yy\ h:mm;@">
                  <c:v>43109.864583333336</c:v>
                </c:pt>
                <c:pt idx="27997" formatCode="m/d/yy\ h:mm;@">
                  <c:v>43109.875</c:v>
                </c:pt>
                <c:pt idx="27998" formatCode="m/d/yy\ h:mm;@">
                  <c:v>43109.885416666664</c:v>
                </c:pt>
                <c:pt idx="27999" formatCode="m/d/yy\ h:mm;@">
                  <c:v>43109.895833333336</c:v>
                </c:pt>
                <c:pt idx="28000" formatCode="m/d/yy\ h:mm;@">
                  <c:v>43109.90625</c:v>
                </c:pt>
                <c:pt idx="28001" formatCode="m/d/yy\ h:mm;@">
                  <c:v>43109.916666666664</c:v>
                </c:pt>
                <c:pt idx="28002" formatCode="m/d/yy\ h:mm;@">
                  <c:v>43109.927083333336</c:v>
                </c:pt>
                <c:pt idx="28003" formatCode="m/d/yy\ h:mm;@">
                  <c:v>43109.9375</c:v>
                </c:pt>
                <c:pt idx="28004" formatCode="m/d/yy\ h:mm;@">
                  <c:v>43109.947916666664</c:v>
                </c:pt>
                <c:pt idx="28005" formatCode="m/d/yy\ h:mm;@">
                  <c:v>43109.958333333336</c:v>
                </c:pt>
                <c:pt idx="28006" formatCode="m/d/yy\ h:mm;@">
                  <c:v>43109.96875</c:v>
                </c:pt>
                <c:pt idx="28007" formatCode="m/d/yy\ h:mm;@">
                  <c:v>43109.979166666664</c:v>
                </c:pt>
                <c:pt idx="28008" formatCode="m/d/yy\ h:mm;@">
                  <c:v>43109.989583333336</c:v>
                </c:pt>
                <c:pt idx="28009" formatCode="m/d/yy\ h:mm;@">
                  <c:v>43110</c:v>
                </c:pt>
                <c:pt idx="28010" formatCode="m/d/yy\ h:mm;@">
                  <c:v>43110.010416666664</c:v>
                </c:pt>
                <c:pt idx="28011" formatCode="m/d/yy\ h:mm;@">
                  <c:v>43110.020833333336</c:v>
                </c:pt>
                <c:pt idx="28012" formatCode="m/d/yy\ h:mm;@">
                  <c:v>43110.03125</c:v>
                </c:pt>
                <c:pt idx="28013" formatCode="m/d/yy\ h:mm;@">
                  <c:v>43110.041666666664</c:v>
                </c:pt>
                <c:pt idx="28014" formatCode="m/d/yy\ h:mm;@">
                  <c:v>43110.052083333336</c:v>
                </c:pt>
                <c:pt idx="28015" formatCode="m/d/yy\ h:mm;@">
                  <c:v>43110.0625</c:v>
                </c:pt>
                <c:pt idx="28016" formatCode="m/d/yy\ h:mm;@">
                  <c:v>43110.072916666664</c:v>
                </c:pt>
                <c:pt idx="28017" formatCode="m/d/yy\ h:mm;@">
                  <c:v>43110.083333333336</c:v>
                </c:pt>
                <c:pt idx="28018" formatCode="m/d/yy\ h:mm;@">
                  <c:v>43110.09375</c:v>
                </c:pt>
                <c:pt idx="28019" formatCode="m/d/yy\ h:mm;@">
                  <c:v>43110.104166666664</c:v>
                </c:pt>
                <c:pt idx="28020" formatCode="m/d/yy\ h:mm;@">
                  <c:v>43110.114583333336</c:v>
                </c:pt>
                <c:pt idx="28021" formatCode="m/d/yy\ h:mm;@">
                  <c:v>43110.125</c:v>
                </c:pt>
                <c:pt idx="28022" formatCode="m/d/yy\ h:mm;@">
                  <c:v>43110.135416666664</c:v>
                </c:pt>
                <c:pt idx="28023" formatCode="m/d/yy\ h:mm;@">
                  <c:v>43110.145833333336</c:v>
                </c:pt>
                <c:pt idx="28024" formatCode="m/d/yy\ h:mm;@">
                  <c:v>43110.15625</c:v>
                </c:pt>
                <c:pt idx="28025" formatCode="m/d/yy\ h:mm;@">
                  <c:v>43110.166666666664</c:v>
                </c:pt>
                <c:pt idx="28026" formatCode="m/d/yy\ h:mm;@">
                  <c:v>43110.177083333336</c:v>
                </c:pt>
                <c:pt idx="28027" formatCode="m/d/yy\ h:mm;@">
                  <c:v>43110.1875</c:v>
                </c:pt>
                <c:pt idx="28028" formatCode="m/d/yy\ h:mm;@">
                  <c:v>43110.197916666664</c:v>
                </c:pt>
                <c:pt idx="28029" formatCode="m/d/yy\ h:mm;@">
                  <c:v>43110.208333333336</c:v>
                </c:pt>
                <c:pt idx="28030" formatCode="m/d/yy\ h:mm;@">
                  <c:v>43110.21875</c:v>
                </c:pt>
                <c:pt idx="28031" formatCode="m/d/yy\ h:mm;@">
                  <c:v>43110.229166666664</c:v>
                </c:pt>
                <c:pt idx="28032" formatCode="m/d/yy\ h:mm;@">
                  <c:v>43110.239583333336</c:v>
                </c:pt>
                <c:pt idx="28033" formatCode="m/d/yy\ h:mm;@">
                  <c:v>43110.25</c:v>
                </c:pt>
                <c:pt idx="28034" formatCode="m/d/yy\ h:mm;@">
                  <c:v>43110.260416666664</c:v>
                </c:pt>
                <c:pt idx="28035" formatCode="m/d/yy\ h:mm;@">
                  <c:v>43110.270833333336</c:v>
                </c:pt>
                <c:pt idx="28036" formatCode="m/d/yy\ h:mm;@">
                  <c:v>43110.28125</c:v>
                </c:pt>
                <c:pt idx="28037" formatCode="m/d/yy\ h:mm;@">
                  <c:v>43110.291666666664</c:v>
                </c:pt>
                <c:pt idx="28038" formatCode="m/d/yy\ h:mm;@">
                  <c:v>43110.302083333336</c:v>
                </c:pt>
                <c:pt idx="28039" formatCode="m/d/yy\ h:mm;@">
                  <c:v>43110.3125</c:v>
                </c:pt>
                <c:pt idx="28040" formatCode="m/d/yy\ h:mm;@">
                  <c:v>43110.322916666664</c:v>
                </c:pt>
                <c:pt idx="28041" formatCode="m/d/yy\ h:mm;@">
                  <c:v>43110.333333333336</c:v>
                </c:pt>
                <c:pt idx="28042" formatCode="m/d/yy\ h:mm;@">
                  <c:v>43110.34375</c:v>
                </c:pt>
                <c:pt idx="28043" formatCode="m/d/yy\ h:mm;@">
                  <c:v>43110.354166666664</c:v>
                </c:pt>
                <c:pt idx="28044" formatCode="m/d/yy\ h:mm;@">
                  <c:v>43110.364583333336</c:v>
                </c:pt>
                <c:pt idx="28045" formatCode="m/d/yy\ h:mm;@">
                  <c:v>43110.375</c:v>
                </c:pt>
                <c:pt idx="28046" formatCode="m/d/yy\ h:mm;@">
                  <c:v>43110.385416666664</c:v>
                </c:pt>
                <c:pt idx="28047" formatCode="m/d/yy\ h:mm;@">
                  <c:v>43110.395833333336</c:v>
                </c:pt>
                <c:pt idx="28048" formatCode="m/d/yy\ h:mm;@">
                  <c:v>43110.40625</c:v>
                </c:pt>
                <c:pt idx="28049" formatCode="m/d/yy\ h:mm;@">
                  <c:v>43110.416666666664</c:v>
                </c:pt>
                <c:pt idx="28050" formatCode="m/d/yy\ h:mm;@">
                  <c:v>43110.427083333336</c:v>
                </c:pt>
                <c:pt idx="28051" formatCode="m/d/yy\ h:mm;@">
                  <c:v>43110.4375</c:v>
                </c:pt>
                <c:pt idx="28052" formatCode="m/d/yy\ h:mm;@">
                  <c:v>43110.447916666664</c:v>
                </c:pt>
                <c:pt idx="28053" formatCode="m/d/yy\ h:mm;@">
                  <c:v>43110.458333333336</c:v>
                </c:pt>
                <c:pt idx="28054" formatCode="m/d/yy\ h:mm;@">
                  <c:v>43110.46875</c:v>
                </c:pt>
                <c:pt idx="28055" formatCode="m/d/yy\ h:mm;@">
                  <c:v>43110.479166666664</c:v>
                </c:pt>
                <c:pt idx="28056" formatCode="m/d/yy\ h:mm;@">
                  <c:v>43110.489583333336</c:v>
                </c:pt>
                <c:pt idx="28057" formatCode="m/d/yy\ h:mm;@">
                  <c:v>43110.5</c:v>
                </c:pt>
                <c:pt idx="28058" formatCode="m/d/yy\ h:mm;@">
                  <c:v>43110.510416666664</c:v>
                </c:pt>
                <c:pt idx="28059" formatCode="m/d/yy\ h:mm;@">
                  <c:v>43110.520833333336</c:v>
                </c:pt>
                <c:pt idx="28060" formatCode="m/d/yy\ h:mm;@">
                  <c:v>43110.53125</c:v>
                </c:pt>
                <c:pt idx="28061" formatCode="m/d/yy\ h:mm;@">
                  <c:v>43110.541666666664</c:v>
                </c:pt>
                <c:pt idx="28062" formatCode="m/d/yy\ h:mm;@">
                  <c:v>43110.552083333336</c:v>
                </c:pt>
                <c:pt idx="28063" formatCode="m/d/yy\ h:mm;@">
                  <c:v>43110.5625</c:v>
                </c:pt>
                <c:pt idx="28064" formatCode="m/d/yy\ h:mm;@">
                  <c:v>43110.572916666664</c:v>
                </c:pt>
                <c:pt idx="28065" formatCode="m/d/yy\ h:mm;@">
                  <c:v>43110.583333333336</c:v>
                </c:pt>
                <c:pt idx="28066" formatCode="m/d/yy\ h:mm;@">
                  <c:v>43110.59375</c:v>
                </c:pt>
                <c:pt idx="28067" formatCode="m/d/yy\ h:mm;@">
                  <c:v>43110.604166666664</c:v>
                </c:pt>
                <c:pt idx="28068" formatCode="m/d/yy\ h:mm;@">
                  <c:v>43110.614583333336</c:v>
                </c:pt>
                <c:pt idx="28069" formatCode="m/d/yy\ h:mm;@">
                  <c:v>43110.625</c:v>
                </c:pt>
                <c:pt idx="28070" formatCode="m/d/yy\ h:mm;@">
                  <c:v>43110.635416666664</c:v>
                </c:pt>
                <c:pt idx="28071" formatCode="m/d/yy\ h:mm;@">
                  <c:v>43110.645833333336</c:v>
                </c:pt>
                <c:pt idx="28072" formatCode="m/d/yy\ h:mm;@">
                  <c:v>43110.65625</c:v>
                </c:pt>
                <c:pt idx="28073" formatCode="m/d/yy\ h:mm;@">
                  <c:v>43110.666666666664</c:v>
                </c:pt>
                <c:pt idx="28074" formatCode="m/d/yy\ h:mm;@">
                  <c:v>43110.677083333336</c:v>
                </c:pt>
                <c:pt idx="28075" formatCode="m/d/yy\ h:mm;@">
                  <c:v>43110.6875</c:v>
                </c:pt>
                <c:pt idx="28076" formatCode="m/d/yy\ h:mm;@">
                  <c:v>43110.697916666664</c:v>
                </c:pt>
                <c:pt idx="28077" formatCode="m/d/yy\ h:mm;@">
                  <c:v>43110.708333333336</c:v>
                </c:pt>
                <c:pt idx="28078" formatCode="m/d/yy\ h:mm;@">
                  <c:v>43110.71875</c:v>
                </c:pt>
                <c:pt idx="28079" formatCode="m/d/yy\ h:mm;@">
                  <c:v>43110.729166666664</c:v>
                </c:pt>
                <c:pt idx="28080" formatCode="m/d/yy\ h:mm;@">
                  <c:v>43110.739583333336</c:v>
                </c:pt>
                <c:pt idx="28081" formatCode="m/d/yy\ h:mm;@">
                  <c:v>43110.75</c:v>
                </c:pt>
                <c:pt idx="28082" formatCode="m/d/yy\ h:mm;@">
                  <c:v>43110.760416666664</c:v>
                </c:pt>
                <c:pt idx="28083" formatCode="m/d/yy\ h:mm;@">
                  <c:v>43110.770833333336</c:v>
                </c:pt>
                <c:pt idx="28084" formatCode="m/d/yy\ h:mm;@">
                  <c:v>43110.78125</c:v>
                </c:pt>
                <c:pt idx="28085" formatCode="m/d/yy\ h:mm;@">
                  <c:v>43110.791666666664</c:v>
                </c:pt>
                <c:pt idx="28086" formatCode="m/d/yy\ h:mm;@">
                  <c:v>43110.802083333336</c:v>
                </c:pt>
                <c:pt idx="28087" formatCode="m/d/yy\ h:mm;@">
                  <c:v>43110.8125</c:v>
                </c:pt>
                <c:pt idx="28088" formatCode="m/d/yy\ h:mm;@">
                  <c:v>43110.822916666664</c:v>
                </c:pt>
                <c:pt idx="28089" formatCode="m/d/yy\ h:mm;@">
                  <c:v>43110.833333333336</c:v>
                </c:pt>
                <c:pt idx="28090" formatCode="m/d/yy\ h:mm;@">
                  <c:v>43110.84375</c:v>
                </c:pt>
                <c:pt idx="28091" formatCode="m/d/yy\ h:mm;@">
                  <c:v>43110.854166666664</c:v>
                </c:pt>
                <c:pt idx="28092" formatCode="m/d/yy\ h:mm;@">
                  <c:v>43110.864583333336</c:v>
                </c:pt>
                <c:pt idx="28093" formatCode="m/d/yy\ h:mm;@">
                  <c:v>43110.875</c:v>
                </c:pt>
                <c:pt idx="28094" formatCode="m/d/yy\ h:mm;@">
                  <c:v>43110.885416666664</c:v>
                </c:pt>
                <c:pt idx="28095" formatCode="m/d/yy\ h:mm;@">
                  <c:v>43110.895833333336</c:v>
                </c:pt>
                <c:pt idx="28096" formatCode="m/d/yy\ h:mm;@">
                  <c:v>43110.90625</c:v>
                </c:pt>
                <c:pt idx="28097" formatCode="m/d/yy\ h:mm;@">
                  <c:v>43110.916666666664</c:v>
                </c:pt>
                <c:pt idx="28098" formatCode="m/d/yy\ h:mm;@">
                  <c:v>43110.927083333336</c:v>
                </c:pt>
                <c:pt idx="28099" formatCode="m/d/yy\ h:mm;@">
                  <c:v>43110.9375</c:v>
                </c:pt>
                <c:pt idx="28100" formatCode="m/d/yy\ h:mm;@">
                  <c:v>43110.947916666664</c:v>
                </c:pt>
                <c:pt idx="28101" formatCode="m/d/yy\ h:mm;@">
                  <c:v>43110.958333333336</c:v>
                </c:pt>
                <c:pt idx="28102" formatCode="m/d/yy\ h:mm;@">
                  <c:v>43110.96875</c:v>
                </c:pt>
                <c:pt idx="28103" formatCode="m/d/yy\ h:mm;@">
                  <c:v>43110.979166666664</c:v>
                </c:pt>
                <c:pt idx="28104" formatCode="m/d/yy\ h:mm;@">
                  <c:v>43110.989583333336</c:v>
                </c:pt>
                <c:pt idx="28105" formatCode="m/d/yy\ h:mm;@">
                  <c:v>43111</c:v>
                </c:pt>
                <c:pt idx="28106" formatCode="m/d/yy\ h:mm;@">
                  <c:v>43111.010416666664</c:v>
                </c:pt>
                <c:pt idx="28107" formatCode="m/d/yy\ h:mm;@">
                  <c:v>43111.020833333336</c:v>
                </c:pt>
                <c:pt idx="28108" formatCode="m/d/yy\ h:mm;@">
                  <c:v>43111.03125</c:v>
                </c:pt>
                <c:pt idx="28109" formatCode="m/d/yy\ h:mm;@">
                  <c:v>43111.041666666664</c:v>
                </c:pt>
                <c:pt idx="28110" formatCode="m/d/yy\ h:mm;@">
                  <c:v>43111.052083333336</c:v>
                </c:pt>
                <c:pt idx="28111" formatCode="m/d/yy\ h:mm;@">
                  <c:v>43111.0625</c:v>
                </c:pt>
                <c:pt idx="28112" formatCode="m/d/yy\ h:mm;@">
                  <c:v>43111.072916666664</c:v>
                </c:pt>
                <c:pt idx="28113" formatCode="m/d/yy\ h:mm;@">
                  <c:v>43111.083333333336</c:v>
                </c:pt>
                <c:pt idx="28114" formatCode="m/d/yy\ h:mm;@">
                  <c:v>43111.09375</c:v>
                </c:pt>
                <c:pt idx="28115" formatCode="m/d/yy\ h:mm;@">
                  <c:v>43111.104166666664</c:v>
                </c:pt>
                <c:pt idx="28116" formatCode="m/d/yy\ h:mm;@">
                  <c:v>43111.114583333336</c:v>
                </c:pt>
                <c:pt idx="28117" formatCode="m/d/yy\ h:mm;@">
                  <c:v>43111.125</c:v>
                </c:pt>
                <c:pt idx="28118" formatCode="m/d/yy\ h:mm;@">
                  <c:v>43111.135416666664</c:v>
                </c:pt>
                <c:pt idx="28119" formatCode="m/d/yy\ h:mm;@">
                  <c:v>43111.145833333336</c:v>
                </c:pt>
                <c:pt idx="28120" formatCode="m/d/yy\ h:mm;@">
                  <c:v>43111.15625</c:v>
                </c:pt>
                <c:pt idx="28121" formatCode="m/d/yy\ h:mm;@">
                  <c:v>43111.166666666664</c:v>
                </c:pt>
                <c:pt idx="28122" formatCode="m/d/yy\ h:mm;@">
                  <c:v>43111.177083333336</c:v>
                </c:pt>
                <c:pt idx="28123" formatCode="m/d/yy\ h:mm;@">
                  <c:v>43111.1875</c:v>
                </c:pt>
                <c:pt idx="28124" formatCode="m/d/yy\ h:mm;@">
                  <c:v>43111.197916666664</c:v>
                </c:pt>
                <c:pt idx="28125" formatCode="m/d/yy\ h:mm;@">
                  <c:v>43111.208333333336</c:v>
                </c:pt>
                <c:pt idx="28126" formatCode="m/d/yy\ h:mm;@">
                  <c:v>43111.21875</c:v>
                </c:pt>
                <c:pt idx="28127" formatCode="m/d/yy\ h:mm;@">
                  <c:v>43111.229166666664</c:v>
                </c:pt>
                <c:pt idx="28128" formatCode="m/d/yy\ h:mm;@">
                  <c:v>43111.239583333336</c:v>
                </c:pt>
                <c:pt idx="28129" formatCode="m/d/yy\ h:mm;@">
                  <c:v>43111.25</c:v>
                </c:pt>
                <c:pt idx="28130" formatCode="m/d/yy\ h:mm;@">
                  <c:v>43111.260416666664</c:v>
                </c:pt>
                <c:pt idx="28131" formatCode="m/d/yy\ h:mm;@">
                  <c:v>43111.270833333336</c:v>
                </c:pt>
                <c:pt idx="28132" formatCode="m/d/yy\ h:mm;@">
                  <c:v>43111.28125</c:v>
                </c:pt>
                <c:pt idx="28133" formatCode="m/d/yy\ h:mm;@">
                  <c:v>43111.291666666664</c:v>
                </c:pt>
                <c:pt idx="28134" formatCode="m/d/yy\ h:mm;@">
                  <c:v>43111.302083333336</c:v>
                </c:pt>
                <c:pt idx="28135" formatCode="m/d/yy\ h:mm;@">
                  <c:v>43111.3125</c:v>
                </c:pt>
                <c:pt idx="28136" formatCode="m/d/yy\ h:mm;@">
                  <c:v>43111.322916666664</c:v>
                </c:pt>
                <c:pt idx="28137" formatCode="m/d/yy\ h:mm;@">
                  <c:v>43111.333333333336</c:v>
                </c:pt>
                <c:pt idx="28138" formatCode="m/d/yy\ h:mm;@">
                  <c:v>43111.34375</c:v>
                </c:pt>
                <c:pt idx="28139" formatCode="m/d/yy\ h:mm;@">
                  <c:v>43111.354166666664</c:v>
                </c:pt>
                <c:pt idx="28140" formatCode="m/d/yy\ h:mm;@">
                  <c:v>43111.364583333336</c:v>
                </c:pt>
                <c:pt idx="28141" formatCode="m/d/yy\ h:mm;@">
                  <c:v>43111.375</c:v>
                </c:pt>
                <c:pt idx="28142" formatCode="m/d/yy\ h:mm;@">
                  <c:v>43111.385416666664</c:v>
                </c:pt>
                <c:pt idx="28143" formatCode="m/d/yy\ h:mm;@">
                  <c:v>43111.395833333336</c:v>
                </c:pt>
                <c:pt idx="28144" formatCode="m/d/yy\ h:mm;@">
                  <c:v>43111.40625</c:v>
                </c:pt>
                <c:pt idx="28145" formatCode="m/d/yy\ h:mm;@">
                  <c:v>43111.416666666664</c:v>
                </c:pt>
                <c:pt idx="28146" formatCode="m/d/yy\ h:mm;@">
                  <c:v>43111.427083333336</c:v>
                </c:pt>
                <c:pt idx="28147" formatCode="m/d/yy\ h:mm;@">
                  <c:v>43111.4375</c:v>
                </c:pt>
                <c:pt idx="28148" formatCode="m/d/yy\ h:mm;@">
                  <c:v>43111.447916666664</c:v>
                </c:pt>
                <c:pt idx="28149" formatCode="m/d/yy\ h:mm;@">
                  <c:v>43111.458333333336</c:v>
                </c:pt>
                <c:pt idx="28150" formatCode="m/d/yy\ h:mm;@">
                  <c:v>43111.46875</c:v>
                </c:pt>
                <c:pt idx="28151" formatCode="m/d/yy\ h:mm;@">
                  <c:v>43111.479166666664</c:v>
                </c:pt>
                <c:pt idx="28152" formatCode="m/d/yy\ h:mm;@">
                  <c:v>43111.489583333336</c:v>
                </c:pt>
                <c:pt idx="28153" formatCode="m/d/yy\ h:mm;@">
                  <c:v>43111.5</c:v>
                </c:pt>
                <c:pt idx="28154" formatCode="m/d/yy\ h:mm;@">
                  <c:v>43111.510416666664</c:v>
                </c:pt>
                <c:pt idx="28155" formatCode="m/d/yy\ h:mm;@">
                  <c:v>43111.520833333336</c:v>
                </c:pt>
                <c:pt idx="28156" formatCode="m/d/yy\ h:mm;@">
                  <c:v>43111.53125</c:v>
                </c:pt>
                <c:pt idx="28157" formatCode="m/d/yy\ h:mm;@">
                  <c:v>43111.541666666664</c:v>
                </c:pt>
                <c:pt idx="28158" formatCode="m/d/yy\ h:mm;@">
                  <c:v>43111.552083333336</c:v>
                </c:pt>
                <c:pt idx="28159" formatCode="m/d/yy\ h:mm;@">
                  <c:v>43111.5625</c:v>
                </c:pt>
                <c:pt idx="28160" formatCode="m/d/yy\ h:mm;@">
                  <c:v>43111.572916666664</c:v>
                </c:pt>
                <c:pt idx="28161" formatCode="m/d/yy\ h:mm;@">
                  <c:v>43111.583333333336</c:v>
                </c:pt>
                <c:pt idx="28162" formatCode="m/d/yy\ h:mm;@">
                  <c:v>43111.59375</c:v>
                </c:pt>
                <c:pt idx="28163" formatCode="m/d/yy\ h:mm;@">
                  <c:v>43111.604166666664</c:v>
                </c:pt>
                <c:pt idx="28164" formatCode="m/d/yy\ h:mm;@">
                  <c:v>43111.614583333336</c:v>
                </c:pt>
                <c:pt idx="28165" formatCode="m/d/yy\ h:mm;@">
                  <c:v>43111.625</c:v>
                </c:pt>
                <c:pt idx="28166" formatCode="m/d/yy\ h:mm;@">
                  <c:v>43111.635416666664</c:v>
                </c:pt>
                <c:pt idx="28167" formatCode="m/d/yy\ h:mm;@">
                  <c:v>43111.645833333336</c:v>
                </c:pt>
                <c:pt idx="28168" formatCode="m/d/yy\ h:mm;@">
                  <c:v>43111.65625</c:v>
                </c:pt>
                <c:pt idx="28169" formatCode="m/d/yy\ h:mm;@">
                  <c:v>43111.666666666664</c:v>
                </c:pt>
                <c:pt idx="28170" formatCode="m/d/yy\ h:mm;@">
                  <c:v>43111.677083333336</c:v>
                </c:pt>
                <c:pt idx="28171" formatCode="m/d/yy\ h:mm;@">
                  <c:v>43111.6875</c:v>
                </c:pt>
                <c:pt idx="28172" formatCode="m/d/yy\ h:mm;@">
                  <c:v>43111.697916666664</c:v>
                </c:pt>
                <c:pt idx="28173" formatCode="m/d/yy\ h:mm;@">
                  <c:v>43111.708333333336</c:v>
                </c:pt>
                <c:pt idx="28174" formatCode="m/d/yy\ h:mm;@">
                  <c:v>43111.71875</c:v>
                </c:pt>
                <c:pt idx="28175" formatCode="m/d/yy\ h:mm;@">
                  <c:v>43111.729166666664</c:v>
                </c:pt>
                <c:pt idx="28176" formatCode="m/d/yy\ h:mm;@">
                  <c:v>43111.739583333336</c:v>
                </c:pt>
                <c:pt idx="28177" formatCode="m/d/yy\ h:mm;@">
                  <c:v>43111.75</c:v>
                </c:pt>
                <c:pt idx="28178" formatCode="m/d/yy\ h:mm;@">
                  <c:v>43111.760416666664</c:v>
                </c:pt>
                <c:pt idx="28179" formatCode="m/d/yy\ h:mm;@">
                  <c:v>43111.770833333336</c:v>
                </c:pt>
                <c:pt idx="28180" formatCode="m/d/yy\ h:mm;@">
                  <c:v>43111.78125</c:v>
                </c:pt>
                <c:pt idx="28181" formatCode="m/d/yy\ h:mm;@">
                  <c:v>43111.791666666664</c:v>
                </c:pt>
                <c:pt idx="28182" formatCode="m/d/yy\ h:mm;@">
                  <c:v>43111.802083333336</c:v>
                </c:pt>
                <c:pt idx="28183" formatCode="m/d/yy\ h:mm;@">
                  <c:v>43111.8125</c:v>
                </c:pt>
                <c:pt idx="28184" formatCode="m/d/yy\ h:mm;@">
                  <c:v>43111.822916666664</c:v>
                </c:pt>
                <c:pt idx="28185" formatCode="m/d/yy\ h:mm;@">
                  <c:v>43111.833333333336</c:v>
                </c:pt>
                <c:pt idx="28186" formatCode="m/d/yy\ h:mm;@">
                  <c:v>43111.84375</c:v>
                </c:pt>
                <c:pt idx="28187" formatCode="m/d/yy\ h:mm;@">
                  <c:v>43111.854166666664</c:v>
                </c:pt>
                <c:pt idx="28188" formatCode="m/d/yy\ h:mm;@">
                  <c:v>43111.864583333336</c:v>
                </c:pt>
                <c:pt idx="28189" formatCode="m/d/yy\ h:mm;@">
                  <c:v>43111.875</c:v>
                </c:pt>
                <c:pt idx="28190" formatCode="m/d/yy\ h:mm;@">
                  <c:v>43111.885416666664</c:v>
                </c:pt>
                <c:pt idx="28191" formatCode="m/d/yy\ h:mm;@">
                  <c:v>43111.895833333336</c:v>
                </c:pt>
                <c:pt idx="28192" formatCode="m/d/yy\ h:mm;@">
                  <c:v>43111.90625</c:v>
                </c:pt>
                <c:pt idx="28193" formatCode="m/d/yy\ h:mm;@">
                  <c:v>43111.916666666664</c:v>
                </c:pt>
                <c:pt idx="28194" formatCode="m/d/yy\ h:mm;@">
                  <c:v>43111.927083333336</c:v>
                </c:pt>
                <c:pt idx="28195" formatCode="m/d/yy\ h:mm;@">
                  <c:v>43111.9375</c:v>
                </c:pt>
                <c:pt idx="28196" formatCode="m/d/yy\ h:mm;@">
                  <c:v>43111.947916666664</c:v>
                </c:pt>
                <c:pt idx="28197" formatCode="m/d/yy\ h:mm;@">
                  <c:v>43111.958333333336</c:v>
                </c:pt>
                <c:pt idx="28198" formatCode="m/d/yy\ h:mm;@">
                  <c:v>43111.96875</c:v>
                </c:pt>
                <c:pt idx="28199" formatCode="m/d/yy\ h:mm;@">
                  <c:v>43111.979166666664</c:v>
                </c:pt>
                <c:pt idx="28200" formatCode="m/d/yy\ h:mm;@">
                  <c:v>43111.989583333336</c:v>
                </c:pt>
                <c:pt idx="28201" formatCode="m/d/yy\ h:mm;@">
                  <c:v>43112</c:v>
                </c:pt>
                <c:pt idx="28202" formatCode="m/d/yy\ h:mm;@">
                  <c:v>43112.010416666664</c:v>
                </c:pt>
                <c:pt idx="28203" formatCode="m/d/yy\ h:mm;@">
                  <c:v>43112.020833333336</c:v>
                </c:pt>
                <c:pt idx="28204" formatCode="m/d/yy\ h:mm;@">
                  <c:v>43112.03125</c:v>
                </c:pt>
                <c:pt idx="28205" formatCode="m/d/yy\ h:mm;@">
                  <c:v>43112.041666666664</c:v>
                </c:pt>
                <c:pt idx="28206" formatCode="m/d/yy\ h:mm;@">
                  <c:v>43112.052083333336</c:v>
                </c:pt>
                <c:pt idx="28207" formatCode="m/d/yy\ h:mm;@">
                  <c:v>43112.0625</c:v>
                </c:pt>
                <c:pt idx="28208" formatCode="m/d/yy\ h:mm;@">
                  <c:v>43112.072916666664</c:v>
                </c:pt>
                <c:pt idx="28209" formatCode="m/d/yy\ h:mm;@">
                  <c:v>43112.083333333336</c:v>
                </c:pt>
                <c:pt idx="28210" formatCode="m/d/yy\ h:mm;@">
                  <c:v>43112.09375</c:v>
                </c:pt>
                <c:pt idx="28211" formatCode="m/d/yy\ h:mm;@">
                  <c:v>43112.104166666664</c:v>
                </c:pt>
                <c:pt idx="28212" formatCode="m/d/yy\ h:mm;@">
                  <c:v>43112.114583333336</c:v>
                </c:pt>
                <c:pt idx="28213" formatCode="m/d/yy\ h:mm;@">
                  <c:v>43112.125</c:v>
                </c:pt>
                <c:pt idx="28214" formatCode="m/d/yy\ h:mm;@">
                  <c:v>43112.135416666664</c:v>
                </c:pt>
                <c:pt idx="28215" formatCode="m/d/yy\ h:mm;@">
                  <c:v>43112.145833333336</c:v>
                </c:pt>
                <c:pt idx="28216" formatCode="m/d/yy\ h:mm;@">
                  <c:v>43112.15625</c:v>
                </c:pt>
                <c:pt idx="28217" formatCode="m/d/yy\ h:mm;@">
                  <c:v>43112.166666666664</c:v>
                </c:pt>
                <c:pt idx="28218" formatCode="m/d/yy\ h:mm;@">
                  <c:v>43112.177083333336</c:v>
                </c:pt>
                <c:pt idx="28219" formatCode="m/d/yy\ h:mm;@">
                  <c:v>43112.1875</c:v>
                </c:pt>
                <c:pt idx="28220" formatCode="m/d/yy\ h:mm;@">
                  <c:v>43112.197916666664</c:v>
                </c:pt>
                <c:pt idx="28221" formatCode="m/d/yy\ h:mm;@">
                  <c:v>43112.208333333336</c:v>
                </c:pt>
                <c:pt idx="28222" formatCode="m/d/yy\ h:mm;@">
                  <c:v>43112.21875</c:v>
                </c:pt>
                <c:pt idx="28223" formatCode="m/d/yy\ h:mm;@">
                  <c:v>43112.229166666664</c:v>
                </c:pt>
                <c:pt idx="28224" formatCode="m/d/yy\ h:mm;@">
                  <c:v>43112.239583333336</c:v>
                </c:pt>
                <c:pt idx="28225" formatCode="m/d/yy\ h:mm;@">
                  <c:v>43112.25</c:v>
                </c:pt>
                <c:pt idx="28226" formatCode="m/d/yy\ h:mm;@">
                  <c:v>43112.260416666664</c:v>
                </c:pt>
                <c:pt idx="28227" formatCode="m/d/yy\ h:mm;@">
                  <c:v>43112.270833333336</c:v>
                </c:pt>
                <c:pt idx="28228" formatCode="m/d/yy\ h:mm;@">
                  <c:v>43112.28125</c:v>
                </c:pt>
                <c:pt idx="28229" formatCode="m/d/yy\ h:mm;@">
                  <c:v>43112.291666666664</c:v>
                </c:pt>
                <c:pt idx="28230" formatCode="m/d/yy\ h:mm;@">
                  <c:v>43112.302083333336</c:v>
                </c:pt>
                <c:pt idx="28231" formatCode="m/d/yy\ h:mm;@">
                  <c:v>43112.3125</c:v>
                </c:pt>
                <c:pt idx="28232" formatCode="m/d/yy\ h:mm;@">
                  <c:v>43112.322916666664</c:v>
                </c:pt>
                <c:pt idx="28233" formatCode="m/d/yy\ h:mm;@">
                  <c:v>43112.333333333336</c:v>
                </c:pt>
                <c:pt idx="28234" formatCode="m/d/yy\ h:mm;@">
                  <c:v>43112.34375</c:v>
                </c:pt>
                <c:pt idx="28235" formatCode="m/d/yy\ h:mm;@">
                  <c:v>43112.354166666664</c:v>
                </c:pt>
                <c:pt idx="28236" formatCode="m/d/yy\ h:mm;@">
                  <c:v>43112.364583333336</c:v>
                </c:pt>
                <c:pt idx="28237" formatCode="m/d/yy\ h:mm;@">
                  <c:v>43112.375</c:v>
                </c:pt>
                <c:pt idx="28238" formatCode="m/d/yy\ h:mm;@">
                  <c:v>43112.385416666664</c:v>
                </c:pt>
                <c:pt idx="28239" formatCode="m/d/yy\ h:mm;@">
                  <c:v>43112.395833333336</c:v>
                </c:pt>
                <c:pt idx="28240" formatCode="m/d/yy\ h:mm;@">
                  <c:v>43112.40625</c:v>
                </c:pt>
                <c:pt idx="28241" formatCode="m/d/yy\ h:mm;@">
                  <c:v>43112.416666666664</c:v>
                </c:pt>
                <c:pt idx="28242" formatCode="m/d/yy\ h:mm;@">
                  <c:v>43112.427083333336</c:v>
                </c:pt>
                <c:pt idx="28243" formatCode="m/d/yy\ h:mm;@">
                  <c:v>43112.4375</c:v>
                </c:pt>
                <c:pt idx="28244" formatCode="m/d/yy\ h:mm;@">
                  <c:v>43112.447916666664</c:v>
                </c:pt>
                <c:pt idx="28245" formatCode="m/d/yy\ h:mm;@">
                  <c:v>43112.458333333336</c:v>
                </c:pt>
                <c:pt idx="28246" formatCode="m/d/yy\ h:mm;@">
                  <c:v>43112.46875</c:v>
                </c:pt>
                <c:pt idx="28247" formatCode="m/d/yy\ h:mm;@">
                  <c:v>43112.479166666664</c:v>
                </c:pt>
                <c:pt idx="28248" formatCode="m/d/yy\ h:mm;@">
                  <c:v>43112.489583333336</c:v>
                </c:pt>
                <c:pt idx="28249" formatCode="m/d/yy\ h:mm;@">
                  <c:v>43112.5</c:v>
                </c:pt>
                <c:pt idx="28250" formatCode="m/d/yy\ h:mm;@">
                  <c:v>43112.510416666664</c:v>
                </c:pt>
                <c:pt idx="28251" formatCode="m/d/yy\ h:mm;@">
                  <c:v>43112.520833333336</c:v>
                </c:pt>
                <c:pt idx="28252" formatCode="m/d/yy\ h:mm;@">
                  <c:v>43112.53125</c:v>
                </c:pt>
                <c:pt idx="28253" formatCode="m/d/yy\ h:mm;@">
                  <c:v>43112.541666666664</c:v>
                </c:pt>
                <c:pt idx="28254" formatCode="m/d/yy\ h:mm;@">
                  <c:v>43112.552083333336</c:v>
                </c:pt>
                <c:pt idx="28255" formatCode="m/d/yy\ h:mm;@">
                  <c:v>43112.5625</c:v>
                </c:pt>
                <c:pt idx="28256" formatCode="m/d/yy\ h:mm;@">
                  <c:v>43112.572916666664</c:v>
                </c:pt>
                <c:pt idx="28257" formatCode="m/d/yy\ h:mm;@">
                  <c:v>43112.583333333336</c:v>
                </c:pt>
                <c:pt idx="28258" formatCode="m/d/yy\ h:mm;@">
                  <c:v>43112.59375</c:v>
                </c:pt>
                <c:pt idx="28259" formatCode="m/d/yy\ h:mm;@">
                  <c:v>43112.604166666664</c:v>
                </c:pt>
                <c:pt idx="28260" formatCode="m/d/yy\ h:mm;@">
                  <c:v>43112.614583333336</c:v>
                </c:pt>
                <c:pt idx="28261" formatCode="m/d/yy\ h:mm;@">
                  <c:v>43112.625</c:v>
                </c:pt>
                <c:pt idx="28262" formatCode="m/d/yy\ h:mm;@">
                  <c:v>43112.635416666664</c:v>
                </c:pt>
                <c:pt idx="28263" formatCode="m/d/yy\ h:mm;@">
                  <c:v>43112.645833333336</c:v>
                </c:pt>
                <c:pt idx="28264" formatCode="m/d/yy\ h:mm;@">
                  <c:v>43112.65625</c:v>
                </c:pt>
                <c:pt idx="28265" formatCode="m/d/yy\ h:mm;@">
                  <c:v>43112.666666666664</c:v>
                </c:pt>
                <c:pt idx="28266" formatCode="m/d/yy\ h:mm;@">
                  <c:v>43112.677083333336</c:v>
                </c:pt>
                <c:pt idx="28267" formatCode="m/d/yy\ h:mm;@">
                  <c:v>43112.6875</c:v>
                </c:pt>
                <c:pt idx="28268" formatCode="m/d/yy\ h:mm;@">
                  <c:v>43112.697916666664</c:v>
                </c:pt>
                <c:pt idx="28269" formatCode="m/d/yy\ h:mm;@">
                  <c:v>43112.708333333336</c:v>
                </c:pt>
                <c:pt idx="28270" formatCode="m/d/yy\ h:mm;@">
                  <c:v>43112.71875</c:v>
                </c:pt>
                <c:pt idx="28271" formatCode="m/d/yy\ h:mm;@">
                  <c:v>43112.729166666664</c:v>
                </c:pt>
                <c:pt idx="28272" formatCode="m/d/yy\ h:mm;@">
                  <c:v>43112.739583333336</c:v>
                </c:pt>
                <c:pt idx="28273" formatCode="m/d/yy\ h:mm;@">
                  <c:v>43112.75</c:v>
                </c:pt>
                <c:pt idx="28274" formatCode="m/d/yy\ h:mm;@">
                  <c:v>43112.760416666664</c:v>
                </c:pt>
                <c:pt idx="28275" formatCode="m/d/yy\ h:mm;@">
                  <c:v>43112.770833333336</c:v>
                </c:pt>
                <c:pt idx="28276" formatCode="m/d/yy\ h:mm;@">
                  <c:v>43112.78125</c:v>
                </c:pt>
                <c:pt idx="28277" formatCode="m/d/yy\ h:mm;@">
                  <c:v>43112.791666666664</c:v>
                </c:pt>
                <c:pt idx="28278" formatCode="m/d/yy\ h:mm;@">
                  <c:v>43112.802083333336</c:v>
                </c:pt>
                <c:pt idx="28279" formatCode="m/d/yy\ h:mm;@">
                  <c:v>43112.8125</c:v>
                </c:pt>
                <c:pt idx="28280" formatCode="m/d/yy\ h:mm;@">
                  <c:v>43112.822916666664</c:v>
                </c:pt>
                <c:pt idx="28281" formatCode="m/d/yy\ h:mm;@">
                  <c:v>43112.833333333336</c:v>
                </c:pt>
                <c:pt idx="28282" formatCode="m/d/yy\ h:mm;@">
                  <c:v>43112.84375</c:v>
                </c:pt>
                <c:pt idx="28283" formatCode="m/d/yy\ h:mm;@">
                  <c:v>43112.854166666664</c:v>
                </c:pt>
                <c:pt idx="28284" formatCode="m/d/yy\ h:mm;@">
                  <c:v>43112.864583333336</c:v>
                </c:pt>
                <c:pt idx="28285" formatCode="m/d/yy\ h:mm;@">
                  <c:v>43112.875</c:v>
                </c:pt>
                <c:pt idx="28286" formatCode="m/d/yy\ h:mm;@">
                  <c:v>43112.885416666664</c:v>
                </c:pt>
                <c:pt idx="28287" formatCode="m/d/yy\ h:mm;@">
                  <c:v>43112.895833333336</c:v>
                </c:pt>
                <c:pt idx="28288" formatCode="m/d/yy\ h:mm;@">
                  <c:v>43112.90625</c:v>
                </c:pt>
                <c:pt idx="28289" formatCode="m/d/yy\ h:mm;@">
                  <c:v>43112.916666666664</c:v>
                </c:pt>
                <c:pt idx="28290" formatCode="m/d/yy\ h:mm;@">
                  <c:v>43112.927083333336</c:v>
                </c:pt>
                <c:pt idx="28291" formatCode="m/d/yy\ h:mm;@">
                  <c:v>43112.9375</c:v>
                </c:pt>
                <c:pt idx="28292" formatCode="m/d/yy\ h:mm;@">
                  <c:v>43112.947916666664</c:v>
                </c:pt>
                <c:pt idx="28293" formatCode="m/d/yy\ h:mm;@">
                  <c:v>43112.958333333336</c:v>
                </c:pt>
                <c:pt idx="28294" formatCode="m/d/yy\ h:mm;@">
                  <c:v>43112.96875</c:v>
                </c:pt>
                <c:pt idx="28295" formatCode="m/d/yy\ h:mm;@">
                  <c:v>43112.979166666664</c:v>
                </c:pt>
                <c:pt idx="28296" formatCode="m/d/yy\ h:mm;@">
                  <c:v>43112.989583333336</c:v>
                </c:pt>
                <c:pt idx="28297" formatCode="m/d/yy\ h:mm;@">
                  <c:v>43113</c:v>
                </c:pt>
                <c:pt idx="28298" formatCode="m/d/yy\ h:mm;@">
                  <c:v>43113.010416666664</c:v>
                </c:pt>
                <c:pt idx="28299" formatCode="m/d/yy\ h:mm;@">
                  <c:v>43113.020833333336</c:v>
                </c:pt>
                <c:pt idx="28300" formatCode="m/d/yy\ h:mm;@">
                  <c:v>43113.03125</c:v>
                </c:pt>
                <c:pt idx="28301" formatCode="m/d/yy\ h:mm;@">
                  <c:v>43113.041666666664</c:v>
                </c:pt>
                <c:pt idx="28302" formatCode="m/d/yy\ h:mm;@">
                  <c:v>43113.052083333336</c:v>
                </c:pt>
                <c:pt idx="28303" formatCode="m/d/yy\ h:mm;@">
                  <c:v>43113.0625</c:v>
                </c:pt>
                <c:pt idx="28304" formatCode="m/d/yy\ h:mm;@">
                  <c:v>43113.072916666664</c:v>
                </c:pt>
                <c:pt idx="28305" formatCode="m/d/yy\ h:mm;@">
                  <c:v>43113.083333333336</c:v>
                </c:pt>
                <c:pt idx="28306" formatCode="m/d/yy\ h:mm;@">
                  <c:v>43113.09375</c:v>
                </c:pt>
                <c:pt idx="28307" formatCode="m/d/yy\ h:mm;@">
                  <c:v>43113.104166666664</c:v>
                </c:pt>
                <c:pt idx="28308" formatCode="m/d/yy\ h:mm;@">
                  <c:v>43113.114583333336</c:v>
                </c:pt>
                <c:pt idx="28309" formatCode="m/d/yy\ h:mm;@">
                  <c:v>43113.125</c:v>
                </c:pt>
                <c:pt idx="28310" formatCode="m/d/yy\ h:mm;@">
                  <c:v>43113.135416666664</c:v>
                </c:pt>
                <c:pt idx="28311" formatCode="m/d/yy\ h:mm;@">
                  <c:v>43113.145833333336</c:v>
                </c:pt>
                <c:pt idx="28312" formatCode="m/d/yy\ h:mm;@">
                  <c:v>43113.15625</c:v>
                </c:pt>
                <c:pt idx="28313" formatCode="m/d/yy\ h:mm;@">
                  <c:v>43113.166666666664</c:v>
                </c:pt>
                <c:pt idx="28314" formatCode="m/d/yy\ h:mm;@">
                  <c:v>43113.177083333336</c:v>
                </c:pt>
                <c:pt idx="28315" formatCode="m/d/yy\ h:mm;@">
                  <c:v>43113.1875</c:v>
                </c:pt>
                <c:pt idx="28316" formatCode="m/d/yy\ h:mm;@">
                  <c:v>43113.197916666664</c:v>
                </c:pt>
                <c:pt idx="28317" formatCode="m/d/yy\ h:mm;@">
                  <c:v>43113.208333333336</c:v>
                </c:pt>
                <c:pt idx="28318" formatCode="m/d/yy\ h:mm;@">
                  <c:v>43113.21875</c:v>
                </c:pt>
                <c:pt idx="28319" formatCode="m/d/yy\ h:mm;@">
                  <c:v>43113.229166666664</c:v>
                </c:pt>
                <c:pt idx="28320" formatCode="m/d/yy\ h:mm;@">
                  <c:v>43113.239583333336</c:v>
                </c:pt>
                <c:pt idx="28321" formatCode="m/d/yy\ h:mm;@">
                  <c:v>43113.25</c:v>
                </c:pt>
                <c:pt idx="28322" formatCode="m/d/yy\ h:mm;@">
                  <c:v>43113.260416666664</c:v>
                </c:pt>
                <c:pt idx="28323" formatCode="m/d/yy\ h:mm;@">
                  <c:v>43113.270833333336</c:v>
                </c:pt>
                <c:pt idx="28324" formatCode="m/d/yy\ h:mm;@">
                  <c:v>43113.28125</c:v>
                </c:pt>
                <c:pt idx="28325" formatCode="m/d/yy\ h:mm;@">
                  <c:v>43113.291666666664</c:v>
                </c:pt>
                <c:pt idx="28326" formatCode="m/d/yy\ h:mm;@">
                  <c:v>43113.302083333336</c:v>
                </c:pt>
                <c:pt idx="28327" formatCode="m/d/yy\ h:mm;@">
                  <c:v>43113.3125</c:v>
                </c:pt>
                <c:pt idx="28328" formatCode="m/d/yy\ h:mm;@">
                  <c:v>43113.322916666664</c:v>
                </c:pt>
                <c:pt idx="28329" formatCode="m/d/yy\ h:mm;@">
                  <c:v>43113.333333333336</c:v>
                </c:pt>
                <c:pt idx="28330" formatCode="m/d/yy\ h:mm;@">
                  <c:v>43113.34375</c:v>
                </c:pt>
                <c:pt idx="28331" formatCode="m/d/yy\ h:mm;@">
                  <c:v>43113.354166666664</c:v>
                </c:pt>
                <c:pt idx="28332" formatCode="m/d/yy\ h:mm;@">
                  <c:v>43113.364583333336</c:v>
                </c:pt>
                <c:pt idx="28333" formatCode="m/d/yy\ h:mm;@">
                  <c:v>43113.375</c:v>
                </c:pt>
                <c:pt idx="28334" formatCode="m/d/yy\ h:mm;@">
                  <c:v>43113.385416666664</c:v>
                </c:pt>
                <c:pt idx="28335" formatCode="m/d/yy\ h:mm;@">
                  <c:v>43113.395833333336</c:v>
                </c:pt>
                <c:pt idx="28336" formatCode="m/d/yy\ h:mm;@">
                  <c:v>43113.40625</c:v>
                </c:pt>
                <c:pt idx="28337" formatCode="m/d/yy\ h:mm;@">
                  <c:v>43113.416666666664</c:v>
                </c:pt>
                <c:pt idx="28338" formatCode="m/d/yy\ h:mm;@">
                  <c:v>43113.427083333336</c:v>
                </c:pt>
                <c:pt idx="28339" formatCode="m/d/yy\ h:mm;@">
                  <c:v>43113.4375</c:v>
                </c:pt>
                <c:pt idx="28340" formatCode="m/d/yy\ h:mm;@">
                  <c:v>43113.447916666664</c:v>
                </c:pt>
                <c:pt idx="28341" formatCode="m/d/yy\ h:mm;@">
                  <c:v>43113.458333333336</c:v>
                </c:pt>
                <c:pt idx="28342" formatCode="m/d/yy\ h:mm;@">
                  <c:v>43113.46875</c:v>
                </c:pt>
                <c:pt idx="28343" formatCode="m/d/yy\ h:mm;@">
                  <c:v>43113.479166666664</c:v>
                </c:pt>
                <c:pt idx="28344" formatCode="m/d/yy\ h:mm;@">
                  <c:v>43113.489583333336</c:v>
                </c:pt>
                <c:pt idx="28345" formatCode="m/d/yy\ h:mm;@">
                  <c:v>43113.5</c:v>
                </c:pt>
                <c:pt idx="28346" formatCode="m/d/yy\ h:mm;@">
                  <c:v>43113.510416666664</c:v>
                </c:pt>
                <c:pt idx="28347" formatCode="m/d/yy\ h:mm;@">
                  <c:v>43113.520833333336</c:v>
                </c:pt>
                <c:pt idx="28348" formatCode="m/d/yy\ h:mm;@">
                  <c:v>43113.53125</c:v>
                </c:pt>
                <c:pt idx="28349" formatCode="m/d/yy\ h:mm;@">
                  <c:v>43113.541666666664</c:v>
                </c:pt>
                <c:pt idx="28350" formatCode="m/d/yy\ h:mm;@">
                  <c:v>43113.552083333336</c:v>
                </c:pt>
                <c:pt idx="28351" formatCode="m/d/yy\ h:mm;@">
                  <c:v>43113.5625</c:v>
                </c:pt>
                <c:pt idx="28352" formatCode="m/d/yy\ h:mm;@">
                  <c:v>43113.572916666664</c:v>
                </c:pt>
                <c:pt idx="28353" formatCode="m/d/yy\ h:mm;@">
                  <c:v>43113.583333333336</c:v>
                </c:pt>
                <c:pt idx="28354" formatCode="m/d/yy\ h:mm;@">
                  <c:v>43113.59375</c:v>
                </c:pt>
                <c:pt idx="28355" formatCode="m/d/yy\ h:mm;@">
                  <c:v>43113.604166666664</c:v>
                </c:pt>
                <c:pt idx="28356" formatCode="m/d/yy\ h:mm;@">
                  <c:v>43113.614583333336</c:v>
                </c:pt>
                <c:pt idx="28357" formatCode="m/d/yy\ h:mm;@">
                  <c:v>43113.625</c:v>
                </c:pt>
                <c:pt idx="28358" formatCode="m/d/yy\ h:mm;@">
                  <c:v>43113.635416666664</c:v>
                </c:pt>
                <c:pt idx="28359" formatCode="m/d/yy\ h:mm;@">
                  <c:v>43113.645833333336</c:v>
                </c:pt>
                <c:pt idx="28360" formatCode="m/d/yy\ h:mm;@">
                  <c:v>43113.65625</c:v>
                </c:pt>
                <c:pt idx="28361" formatCode="m/d/yy\ h:mm;@">
                  <c:v>43113.666666666664</c:v>
                </c:pt>
                <c:pt idx="28362" formatCode="m/d/yy\ h:mm;@">
                  <c:v>43113.677083333336</c:v>
                </c:pt>
                <c:pt idx="28363" formatCode="m/d/yy\ h:mm;@">
                  <c:v>43113.6875</c:v>
                </c:pt>
                <c:pt idx="28364" formatCode="m/d/yy\ h:mm;@">
                  <c:v>43113.697916666664</c:v>
                </c:pt>
                <c:pt idx="28365" formatCode="m/d/yy\ h:mm;@">
                  <c:v>43113.708333333336</c:v>
                </c:pt>
                <c:pt idx="28366" formatCode="m/d/yy\ h:mm;@">
                  <c:v>43113.71875</c:v>
                </c:pt>
                <c:pt idx="28367" formatCode="m/d/yy\ h:mm;@">
                  <c:v>43113.729166666664</c:v>
                </c:pt>
                <c:pt idx="28368" formatCode="m/d/yy\ h:mm;@">
                  <c:v>43113.739583333336</c:v>
                </c:pt>
                <c:pt idx="28369" formatCode="m/d/yy\ h:mm;@">
                  <c:v>43113.75</c:v>
                </c:pt>
                <c:pt idx="28370" formatCode="m/d/yy\ h:mm;@">
                  <c:v>43113.760416666664</c:v>
                </c:pt>
                <c:pt idx="28371" formatCode="m/d/yy\ h:mm;@">
                  <c:v>43113.770833333336</c:v>
                </c:pt>
                <c:pt idx="28372" formatCode="m/d/yy\ h:mm;@">
                  <c:v>43113.78125</c:v>
                </c:pt>
                <c:pt idx="28373" formatCode="m/d/yy\ h:mm;@">
                  <c:v>43113.791666666664</c:v>
                </c:pt>
                <c:pt idx="28374" formatCode="m/d/yy\ h:mm;@">
                  <c:v>43113.802083333336</c:v>
                </c:pt>
                <c:pt idx="28375" formatCode="m/d/yy\ h:mm;@">
                  <c:v>43113.8125</c:v>
                </c:pt>
                <c:pt idx="28376" formatCode="m/d/yy\ h:mm;@">
                  <c:v>43113.822916666664</c:v>
                </c:pt>
                <c:pt idx="28377" formatCode="m/d/yy\ h:mm;@">
                  <c:v>43113.833333333336</c:v>
                </c:pt>
                <c:pt idx="28378" formatCode="m/d/yy\ h:mm;@">
                  <c:v>43113.84375</c:v>
                </c:pt>
                <c:pt idx="28379" formatCode="m/d/yy\ h:mm;@">
                  <c:v>43113.854166666664</c:v>
                </c:pt>
                <c:pt idx="28380" formatCode="m/d/yy\ h:mm;@">
                  <c:v>43113.864583333336</c:v>
                </c:pt>
                <c:pt idx="28381" formatCode="m/d/yy\ h:mm;@">
                  <c:v>43113.875</c:v>
                </c:pt>
                <c:pt idx="28382" formatCode="m/d/yy\ h:mm;@">
                  <c:v>43113.885416666664</c:v>
                </c:pt>
                <c:pt idx="28383" formatCode="m/d/yy\ h:mm;@">
                  <c:v>43113.895833333336</c:v>
                </c:pt>
                <c:pt idx="28384" formatCode="m/d/yy\ h:mm;@">
                  <c:v>43113.90625</c:v>
                </c:pt>
                <c:pt idx="28385" formatCode="m/d/yy\ h:mm;@">
                  <c:v>43113.916666666664</c:v>
                </c:pt>
                <c:pt idx="28386" formatCode="m/d/yy\ h:mm;@">
                  <c:v>43113.927083333336</c:v>
                </c:pt>
                <c:pt idx="28387" formatCode="m/d/yy\ h:mm;@">
                  <c:v>43113.9375</c:v>
                </c:pt>
                <c:pt idx="28388" formatCode="m/d/yy\ h:mm;@">
                  <c:v>43113.947916666664</c:v>
                </c:pt>
                <c:pt idx="28389" formatCode="m/d/yy\ h:mm;@">
                  <c:v>43113.958333333336</c:v>
                </c:pt>
                <c:pt idx="28390" formatCode="m/d/yy\ h:mm;@">
                  <c:v>43113.96875</c:v>
                </c:pt>
                <c:pt idx="28391" formatCode="m/d/yy\ h:mm;@">
                  <c:v>43113.979166666664</c:v>
                </c:pt>
                <c:pt idx="28392" formatCode="m/d/yy\ h:mm;@">
                  <c:v>43113.989583333336</c:v>
                </c:pt>
                <c:pt idx="28393" formatCode="m/d/yy\ h:mm;@">
                  <c:v>43114</c:v>
                </c:pt>
                <c:pt idx="28394" formatCode="m/d/yy\ h:mm;@">
                  <c:v>43114.010416666664</c:v>
                </c:pt>
                <c:pt idx="28395" formatCode="m/d/yy\ h:mm;@">
                  <c:v>43114.020833333336</c:v>
                </c:pt>
                <c:pt idx="28396" formatCode="m/d/yy\ h:mm;@">
                  <c:v>43114.03125</c:v>
                </c:pt>
                <c:pt idx="28397" formatCode="m/d/yy\ h:mm;@">
                  <c:v>43114.041666666664</c:v>
                </c:pt>
                <c:pt idx="28398" formatCode="m/d/yy\ h:mm;@">
                  <c:v>43114.052083333336</c:v>
                </c:pt>
                <c:pt idx="28399" formatCode="m/d/yy\ h:mm;@">
                  <c:v>43114.0625</c:v>
                </c:pt>
                <c:pt idx="28400" formatCode="m/d/yy\ h:mm;@">
                  <c:v>43114.072916666664</c:v>
                </c:pt>
                <c:pt idx="28401" formatCode="m/d/yy\ h:mm;@">
                  <c:v>43114.083333333336</c:v>
                </c:pt>
                <c:pt idx="28402" formatCode="m/d/yy\ h:mm;@">
                  <c:v>43114.09375</c:v>
                </c:pt>
                <c:pt idx="28403" formatCode="m/d/yy\ h:mm;@">
                  <c:v>43114.104166666664</c:v>
                </c:pt>
                <c:pt idx="28404" formatCode="m/d/yy\ h:mm;@">
                  <c:v>43114.114583333336</c:v>
                </c:pt>
                <c:pt idx="28405" formatCode="m/d/yy\ h:mm;@">
                  <c:v>43114.125</c:v>
                </c:pt>
                <c:pt idx="28406" formatCode="m/d/yy\ h:mm;@">
                  <c:v>43114.135416666664</c:v>
                </c:pt>
                <c:pt idx="28407" formatCode="m/d/yy\ h:mm;@">
                  <c:v>43114.145833333336</c:v>
                </c:pt>
                <c:pt idx="28408" formatCode="m/d/yy\ h:mm;@">
                  <c:v>43114.15625</c:v>
                </c:pt>
                <c:pt idx="28409" formatCode="m/d/yy\ h:mm;@">
                  <c:v>43114.166666666664</c:v>
                </c:pt>
                <c:pt idx="28410" formatCode="m/d/yy\ h:mm;@">
                  <c:v>43114.177083333336</c:v>
                </c:pt>
                <c:pt idx="28411" formatCode="m/d/yy\ h:mm;@">
                  <c:v>43114.1875</c:v>
                </c:pt>
                <c:pt idx="28412" formatCode="m/d/yy\ h:mm;@">
                  <c:v>43114.197916666664</c:v>
                </c:pt>
                <c:pt idx="28413" formatCode="m/d/yy\ h:mm;@">
                  <c:v>43114.208333333336</c:v>
                </c:pt>
                <c:pt idx="28414" formatCode="m/d/yy\ h:mm;@">
                  <c:v>43114.21875</c:v>
                </c:pt>
                <c:pt idx="28415" formatCode="m/d/yy\ h:mm;@">
                  <c:v>43114.229166666664</c:v>
                </c:pt>
                <c:pt idx="28416" formatCode="m/d/yy\ h:mm;@">
                  <c:v>43114.239583333336</c:v>
                </c:pt>
                <c:pt idx="28417" formatCode="m/d/yy\ h:mm;@">
                  <c:v>43114.25</c:v>
                </c:pt>
                <c:pt idx="28418" formatCode="m/d/yy\ h:mm;@">
                  <c:v>43114.260416666664</c:v>
                </c:pt>
                <c:pt idx="28419" formatCode="m/d/yy\ h:mm;@">
                  <c:v>43114.270833333336</c:v>
                </c:pt>
                <c:pt idx="28420" formatCode="m/d/yy\ h:mm;@">
                  <c:v>43114.28125</c:v>
                </c:pt>
                <c:pt idx="28421" formatCode="m/d/yy\ h:mm;@">
                  <c:v>43114.291666666664</c:v>
                </c:pt>
                <c:pt idx="28422" formatCode="m/d/yy\ h:mm;@">
                  <c:v>43114.302083333336</c:v>
                </c:pt>
                <c:pt idx="28423" formatCode="m/d/yy\ h:mm;@">
                  <c:v>43114.3125</c:v>
                </c:pt>
                <c:pt idx="28424" formatCode="m/d/yy\ h:mm;@">
                  <c:v>43114.322916666664</c:v>
                </c:pt>
                <c:pt idx="28425" formatCode="m/d/yy\ h:mm;@">
                  <c:v>43114.333333333336</c:v>
                </c:pt>
                <c:pt idx="28426" formatCode="m/d/yy\ h:mm;@">
                  <c:v>43114.34375</c:v>
                </c:pt>
                <c:pt idx="28427" formatCode="m/d/yy\ h:mm;@">
                  <c:v>43114.354166666664</c:v>
                </c:pt>
                <c:pt idx="28428" formatCode="m/d/yy\ h:mm;@">
                  <c:v>43114.364583333336</c:v>
                </c:pt>
                <c:pt idx="28429" formatCode="m/d/yy\ h:mm;@">
                  <c:v>43114.375</c:v>
                </c:pt>
                <c:pt idx="28430" formatCode="m/d/yy\ h:mm;@">
                  <c:v>43114.385416666664</c:v>
                </c:pt>
                <c:pt idx="28431" formatCode="m/d/yy\ h:mm;@">
                  <c:v>43114.395833333336</c:v>
                </c:pt>
                <c:pt idx="28432" formatCode="m/d/yy\ h:mm;@">
                  <c:v>43114.40625</c:v>
                </c:pt>
                <c:pt idx="28433" formatCode="m/d/yy\ h:mm;@">
                  <c:v>43114.416666666664</c:v>
                </c:pt>
                <c:pt idx="28434" formatCode="m/d/yy\ h:mm;@">
                  <c:v>43114.427083333336</c:v>
                </c:pt>
                <c:pt idx="28435" formatCode="m/d/yy\ h:mm;@">
                  <c:v>43114.4375</c:v>
                </c:pt>
                <c:pt idx="28436" formatCode="m/d/yy\ h:mm;@">
                  <c:v>43114.447916666664</c:v>
                </c:pt>
                <c:pt idx="28437" formatCode="m/d/yy\ h:mm;@">
                  <c:v>43114.458333333336</c:v>
                </c:pt>
                <c:pt idx="28438" formatCode="m/d/yy\ h:mm;@">
                  <c:v>43114.46875</c:v>
                </c:pt>
                <c:pt idx="28439" formatCode="m/d/yy\ h:mm;@">
                  <c:v>43114.479166666664</c:v>
                </c:pt>
                <c:pt idx="28440" formatCode="m/d/yy\ h:mm;@">
                  <c:v>43114.489583333336</c:v>
                </c:pt>
                <c:pt idx="28441" formatCode="m/d/yy\ h:mm;@">
                  <c:v>43114.5</c:v>
                </c:pt>
                <c:pt idx="28442" formatCode="m/d/yy\ h:mm;@">
                  <c:v>43114.510416666664</c:v>
                </c:pt>
                <c:pt idx="28443" formatCode="m/d/yy\ h:mm;@">
                  <c:v>43114.520833333336</c:v>
                </c:pt>
                <c:pt idx="28444" formatCode="m/d/yy\ h:mm;@">
                  <c:v>43114.53125</c:v>
                </c:pt>
                <c:pt idx="28445" formatCode="m/d/yy\ h:mm;@">
                  <c:v>43114.541666666664</c:v>
                </c:pt>
                <c:pt idx="28446" formatCode="m/d/yy\ h:mm;@">
                  <c:v>43114.552083333336</c:v>
                </c:pt>
                <c:pt idx="28447" formatCode="m/d/yy\ h:mm;@">
                  <c:v>43114.5625</c:v>
                </c:pt>
                <c:pt idx="28448" formatCode="m/d/yy\ h:mm;@">
                  <c:v>43114.572916666664</c:v>
                </c:pt>
                <c:pt idx="28449" formatCode="m/d/yy\ h:mm;@">
                  <c:v>43114.583333333336</c:v>
                </c:pt>
                <c:pt idx="28450" formatCode="m/d/yy\ h:mm;@">
                  <c:v>43114.59375</c:v>
                </c:pt>
                <c:pt idx="28451" formatCode="m/d/yy\ h:mm;@">
                  <c:v>43114.604166666664</c:v>
                </c:pt>
                <c:pt idx="28452" formatCode="m/d/yy\ h:mm;@">
                  <c:v>43114.614583333336</c:v>
                </c:pt>
                <c:pt idx="28453" formatCode="m/d/yy\ h:mm;@">
                  <c:v>43114.625</c:v>
                </c:pt>
                <c:pt idx="28454" formatCode="m/d/yy\ h:mm;@">
                  <c:v>43114.635416666664</c:v>
                </c:pt>
                <c:pt idx="28455" formatCode="m/d/yy\ h:mm;@">
                  <c:v>43114.645833333336</c:v>
                </c:pt>
                <c:pt idx="28456" formatCode="m/d/yy\ h:mm;@">
                  <c:v>43114.65625</c:v>
                </c:pt>
                <c:pt idx="28457" formatCode="m/d/yy\ h:mm;@">
                  <c:v>43114.666666666664</c:v>
                </c:pt>
                <c:pt idx="28458" formatCode="m/d/yy\ h:mm;@">
                  <c:v>43114.677083333336</c:v>
                </c:pt>
                <c:pt idx="28459" formatCode="m/d/yy\ h:mm;@">
                  <c:v>43114.6875</c:v>
                </c:pt>
                <c:pt idx="28460" formatCode="m/d/yy\ h:mm;@">
                  <c:v>43114.697916666664</c:v>
                </c:pt>
                <c:pt idx="28461" formatCode="m/d/yy\ h:mm;@">
                  <c:v>43114.708333333336</c:v>
                </c:pt>
                <c:pt idx="28462" formatCode="m/d/yy\ h:mm;@">
                  <c:v>43114.71875</c:v>
                </c:pt>
                <c:pt idx="28463" formatCode="m/d/yy\ h:mm;@">
                  <c:v>43114.729166666664</c:v>
                </c:pt>
                <c:pt idx="28464" formatCode="m/d/yy\ h:mm;@">
                  <c:v>43114.739583333336</c:v>
                </c:pt>
                <c:pt idx="28465" formatCode="m/d/yy\ h:mm;@">
                  <c:v>43114.75</c:v>
                </c:pt>
                <c:pt idx="28466" formatCode="m/d/yy\ h:mm;@">
                  <c:v>43114.760416666664</c:v>
                </c:pt>
                <c:pt idx="28467" formatCode="m/d/yy\ h:mm;@">
                  <c:v>43114.770833333336</c:v>
                </c:pt>
                <c:pt idx="28468" formatCode="m/d/yy\ h:mm;@">
                  <c:v>43114.78125</c:v>
                </c:pt>
                <c:pt idx="28469" formatCode="m/d/yy\ h:mm;@">
                  <c:v>43114.791666666664</c:v>
                </c:pt>
                <c:pt idx="28470" formatCode="m/d/yy\ h:mm;@">
                  <c:v>43114.802083333336</c:v>
                </c:pt>
                <c:pt idx="28471" formatCode="m/d/yy\ h:mm;@">
                  <c:v>43114.8125</c:v>
                </c:pt>
                <c:pt idx="28472" formatCode="m/d/yy\ h:mm;@">
                  <c:v>43114.822916666664</c:v>
                </c:pt>
                <c:pt idx="28473" formatCode="m/d/yy\ h:mm;@">
                  <c:v>43114.833333333336</c:v>
                </c:pt>
                <c:pt idx="28474" formatCode="m/d/yy\ h:mm;@">
                  <c:v>43114.84375</c:v>
                </c:pt>
                <c:pt idx="28475" formatCode="m/d/yy\ h:mm;@">
                  <c:v>43114.854166666664</c:v>
                </c:pt>
                <c:pt idx="28476" formatCode="m/d/yy\ h:mm;@">
                  <c:v>43114.864583333336</c:v>
                </c:pt>
                <c:pt idx="28477" formatCode="m/d/yy\ h:mm;@">
                  <c:v>43114.875</c:v>
                </c:pt>
                <c:pt idx="28478" formatCode="m/d/yy\ h:mm;@">
                  <c:v>43114.885416666664</c:v>
                </c:pt>
                <c:pt idx="28479" formatCode="m/d/yy\ h:mm;@">
                  <c:v>43114.895833333336</c:v>
                </c:pt>
                <c:pt idx="28480" formatCode="m/d/yy\ h:mm;@">
                  <c:v>43114.90625</c:v>
                </c:pt>
                <c:pt idx="28481" formatCode="m/d/yy\ h:mm;@">
                  <c:v>43114.916666666664</c:v>
                </c:pt>
                <c:pt idx="28482" formatCode="m/d/yy\ h:mm;@">
                  <c:v>43114.927083333336</c:v>
                </c:pt>
                <c:pt idx="28483" formatCode="m/d/yy\ h:mm;@">
                  <c:v>43114.9375</c:v>
                </c:pt>
                <c:pt idx="28484" formatCode="m/d/yy\ h:mm;@">
                  <c:v>43114.947916666664</c:v>
                </c:pt>
                <c:pt idx="28485" formatCode="m/d/yy\ h:mm;@">
                  <c:v>43114.958333333336</c:v>
                </c:pt>
                <c:pt idx="28486" formatCode="m/d/yy\ h:mm;@">
                  <c:v>43114.96875</c:v>
                </c:pt>
                <c:pt idx="28487" formatCode="m/d/yy\ h:mm;@">
                  <c:v>43114.979166666664</c:v>
                </c:pt>
                <c:pt idx="28488" formatCode="m/d/yy\ h:mm;@">
                  <c:v>43114.989583333336</c:v>
                </c:pt>
                <c:pt idx="28489" formatCode="m/d/yy\ h:mm;@">
                  <c:v>43115</c:v>
                </c:pt>
                <c:pt idx="28490" formatCode="m/d/yy\ h:mm;@">
                  <c:v>43115.010416666664</c:v>
                </c:pt>
                <c:pt idx="28491" formatCode="m/d/yy\ h:mm;@">
                  <c:v>43115.020833333336</c:v>
                </c:pt>
                <c:pt idx="28492" formatCode="m/d/yy\ h:mm;@">
                  <c:v>43115.03125</c:v>
                </c:pt>
                <c:pt idx="28493" formatCode="m/d/yy\ h:mm;@">
                  <c:v>43115.041666666664</c:v>
                </c:pt>
                <c:pt idx="28494" formatCode="m/d/yy\ h:mm;@">
                  <c:v>43115.052083333336</c:v>
                </c:pt>
                <c:pt idx="28495" formatCode="m/d/yy\ h:mm;@">
                  <c:v>43115.0625</c:v>
                </c:pt>
                <c:pt idx="28496" formatCode="m/d/yy\ h:mm;@">
                  <c:v>43115.072916666664</c:v>
                </c:pt>
                <c:pt idx="28497" formatCode="m/d/yy\ h:mm;@">
                  <c:v>43115.083333333336</c:v>
                </c:pt>
                <c:pt idx="28498" formatCode="m/d/yy\ h:mm;@">
                  <c:v>43115.09375</c:v>
                </c:pt>
                <c:pt idx="28499" formatCode="m/d/yy\ h:mm;@">
                  <c:v>43115.104166666664</c:v>
                </c:pt>
                <c:pt idx="28500" formatCode="m/d/yy\ h:mm;@">
                  <c:v>43115.114583333336</c:v>
                </c:pt>
                <c:pt idx="28501" formatCode="m/d/yy\ h:mm;@">
                  <c:v>43115.125</c:v>
                </c:pt>
                <c:pt idx="28502" formatCode="m/d/yy\ h:mm;@">
                  <c:v>43115.135416666664</c:v>
                </c:pt>
                <c:pt idx="28503" formatCode="m/d/yy\ h:mm;@">
                  <c:v>43115.145833333336</c:v>
                </c:pt>
                <c:pt idx="28504" formatCode="m/d/yy\ h:mm;@">
                  <c:v>43115.15625</c:v>
                </c:pt>
                <c:pt idx="28505" formatCode="m/d/yy\ h:mm;@">
                  <c:v>43115.166666666664</c:v>
                </c:pt>
                <c:pt idx="28506" formatCode="m/d/yy\ h:mm;@">
                  <c:v>43115.177083333336</c:v>
                </c:pt>
                <c:pt idx="28507" formatCode="m/d/yy\ h:mm;@">
                  <c:v>43115.1875</c:v>
                </c:pt>
                <c:pt idx="28508" formatCode="m/d/yy\ h:mm;@">
                  <c:v>43115.197916666664</c:v>
                </c:pt>
                <c:pt idx="28509" formatCode="m/d/yy\ h:mm;@">
                  <c:v>43115.208333333336</c:v>
                </c:pt>
                <c:pt idx="28510" formatCode="m/d/yy\ h:mm;@">
                  <c:v>43115.21875</c:v>
                </c:pt>
                <c:pt idx="28511" formatCode="m/d/yy\ h:mm;@">
                  <c:v>43115.229166666664</c:v>
                </c:pt>
                <c:pt idx="28512" formatCode="m/d/yy\ h:mm;@">
                  <c:v>43115.239583333336</c:v>
                </c:pt>
                <c:pt idx="28513" formatCode="m/d/yy\ h:mm;@">
                  <c:v>43115.25</c:v>
                </c:pt>
                <c:pt idx="28514" formatCode="m/d/yy\ h:mm;@">
                  <c:v>43115.260416666664</c:v>
                </c:pt>
                <c:pt idx="28515" formatCode="m/d/yy\ h:mm;@">
                  <c:v>43115.270833333336</c:v>
                </c:pt>
                <c:pt idx="28516" formatCode="m/d/yy\ h:mm;@">
                  <c:v>43115.28125</c:v>
                </c:pt>
                <c:pt idx="28517" formatCode="m/d/yy\ h:mm;@">
                  <c:v>43115.291666666664</c:v>
                </c:pt>
                <c:pt idx="28518" formatCode="m/d/yy\ h:mm;@">
                  <c:v>43115.302083333336</c:v>
                </c:pt>
                <c:pt idx="28519" formatCode="m/d/yy\ h:mm;@">
                  <c:v>43115.3125</c:v>
                </c:pt>
                <c:pt idx="28520" formatCode="m/d/yy\ h:mm;@">
                  <c:v>43115.322916666664</c:v>
                </c:pt>
                <c:pt idx="28521" formatCode="m/d/yy\ h:mm;@">
                  <c:v>43115.333333333336</c:v>
                </c:pt>
                <c:pt idx="28522" formatCode="m/d/yy\ h:mm;@">
                  <c:v>43115.34375</c:v>
                </c:pt>
                <c:pt idx="28523" formatCode="m/d/yy\ h:mm;@">
                  <c:v>43115.354166666664</c:v>
                </c:pt>
                <c:pt idx="28524" formatCode="m/d/yy\ h:mm;@">
                  <c:v>43115.364583333336</c:v>
                </c:pt>
                <c:pt idx="28525" formatCode="m/d/yy\ h:mm;@">
                  <c:v>43115.375</c:v>
                </c:pt>
                <c:pt idx="28526" formatCode="m/d/yy\ h:mm;@">
                  <c:v>43115.385416666664</c:v>
                </c:pt>
                <c:pt idx="28527" formatCode="m/d/yy\ h:mm;@">
                  <c:v>43115.395833333336</c:v>
                </c:pt>
                <c:pt idx="28528" formatCode="m/d/yy\ h:mm;@">
                  <c:v>43115.40625</c:v>
                </c:pt>
                <c:pt idx="28529" formatCode="m/d/yy\ h:mm;@">
                  <c:v>43115.416666666664</c:v>
                </c:pt>
                <c:pt idx="28530" formatCode="m/d/yy\ h:mm;@">
                  <c:v>43115.427083333336</c:v>
                </c:pt>
                <c:pt idx="28531" formatCode="m/d/yy\ h:mm;@">
                  <c:v>43115.4375</c:v>
                </c:pt>
                <c:pt idx="28532" formatCode="m/d/yy\ h:mm;@">
                  <c:v>43115.447916666664</c:v>
                </c:pt>
                <c:pt idx="28533" formatCode="m/d/yy\ h:mm;@">
                  <c:v>43115.458333333336</c:v>
                </c:pt>
                <c:pt idx="28534" formatCode="m/d/yy\ h:mm;@">
                  <c:v>43115.46875</c:v>
                </c:pt>
                <c:pt idx="28535" formatCode="m/d/yy\ h:mm;@">
                  <c:v>43115.479166666664</c:v>
                </c:pt>
                <c:pt idx="28536" formatCode="m/d/yy\ h:mm;@">
                  <c:v>43115.489583333336</c:v>
                </c:pt>
                <c:pt idx="28537" formatCode="m/d/yy\ h:mm;@">
                  <c:v>43115.5</c:v>
                </c:pt>
                <c:pt idx="28538" formatCode="m/d/yy\ h:mm;@">
                  <c:v>43115.510416666664</c:v>
                </c:pt>
                <c:pt idx="28539" formatCode="m/d/yy\ h:mm;@">
                  <c:v>43115.520833333336</c:v>
                </c:pt>
                <c:pt idx="28540" formatCode="m/d/yy\ h:mm;@">
                  <c:v>43115.53125</c:v>
                </c:pt>
                <c:pt idx="28541" formatCode="m/d/yy\ h:mm;@">
                  <c:v>43115.541666666664</c:v>
                </c:pt>
                <c:pt idx="28542" formatCode="m/d/yy\ h:mm;@">
                  <c:v>43115.552083333336</c:v>
                </c:pt>
                <c:pt idx="28543" formatCode="m/d/yy\ h:mm;@">
                  <c:v>43115.5625</c:v>
                </c:pt>
                <c:pt idx="28544" formatCode="m/d/yy\ h:mm;@">
                  <c:v>43115.572916666664</c:v>
                </c:pt>
                <c:pt idx="28545" formatCode="m/d/yy\ h:mm;@">
                  <c:v>43115.583333333336</c:v>
                </c:pt>
                <c:pt idx="28546" formatCode="m/d/yy\ h:mm;@">
                  <c:v>43115.59375</c:v>
                </c:pt>
                <c:pt idx="28547" formatCode="m/d/yy\ h:mm;@">
                  <c:v>43115.604166666664</c:v>
                </c:pt>
                <c:pt idx="28548" formatCode="m/d/yy\ h:mm;@">
                  <c:v>43115.614583333336</c:v>
                </c:pt>
                <c:pt idx="28549" formatCode="m/d/yy\ h:mm;@">
                  <c:v>43115.625</c:v>
                </c:pt>
                <c:pt idx="28550" formatCode="m/d/yy\ h:mm;@">
                  <c:v>43115.635416666664</c:v>
                </c:pt>
                <c:pt idx="28551" formatCode="m/d/yy\ h:mm;@">
                  <c:v>43115.645833333336</c:v>
                </c:pt>
                <c:pt idx="28552" formatCode="m/d/yy\ h:mm;@">
                  <c:v>43115.65625</c:v>
                </c:pt>
                <c:pt idx="28553" formatCode="m/d/yy\ h:mm;@">
                  <c:v>43115.666666666664</c:v>
                </c:pt>
                <c:pt idx="28554" formatCode="m/d/yy\ h:mm;@">
                  <c:v>43115.677083333336</c:v>
                </c:pt>
                <c:pt idx="28555" formatCode="m/d/yy\ h:mm;@">
                  <c:v>43115.6875</c:v>
                </c:pt>
                <c:pt idx="28556" formatCode="m/d/yy\ h:mm;@">
                  <c:v>43115.697916666664</c:v>
                </c:pt>
                <c:pt idx="28557" formatCode="m/d/yy\ h:mm;@">
                  <c:v>43115.708333333336</c:v>
                </c:pt>
                <c:pt idx="28558" formatCode="m/d/yy\ h:mm;@">
                  <c:v>43115.71875</c:v>
                </c:pt>
                <c:pt idx="28559" formatCode="m/d/yy\ h:mm;@">
                  <c:v>43115.729166666664</c:v>
                </c:pt>
                <c:pt idx="28560" formatCode="m/d/yy\ h:mm;@">
                  <c:v>43115.739583333336</c:v>
                </c:pt>
                <c:pt idx="28561" formatCode="m/d/yy\ h:mm;@">
                  <c:v>43115.75</c:v>
                </c:pt>
                <c:pt idx="28562" formatCode="m/d/yy\ h:mm;@">
                  <c:v>43115.760416666664</c:v>
                </c:pt>
                <c:pt idx="28563" formatCode="m/d/yy\ h:mm;@">
                  <c:v>43115.770833333336</c:v>
                </c:pt>
                <c:pt idx="28564" formatCode="m/d/yy\ h:mm;@">
                  <c:v>43115.78125</c:v>
                </c:pt>
                <c:pt idx="28565" formatCode="m/d/yy\ h:mm;@">
                  <c:v>43115.791666666664</c:v>
                </c:pt>
                <c:pt idx="28566" formatCode="m/d/yy\ h:mm;@">
                  <c:v>43115.802083333336</c:v>
                </c:pt>
                <c:pt idx="28567" formatCode="m/d/yy\ h:mm;@">
                  <c:v>43115.8125</c:v>
                </c:pt>
                <c:pt idx="28568" formatCode="m/d/yy\ h:mm;@">
                  <c:v>43115.822916666664</c:v>
                </c:pt>
                <c:pt idx="28569" formatCode="m/d/yy\ h:mm;@">
                  <c:v>43115.833333333336</c:v>
                </c:pt>
                <c:pt idx="28570" formatCode="m/d/yy\ h:mm;@">
                  <c:v>43115.84375</c:v>
                </c:pt>
                <c:pt idx="28571" formatCode="m/d/yy\ h:mm;@">
                  <c:v>43115.854166666664</c:v>
                </c:pt>
                <c:pt idx="28572" formatCode="m/d/yy\ h:mm;@">
                  <c:v>43115.864583333336</c:v>
                </c:pt>
                <c:pt idx="28573" formatCode="m/d/yy\ h:mm;@">
                  <c:v>43115.875</c:v>
                </c:pt>
                <c:pt idx="28574" formatCode="m/d/yy\ h:mm;@">
                  <c:v>43115.885416666664</c:v>
                </c:pt>
                <c:pt idx="28575" formatCode="m/d/yy\ h:mm;@">
                  <c:v>43115.895833333336</c:v>
                </c:pt>
                <c:pt idx="28576" formatCode="m/d/yy\ h:mm;@">
                  <c:v>43115.90625</c:v>
                </c:pt>
                <c:pt idx="28577" formatCode="m/d/yy\ h:mm;@">
                  <c:v>43115.916666666664</c:v>
                </c:pt>
                <c:pt idx="28578" formatCode="m/d/yy\ h:mm;@">
                  <c:v>43115.927083333336</c:v>
                </c:pt>
                <c:pt idx="28579" formatCode="m/d/yy\ h:mm;@">
                  <c:v>43115.9375</c:v>
                </c:pt>
                <c:pt idx="28580" formatCode="m/d/yy\ h:mm;@">
                  <c:v>43115.947916666664</c:v>
                </c:pt>
                <c:pt idx="28581" formatCode="m/d/yy\ h:mm;@">
                  <c:v>43115.958333333336</c:v>
                </c:pt>
                <c:pt idx="28582" formatCode="m/d/yy\ h:mm;@">
                  <c:v>43115.96875</c:v>
                </c:pt>
                <c:pt idx="28583" formatCode="m/d/yy\ h:mm;@">
                  <c:v>43115.979166666664</c:v>
                </c:pt>
                <c:pt idx="28584" formatCode="m/d/yy\ h:mm;@">
                  <c:v>43115.989583333336</c:v>
                </c:pt>
                <c:pt idx="28585" formatCode="m/d/yy\ h:mm;@">
                  <c:v>43116</c:v>
                </c:pt>
                <c:pt idx="28586" formatCode="m/d/yy\ h:mm;@">
                  <c:v>43116.010416666664</c:v>
                </c:pt>
                <c:pt idx="28587" formatCode="m/d/yy\ h:mm;@">
                  <c:v>43116.020833333336</c:v>
                </c:pt>
                <c:pt idx="28588" formatCode="m/d/yy\ h:mm;@">
                  <c:v>43116.03125</c:v>
                </c:pt>
                <c:pt idx="28589" formatCode="m/d/yy\ h:mm;@">
                  <c:v>43116.041666666664</c:v>
                </c:pt>
                <c:pt idx="28590" formatCode="m/d/yy\ h:mm;@">
                  <c:v>43116.052083333336</c:v>
                </c:pt>
                <c:pt idx="28591" formatCode="m/d/yy\ h:mm;@">
                  <c:v>43116.0625</c:v>
                </c:pt>
                <c:pt idx="28592" formatCode="m/d/yy\ h:mm;@">
                  <c:v>43116.072916666664</c:v>
                </c:pt>
                <c:pt idx="28593" formatCode="m/d/yy\ h:mm;@">
                  <c:v>43116.083333333336</c:v>
                </c:pt>
                <c:pt idx="28594" formatCode="m/d/yy\ h:mm;@">
                  <c:v>43116.09375</c:v>
                </c:pt>
                <c:pt idx="28595" formatCode="m/d/yy\ h:mm;@">
                  <c:v>43116.104166666664</c:v>
                </c:pt>
                <c:pt idx="28596" formatCode="m/d/yy\ h:mm;@">
                  <c:v>43116.114583333336</c:v>
                </c:pt>
                <c:pt idx="28597" formatCode="m/d/yy\ h:mm;@">
                  <c:v>43116.125</c:v>
                </c:pt>
                <c:pt idx="28598" formatCode="m/d/yy\ h:mm;@">
                  <c:v>43116.135416666664</c:v>
                </c:pt>
                <c:pt idx="28599" formatCode="m/d/yy\ h:mm;@">
                  <c:v>43116.145833333336</c:v>
                </c:pt>
                <c:pt idx="28600" formatCode="m/d/yy\ h:mm;@">
                  <c:v>43116.15625</c:v>
                </c:pt>
                <c:pt idx="28601" formatCode="m/d/yy\ h:mm;@">
                  <c:v>43116.166666666664</c:v>
                </c:pt>
                <c:pt idx="28602" formatCode="m/d/yy\ h:mm;@">
                  <c:v>43116.177083506947</c:v>
                </c:pt>
                <c:pt idx="28603" formatCode="m/d/yy\ h:mm;@">
                  <c:v>43116.187500231485</c:v>
                </c:pt>
                <c:pt idx="28604" formatCode="m/d/yy\ h:mm;@">
                  <c:v>43116.197916956022</c:v>
                </c:pt>
                <c:pt idx="28605" formatCode="m/d/yy\ h:mm;@">
                  <c:v>43116.208333680559</c:v>
                </c:pt>
                <c:pt idx="28606" formatCode="m/d/yy\ h:mm;@">
                  <c:v>43116.218750405096</c:v>
                </c:pt>
                <c:pt idx="28607" formatCode="m/d/yy\ h:mm;@">
                  <c:v>43116.229167129626</c:v>
                </c:pt>
                <c:pt idx="28608" formatCode="m/d/yy\ h:mm;@">
                  <c:v>43116.239583854163</c:v>
                </c:pt>
                <c:pt idx="28609" formatCode="m/d/yy\ h:mm;@">
                  <c:v>43116.250000578701</c:v>
                </c:pt>
                <c:pt idx="28610" formatCode="m/d/yy\ h:mm;@">
                  <c:v>43116.260417303238</c:v>
                </c:pt>
                <c:pt idx="28611" formatCode="m/d/yy\ h:mm;@">
                  <c:v>43116.270834027775</c:v>
                </c:pt>
                <c:pt idx="28612" formatCode="m/d/yy\ h:mm;@">
                  <c:v>43116.281250752312</c:v>
                </c:pt>
                <c:pt idx="28613" formatCode="m/d/yy\ h:mm;@">
                  <c:v>43116.291667476849</c:v>
                </c:pt>
                <c:pt idx="28614" formatCode="m/d/yy\ h:mm;@">
                  <c:v>43116.302084201387</c:v>
                </c:pt>
                <c:pt idx="28615" formatCode="m/d/yy\ h:mm;@">
                  <c:v>43116.312500925924</c:v>
                </c:pt>
                <c:pt idx="28616" formatCode="m/d/yy\ h:mm;@">
                  <c:v>43116.322917650461</c:v>
                </c:pt>
                <c:pt idx="28617" formatCode="m/d/yy\ h:mm;@">
                  <c:v>43116.333334374998</c:v>
                </c:pt>
                <c:pt idx="28618" formatCode="m/d/yy\ h:mm;@">
                  <c:v>43116.34375104167</c:v>
                </c:pt>
                <c:pt idx="28619" formatCode="m/d/yy\ h:mm;@">
                  <c:v>43116.354167766207</c:v>
                </c:pt>
                <c:pt idx="28620" formatCode="m/d/yy\ h:mm;@">
                  <c:v>43116.364584490744</c:v>
                </c:pt>
                <c:pt idx="28621" formatCode="m/d/yy\ h:mm;@">
                  <c:v>43116.375001215281</c:v>
                </c:pt>
                <c:pt idx="28622" formatCode="m/d/yy\ h:mm;@">
                  <c:v>43116.385417939811</c:v>
                </c:pt>
                <c:pt idx="28623" formatCode="m/d/yy\ h:mm;@">
                  <c:v>43116.395834664349</c:v>
                </c:pt>
                <c:pt idx="28624" formatCode="m/d/yy\ h:mm;@">
                  <c:v>43116.406251388886</c:v>
                </c:pt>
                <c:pt idx="28625" formatCode="m/d/yy\ h:mm;@">
                  <c:v>43116.416668113423</c:v>
                </c:pt>
                <c:pt idx="28626" formatCode="m/d/yy\ h:mm;@">
                  <c:v>43116.42708483796</c:v>
                </c:pt>
                <c:pt idx="28627" formatCode="m/d/yy\ h:mm;@">
                  <c:v>43116.437501562497</c:v>
                </c:pt>
                <c:pt idx="28628" formatCode="m/d/yy\ h:mm;@">
                  <c:v>43116.447918287035</c:v>
                </c:pt>
                <c:pt idx="28629" formatCode="m/d/yy\ h:mm;@">
                  <c:v>43116.458335011572</c:v>
                </c:pt>
                <c:pt idx="28630" formatCode="m/d/yy\ h:mm;@">
                  <c:v>43116.468751736109</c:v>
                </c:pt>
                <c:pt idx="28631" formatCode="m/d/yy\ h:mm;@">
                  <c:v>43116.479168460646</c:v>
                </c:pt>
                <c:pt idx="28632" formatCode="m/d/yy\ h:mm;@">
                  <c:v>43116.489585185183</c:v>
                </c:pt>
                <c:pt idx="28633" formatCode="m/d/yy\ h:mm;@">
                  <c:v>43116.500001909721</c:v>
                </c:pt>
                <c:pt idx="28634" formatCode="m/d/yy\ h:mm;@">
                  <c:v>43116.510416666664</c:v>
                </c:pt>
                <c:pt idx="28635" formatCode="m/d/yy\ h:mm;@">
                  <c:v>43116.520833333336</c:v>
                </c:pt>
                <c:pt idx="28636" formatCode="m/d/yy\ h:mm;@">
                  <c:v>43116.53125</c:v>
                </c:pt>
                <c:pt idx="28637" formatCode="m/d/yy\ h:mm;@">
                  <c:v>43116.541666666664</c:v>
                </c:pt>
                <c:pt idx="28638" formatCode="m/d/yy\ h:mm;@">
                  <c:v>43116.552083333336</c:v>
                </c:pt>
                <c:pt idx="28639" formatCode="m/d/yy\ h:mm;@">
                  <c:v>43116.5625</c:v>
                </c:pt>
                <c:pt idx="28640" formatCode="m/d/yy\ h:mm;@">
                  <c:v>43116.572916666664</c:v>
                </c:pt>
                <c:pt idx="28641" formatCode="m/d/yy\ h:mm;@">
                  <c:v>43116.58333321759</c:v>
                </c:pt>
                <c:pt idx="28642" formatCode="m/d/yy\ h:mm;@">
                  <c:v>43116.59375</c:v>
                </c:pt>
                <c:pt idx="28643" formatCode="m/d/yy\ h:mm;@">
                  <c:v>43116.604166666664</c:v>
                </c:pt>
                <c:pt idx="28644" formatCode="m/d/yy\ h:mm;@">
                  <c:v>43116.614583333336</c:v>
                </c:pt>
                <c:pt idx="28645" formatCode="m/d/yy\ h:mm;@">
                  <c:v>43116.625</c:v>
                </c:pt>
                <c:pt idx="28646" formatCode="m/d/yy\ h:mm;@">
                  <c:v>43116.635416666664</c:v>
                </c:pt>
                <c:pt idx="28647" formatCode="m/d/yy\ h:mm;@">
                  <c:v>43116.645833333336</c:v>
                </c:pt>
                <c:pt idx="28648" formatCode="m/d/yy\ h:mm;@">
                  <c:v>43116.65625</c:v>
                </c:pt>
                <c:pt idx="28649" formatCode="m/d/yy\ h:mm;@">
                  <c:v>43116.666666666664</c:v>
                </c:pt>
                <c:pt idx="28650" formatCode="m/d/yy\ h:mm;@">
                  <c:v>43116.677083333336</c:v>
                </c:pt>
                <c:pt idx="28651" formatCode="m/d/yy\ h:mm;@">
                  <c:v>43116.6875</c:v>
                </c:pt>
                <c:pt idx="28652" formatCode="m/d/yy\ h:mm;@">
                  <c:v>43116.697916666664</c:v>
                </c:pt>
                <c:pt idx="28653" formatCode="m/d/yy\ h:mm;@">
                  <c:v>43116.708333333336</c:v>
                </c:pt>
                <c:pt idx="28654" formatCode="m/d/yy\ h:mm;@">
                  <c:v>43116.71875</c:v>
                </c:pt>
                <c:pt idx="28655" formatCode="m/d/yy\ h:mm;@">
                  <c:v>43116.729166666664</c:v>
                </c:pt>
                <c:pt idx="28656" formatCode="m/d/yy\ h:mm;@">
                  <c:v>43116.739583333336</c:v>
                </c:pt>
                <c:pt idx="28657" formatCode="m/d/yy\ h:mm;@">
                  <c:v>43116.75</c:v>
                </c:pt>
                <c:pt idx="28658" formatCode="m/d/yy\ h:mm;@">
                  <c:v>43116.760416666664</c:v>
                </c:pt>
                <c:pt idx="28659" formatCode="m/d/yy\ h:mm;@">
                  <c:v>43116.770833333336</c:v>
                </c:pt>
                <c:pt idx="28660" formatCode="m/d/yy\ h:mm;@">
                  <c:v>43116.78125</c:v>
                </c:pt>
                <c:pt idx="28661" formatCode="m/d/yy\ h:mm;@">
                  <c:v>43116.791666666664</c:v>
                </c:pt>
                <c:pt idx="28662" formatCode="m/d/yy\ h:mm;@">
                  <c:v>43116.802083333336</c:v>
                </c:pt>
                <c:pt idx="28663" formatCode="m/d/yy\ h:mm;@">
                  <c:v>43116.8125</c:v>
                </c:pt>
                <c:pt idx="28664" formatCode="m/d/yy\ h:mm;@">
                  <c:v>43116.822916666664</c:v>
                </c:pt>
                <c:pt idx="28665" formatCode="m/d/yy\ h:mm;@">
                  <c:v>43116.833333333336</c:v>
                </c:pt>
                <c:pt idx="28666" formatCode="m/d/yy\ h:mm;@">
                  <c:v>43116.84375</c:v>
                </c:pt>
                <c:pt idx="28667" formatCode="m/d/yy\ h:mm;@">
                  <c:v>43116.854166666664</c:v>
                </c:pt>
                <c:pt idx="28668" formatCode="m/d/yy\ h:mm;@">
                  <c:v>43116.864583333336</c:v>
                </c:pt>
                <c:pt idx="28669" formatCode="m/d/yy\ h:mm;@">
                  <c:v>43116.875</c:v>
                </c:pt>
                <c:pt idx="28670" formatCode="m/d/yy\ h:mm;@">
                  <c:v>43116.885416666664</c:v>
                </c:pt>
                <c:pt idx="28671" formatCode="m/d/yy\ h:mm;@">
                  <c:v>43116.895833333336</c:v>
                </c:pt>
                <c:pt idx="28672" formatCode="m/d/yy\ h:mm;@">
                  <c:v>43116.90625</c:v>
                </c:pt>
                <c:pt idx="28673" formatCode="m/d/yy\ h:mm;@">
                  <c:v>43116.916666666664</c:v>
                </c:pt>
                <c:pt idx="28674" formatCode="m/d/yy\ h:mm;@">
                  <c:v>43116.927083333336</c:v>
                </c:pt>
                <c:pt idx="28675" formatCode="m/d/yy\ h:mm;@">
                  <c:v>43116.9375</c:v>
                </c:pt>
                <c:pt idx="28676" formatCode="m/d/yy\ h:mm;@">
                  <c:v>43116.947916666664</c:v>
                </c:pt>
                <c:pt idx="28677" formatCode="m/d/yy\ h:mm;@">
                  <c:v>43116.958333333336</c:v>
                </c:pt>
                <c:pt idx="28678" formatCode="m/d/yy\ h:mm;@">
                  <c:v>43116.96875</c:v>
                </c:pt>
                <c:pt idx="28679" formatCode="m/d/yy\ h:mm;@">
                  <c:v>43116.979166666664</c:v>
                </c:pt>
                <c:pt idx="28680" formatCode="m/d/yy\ h:mm;@">
                  <c:v>43116.989583333336</c:v>
                </c:pt>
                <c:pt idx="28681" formatCode="m/d/yy\ h:mm;@">
                  <c:v>43117</c:v>
                </c:pt>
                <c:pt idx="28682" formatCode="m/d/yy\ h:mm;@">
                  <c:v>43117.010416666664</c:v>
                </c:pt>
                <c:pt idx="28683" formatCode="m/d/yy\ h:mm;@">
                  <c:v>43117.020833333336</c:v>
                </c:pt>
                <c:pt idx="28684" formatCode="m/d/yy\ h:mm;@">
                  <c:v>43117.03125</c:v>
                </c:pt>
                <c:pt idx="28685" formatCode="m/d/yy\ h:mm;@">
                  <c:v>43117.041666666664</c:v>
                </c:pt>
                <c:pt idx="28686" formatCode="m/d/yy\ h:mm;@">
                  <c:v>43117.052083333336</c:v>
                </c:pt>
                <c:pt idx="28687" formatCode="m/d/yy\ h:mm;@">
                  <c:v>43117.0625</c:v>
                </c:pt>
                <c:pt idx="28688" formatCode="m/d/yy\ h:mm;@">
                  <c:v>43117.072916666664</c:v>
                </c:pt>
                <c:pt idx="28689" formatCode="m/d/yy\ h:mm;@">
                  <c:v>43117.083333333336</c:v>
                </c:pt>
                <c:pt idx="28690" formatCode="m/d/yy\ h:mm;@">
                  <c:v>43117.09375</c:v>
                </c:pt>
                <c:pt idx="28691" formatCode="m/d/yy\ h:mm;@">
                  <c:v>43117.104166666664</c:v>
                </c:pt>
                <c:pt idx="28692" formatCode="m/d/yy\ h:mm;@">
                  <c:v>43117.114583333336</c:v>
                </c:pt>
                <c:pt idx="28693" formatCode="m/d/yy\ h:mm;@">
                  <c:v>43117.125</c:v>
                </c:pt>
                <c:pt idx="28694" formatCode="m/d/yy\ h:mm;@">
                  <c:v>43117.135416666664</c:v>
                </c:pt>
                <c:pt idx="28695" formatCode="m/d/yy\ h:mm;@">
                  <c:v>43117.145833333336</c:v>
                </c:pt>
                <c:pt idx="28696" formatCode="m/d/yy\ h:mm;@">
                  <c:v>43117.15625</c:v>
                </c:pt>
                <c:pt idx="28697" formatCode="m/d/yy\ h:mm;@">
                  <c:v>43117.166666666664</c:v>
                </c:pt>
                <c:pt idx="28698" formatCode="m/d/yy\ h:mm;@">
                  <c:v>43117.177083333336</c:v>
                </c:pt>
                <c:pt idx="28699" formatCode="m/d/yy\ h:mm;@">
                  <c:v>43117.1875</c:v>
                </c:pt>
                <c:pt idx="28700" formatCode="m/d/yy\ h:mm;@">
                  <c:v>43117.197916666664</c:v>
                </c:pt>
                <c:pt idx="28701" formatCode="m/d/yy\ h:mm;@">
                  <c:v>43117.208333333336</c:v>
                </c:pt>
                <c:pt idx="28702" formatCode="m/d/yy\ h:mm;@">
                  <c:v>43117.21875</c:v>
                </c:pt>
                <c:pt idx="28703" formatCode="m/d/yy\ h:mm;@">
                  <c:v>43117.229166666664</c:v>
                </c:pt>
                <c:pt idx="28704" formatCode="m/d/yy\ h:mm;@">
                  <c:v>43117.239583333336</c:v>
                </c:pt>
                <c:pt idx="28705" formatCode="m/d/yy\ h:mm;@">
                  <c:v>43117.25</c:v>
                </c:pt>
                <c:pt idx="28706" formatCode="m/d/yy\ h:mm;@">
                  <c:v>43117.260416666664</c:v>
                </c:pt>
                <c:pt idx="28707" formatCode="m/d/yy\ h:mm;@">
                  <c:v>43117.270833333336</c:v>
                </c:pt>
                <c:pt idx="28708" formatCode="m/d/yy\ h:mm;@">
                  <c:v>43117.28125</c:v>
                </c:pt>
                <c:pt idx="28709" formatCode="m/d/yy\ h:mm;@">
                  <c:v>43117.291666666664</c:v>
                </c:pt>
                <c:pt idx="28710" formatCode="m/d/yy\ h:mm;@">
                  <c:v>43117.302083333336</c:v>
                </c:pt>
                <c:pt idx="28711" formatCode="m/d/yy\ h:mm;@">
                  <c:v>43117.3125</c:v>
                </c:pt>
                <c:pt idx="28712" formatCode="m/d/yy\ h:mm;@">
                  <c:v>43117.322916666664</c:v>
                </c:pt>
                <c:pt idx="28713" formatCode="m/d/yy\ h:mm;@">
                  <c:v>43117.333333333336</c:v>
                </c:pt>
                <c:pt idx="28714" formatCode="m/d/yy\ h:mm;@">
                  <c:v>43117.34375</c:v>
                </c:pt>
                <c:pt idx="28715" formatCode="m/d/yy\ h:mm;@">
                  <c:v>43117.354166666664</c:v>
                </c:pt>
                <c:pt idx="28716" formatCode="m/d/yy\ h:mm;@">
                  <c:v>43117.364583333336</c:v>
                </c:pt>
                <c:pt idx="28717" formatCode="m/d/yy\ h:mm;@">
                  <c:v>43117.375</c:v>
                </c:pt>
                <c:pt idx="28718" formatCode="m/d/yy\ h:mm;@">
                  <c:v>43117.385416666664</c:v>
                </c:pt>
                <c:pt idx="28719" formatCode="m/d/yy\ h:mm;@">
                  <c:v>43117.395833333336</c:v>
                </c:pt>
                <c:pt idx="28720" formatCode="m/d/yy\ h:mm;@">
                  <c:v>43117.40625</c:v>
                </c:pt>
                <c:pt idx="28721" formatCode="m/d/yy\ h:mm;@">
                  <c:v>43117.416666666664</c:v>
                </c:pt>
                <c:pt idx="28722" formatCode="m/d/yy\ h:mm;@">
                  <c:v>43117.427083333336</c:v>
                </c:pt>
                <c:pt idx="28723" formatCode="m/d/yy\ h:mm;@">
                  <c:v>43117.4375</c:v>
                </c:pt>
                <c:pt idx="28724" formatCode="m/d/yy\ h:mm;@">
                  <c:v>43117.447916666664</c:v>
                </c:pt>
                <c:pt idx="28725" formatCode="m/d/yy\ h:mm;@">
                  <c:v>43117.458333333336</c:v>
                </c:pt>
                <c:pt idx="28726" formatCode="m/d/yy\ h:mm;@">
                  <c:v>43117.46875</c:v>
                </c:pt>
                <c:pt idx="28727" formatCode="m/d/yy\ h:mm;@">
                  <c:v>43117.479166666664</c:v>
                </c:pt>
                <c:pt idx="28728" formatCode="m/d/yy\ h:mm;@">
                  <c:v>43117.489583333336</c:v>
                </c:pt>
                <c:pt idx="28729" formatCode="m/d/yy\ h:mm;@">
                  <c:v>43117.5</c:v>
                </c:pt>
                <c:pt idx="28730" formatCode="m/d/yy\ h:mm;@">
                  <c:v>43117.510416666664</c:v>
                </c:pt>
                <c:pt idx="28731" formatCode="m/d/yy\ h:mm;@">
                  <c:v>43117.520833333336</c:v>
                </c:pt>
                <c:pt idx="28732" formatCode="m/d/yy\ h:mm;@">
                  <c:v>43117.53125</c:v>
                </c:pt>
                <c:pt idx="28733" formatCode="m/d/yy\ h:mm;@">
                  <c:v>43117.541666666664</c:v>
                </c:pt>
                <c:pt idx="28734" formatCode="m/d/yy\ h:mm;@">
                  <c:v>43117.552083333336</c:v>
                </c:pt>
                <c:pt idx="28735" formatCode="m/d/yy\ h:mm;@">
                  <c:v>43117.5625</c:v>
                </c:pt>
                <c:pt idx="28736" formatCode="m/d/yy\ h:mm;@">
                  <c:v>43117.572916666664</c:v>
                </c:pt>
                <c:pt idx="28737" formatCode="m/d/yy\ h:mm;@">
                  <c:v>43117.583333333336</c:v>
                </c:pt>
                <c:pt idx="28738" formatCode="m/d/yy\ h:mm;@">
                  <c:v>43117.59375</c:v>
                </c:pt>
                <c:pt idx="28739" formatCode="m/d/yy\ h:mm;@">
                  <c:v>43117.604166666664</c:v>
                </c:pt>
                <c:pt idx="28740" formatCode="m/d/yy\ h:mm;@">
                  <c:v>43117.614583333336</c:v>
                </c:pt>
                <c:pt idx="28741" formatCode="m/d/yy\ h:mm;@">
                  <c:v>43117.625</c:v>
                </c:pt>
                <c:pt idx="28742" formatCode="m/d/yy\ h:mm;@">
                  <c:v>43117.635416666664</c:v>
                </c:pt>
                <c:pt idx="28743" formatCode="m/d/yy\ h:mm;@">
                  <c:v>43117.645833333336</c:v>
                </c:pt>
                <c:pt idx="28744" formatCode="m/d/yy\ h:mm;@">
                  <c:v>43117.65625</c:v>
                </c:pt>
                <c:pt idx="28745" formatCode="m/d/yy\ h:mm;@">
                  <c:v>43117.666666666664</c:v>
                </c:pt>
                <c:pt idx="28746" formatCode="m/d/yy\ h:mm;@">
                  <c:v>43117.677083333336</c:v>
                </c:pt>
                <c:pt idx="28747" formatCode="m/d/yy\ h:mm;@">
                  <c:v>43117.6875</c:v>
                </c:pt>
                <c:pt idx="28748" formatCode="m/d/yy\ h:mm;@">
                  <c:v>43117.697916666664</c:v>
                </c:pt>
                <c:pt idx="28749" formatCode="m/d/yy\ h:mm;@">
                  <c:v>43117.708333333336</c:v>
                </c:pt>
                <c:pt idx="28750" formatCode="m/d/yy\ h:mm;@">
                  <c:v>43117.71875</c:v>
                </c:pt>
                <c:pt idx="28751" formatCode="m/d/yy\ h:mm;@">
                  <c:v>43117.729166666664</c:v>
                </c:pt>
                <c:pt idx="28752" formatCode="m/d/yy\ h:mm;@">
                  <c:v>43117.739583333336</c:v>
                </c:pt>
                <c:pt idx="28753" formatCode="m/d/yy\ h:mm;@">
                  <c:v>43117.75</c:v>
                </c:pt>
                <c:pt idx="28754" formatCode="m/d/yy\ h:mm;@">
                  <c:v>43117.760416666664</c:v>
                </c:pt>
                <c:pt idx="28755" formatCode="m/d/yy\ h:mm;@">
                  <c:v>43117.770833333336</c:v>
                </c:pt>
                <c:pt idx="28756" formatCode="m/d/yy\ h:mm;@">
                  <c:v>43117.78125</c:v>
                </c:pt>
                <c:pt idx="28757" formatCode="m/d/yy\ h:mm;@">
                  <c:v>43117.791666666664</c:v>
                </c:pt>
                <c:pt idx="28758" formatCode="m/d/yy\ h:mm;@">
                  <c:v>43117.802083333336</c:v>
                </c:pt>
                <c:pt idx="28759" formatCode="m/d/yy\ h:mm;@">
                  <c:v>43117.8125</c:v>
                </c:pt>
                <c:pt idx="28760" formatCode="m/d/yy\ h:mm;@">
                  <c:v>43117.822916666664</c:v>
                </c:pt>
                <c:pt idx="28761" formatCode="m/d/yy\ h:mm;@">
                  <c:v>43117.833333333336</c:v>
                </c:pt>
                <c:pt idx="28762" formatCode="m/d/yy\ h:mm;@">
                  <c:v>43117.84375</c:v>
                </c:pt>
                <c:pt idx="28763" formatCode="m/d/yy\ h:mm;@">
                  <c:v>43117.854166666664</c:v>
                </c:pt>
                <c:pt idx="28764" formatCode="m/d/yy\ h:mm;@">
                  <c:v>43117.864583333336</c:v>
                </c:pt>
                <c:pt idx="28765" formatCode="m/d/yy\ h:mm;@">
                  <c:v>43117.875</c:v>
                </c:pt>
                <c:pt idx="28766" formatCode="m/d/yy\ h:mm;@">
                  <c:v>43117.885416666664</c:v>
                </c:pt>
                <c:pt idx="28767" formatCode="m/d/yy\ h:mm;@">
                  <c:v>43117.895833333336</c:v>
                </c:pt>
                <c:pt idx="28768" formatCode="m/d/yy\ h:mm;@">
                  <c:v>43117.90625</c:v>
                </c:pt>
                <c:pt idx="28769" formatCode="m/d/yy\ h:mm;@">
                  <c:v>43117.916666666664</c:v>
                </c:pt>
                <c:pt idx="28770" formatCode="m/d/yy\ h:mm;@">
                  <c:v>43117.927083333336</c:v>
                </c:pt>
                <c:pt idx="28771" formatCode="m/d/yy\ h:mm;@">
                  <c:v>43117.9375</c:v>
                </c:pt>
                <c:pt idx="28772" formatCode="m/d/yy\ h:mm;@">
                  <c:v>43117.947916666664</c:v>
                </c:pt>
                <c:pt idx="28773" formatCode="m/d/yy\ h:mm;@">
                  <c:v>43117.958333333336</c:v>
                </c:pt>
                <c:pt idx="28774" formatCode="m/d/yy\ h:mm;@">
                  <c:v>43117.96875</c:v>
                </c:pt>
                <c:pt idx="28775" formatCode="m/d/yy\ h:mm;@">
                  <c:v>43117.979166666664</c:v>
                </c:pt>
                <c:pt idx="28776" formatCode="m/d/yy\ h:mm;@">
                  <c:v>43117.989583333336</c:v>
                </c:pt>
                <c:pt idx="28777" formatCode="m/d/yy\ h:mm;@">
                  <c:v>43118</c:v>
                </c:pt>
                <c:pt idx="28778" formatCode="m/d/yy\ h:mm;@">
                  <c:v>43118.010416666664</c:v>
                </c:pt>
                <c:pt idx="28779" formatCode="m/d/yy\ h:mm;@">
                  <c:v>43118.020833333336</c:v>
                </c:pt>
                <c:pt idx="28780" formatCode="m/d/yy\ h:mm;@">
                  <c:v>43118.03125</c:v>
                </c:pt>
                <c:pt idx="28781" formatCode="m/d/yy\ h:mm;@">
                  <c:v>43118.041666666664</c:v>
                </c:pt>
                <c:pt idx="28782" formatCode="m/d/yy\ h:mm;@">
                  <c:v>43118.052083333336</c:v>
                </c:pt>
                <c:pt idx="28783" formatCode="m/d/yy\ h:mm;@">
                  <c:v>43118.0625</c:v>
                </c:pt>
                <c:pt idx="28784" formatCode="m/d/yy\ h:mm;@">
                  <c:v>43118.072916666664</c:v>
                </c:pt>
                <c:pt idx="28785" formatCode="m/d/yy\ h:mm;@">
                  <c:v>43118.083333333336</c:v>
                </c:pt>
                <c:pt idx="28786" formatCode="m/d/yy\ h:mm;@">
                  <c:v>43118.09375</c:v>
                </c:pt>
                <c:pt idx="28787" formatCode="m/d/yy\ h:mm;@">
                  <c:v>43118.104166666664</c:v>
                </c:pt>
                <c:pt idx="28788" formatCode="m/d/yy\ h:mm;@">
                  <c:v>43118.114583333336</c:v>
                </c:pt>
                <c:pt idx="28789" formatCode="m/d/yy\ h:mm;@">
                  <c:v>43118.125</c:v>
                </c:pt>
                <c:pt idx="28790" formatCode="m/d/yy\ h:mm;@">
                  <c:v>43118.135416666664</c:v>
                </c:pt>
                <c:pt idx="28791" formatCode="m/d/yy\ h:mm;@">
                  <c:v>43118.145833333336</c:v>
                </c:pt>
                <c:pt idx="28792" formatCode="m/d/yy\ h:mm;@">
                  <c:v>43118.15625</c:v>
                </c:pt>
                <c:pt idx="28793" formatCode="m/d/yy\ h:mm;@">
                  <c:v>43118.166666666664</c:v>
                </c:pt>
                <c:pt idx="28794" formatCode="m/d/yy\ h:mm;@">
                  <c:v>43118.177083333336</c:v>
                </c:pt>
                <c:pt idx="28795" formatCode="m/d/yy\ h:mm;@">
                  <c:v>43118.1875</c:v>
                </c:pt>
                <c:pt idx="28796" formatCode="m/d/yy\ h:mm;@">
                  <c:v>43118.197916666664</c:v>
                </c:pt>
                <c:pt idx="28797" formatCode="m/d/yy\ h:mm;@">
                  <c:v>43118.208333333336</c:v>
                </c:pt>
                <c:pt idx="28798" formatCode="m/d/yy\ h:mm;@">
                  <c:v>43118.21875</c:v>
                </c:pt>
                <c:pt idx="28799" formatCode="m/d/yy\ h:mm;@">
                  <c:v>43118.229166666664</c:v>
                </c:pt>
                <c:pt idx="28800" formatCode="m/d/yy\ h:mm;@">
                  <c:v>43118.239583333336</c:v>
                </c:pt>
                <c:pt idx="28801" formatCode="m/d/yy\ h:mm;@">
                  <c:v>43118.25</c:v>
                </c:pt>
                <c:pt idx="28802" formatCode="m/d/yy\ h:mm;@">
                  <c:v>43118.260416666664</c:v>
                </c:pt>
                <c:pt idx="28803" formatCode="m/d/yy\ h:mm;@">
                  <c:v>43118.270833333336</c:v>
                </c:pt>
                <c:pt idx="28804" formatCode="m/d/yy\ h:mm;@">
                  <c:v>43118.28125</c:v>
                </c:pt>
                <c:pt idx="28805" formatCode="m/d/yy\ h:mm;@">
                  <c:v>43118.291666666664</c:v>
                </c:pt>
                <c:pt idx="28806" formatCode="m/d/yy\ h:mm;@">
                  <c:v>43118.302083333336</c:v>
                </c:pt>
                <c:pt idx="28807" formatCode="m/d/yy\ h:mm;@">
                  <c:v>43118.3125</c:v>
                </c:pt>
                <c:pt idx="28808" formatCode="m/d/yy\ h:mm;@">
                  <c:v>43118.322916666664</c:v>
                </c:pt>
                <c:pt idx="28809" formatCode="m/d/yy\ h:mm;@">
                  <c:v>43118.333333333336</c:v>
                </c:pt>
                <c:pt idx="28810" formatCode="m/d/yy\ h:mm;@">
                  <c:v>43118.34375</c:v>
                </c:pt>
                <c:pt idx="28811" formatCode="m/d/yy\ h:mm;@">
                  <c:v>43118.354166666664</c:v>
                </c:pt>
                <c:pt idx="28812" formatCode="m/d/yy\ h:mm;@">
                  <c:v>43118.364583333336</c:v>
                </c:pt>
                <c:pt idx="28813" formatCode="m/d/yy\ h:mm;@">
                  <c:v>43118.375</c:v>
                </c:pt>
                <c:pt idx="28814" formatCode="m/d/yy\ h:mm;@">
                  <c:v>43118.385416666664</c:v>
                </c:pt>
                <c:pt idx="28815" formatCode="m/d/yy\ h:mm;@">
                  <c:v>43118.395833333336</c:v>
                </c:pt>
                <c:pt idx="28816" formatCode="m/d/yy\ h:mm;@">
                  <c:v>43118.40625</c:v>
                </c:pt>
                <c:pt idx="28817" formatCode="m/d/yy\ h:mm;@">
                  <c:v>43118.416666666664</c:v>
                </c:pt>
                <c:pt idx="28818" formatCode="m/d/yy\ h:mm;@">
                  <c:v>43118.427083333336</c:v>
                </c:pt>
                <c:pt idx="28819" formatCode="m/d/yy\ h:mm;@">
                  <c:v>43118.4375</c:v>
                </c:pt>
                <c:pt idx="28820" formatCode="m/d/yy\ h:mm;@">
                  <c:v>43118.447916666664</c:v>
                </c:pt>
                <c:pt idx="28821" formatCode="m/d/yy\ h:mm;@">
                  <c:v>43118.458333333336</c:v>
                </c:pt>
                <c:pt idx="28822" formatCode="m/d/yy\ h:mm;@">
                  <c:v>43118.46875</c:v>
                </c:pt>
                <c:pt idx="28823" formatCode="m/d/yy\ h:mm;@">
                  <c:v>43118.479166666664</c:v>
                </c:pt>
                <c:pt idx="28824" formatCode="m/d/yy\ h:mm;@">
                  <c:v>43118.489583333336</c:v>
                </c:pt>
                <c:pt idx="28825" formatCode="m/d/yy\ h:mm;@">
                  <c:v>43118.5</c:v>
                </c:pt>
                <c:pt idx="28826" formatCode="m/d/yy\ h:mm;@">
                  <c:v>43118.510416666664</c:v>
                </c:pt>
                <c:pt idx="28827" formatCode="m/d/yy\ h:mm;@">
                  <c:v>43118.520833333336</c:v>
                </c:pt>
                <c:pt idx="28828" formatCode="m/d/yy\ h:mm;@">
                  <c:v>43118.53125</c:v>
                </c:pt>
                <c:pt idx="28829" formatCode="m/d/yy\ h:mm;@">
                  <c:v>43118.541666666664</c:v>
                </c:pt>
                <c:pt idx="28830" formatCode="m/d/yy\ h:mm;@">
                  <c:v>43118.552083333336</c:v>
                </c:pt>
                <c:pt idx="28831" formatCode="m/d/yy\ h:mm;@">
                  <c:v>43118.5625</c:v>
                </c:pt>
                <c:pt idx="28832" formatCode="m/d/yy\ h:mm;@">
                  <c:v>43118.572916666664</c:v>
                </c:pt>
                <c:pt idx="28833" formatCode="m/d/yy\ h:mm;@">
                  <c:v>43118.583333333336</c:v>
                </c:pt>
                <c:pt idx="28834" formatCode="m/d/yy\ h:mm;@">
                  <c:v>43118.59375</c:v>
                </c:pt>
                <c:pt idx="28835" formatCode="m/d/yy\ h:mm;@">
                  <c:v>43118.604166666664</c:v>
                </c:pt>
                <c:pt idx="28836" formatCode="m/d/yy\ h:mm;@">
                  <c:v>43118.614583333336</c:v>
                </c:pt>
                <c:pt idx="28837" formatCode="m/d/yy\ h:mm;@">
                  <c:v>43118.625</c:v>
                </c:pt>
                <c:pt idx="28838" formatCode="m/d/yy\ h:mm;@">
                  <c:v>43118.635416666664</c:v>
                </c:pt>
                <c:pt idx="28839" formatCode="m/d/yy\ h:mm;@">
                  <c:v>43118.645833333336</c:v>
                </c:pt>
                <c:pt idx="28840" formatCode="m/d/yy\ h:mm;@">
                  <c:v>43118.65625</c:v>
                </c:pt>
                <c:pt idx="28841" formatCode="m/d/yy\ h:mm;@">
                  <c:v>43118.666666666664</c:v>
                </c:pt>
                <c:pt idx="28842" formatCode="m/d/yy\ h:mm;@">
                  <c:v>43118.677083333336</c:v>
                </c:pt>
                <c:pt idx="28843" formatCode="m/d/yy\ h:mm;@">
                  <c:v>43118.6875</c:v>
                </c:pt>
                <c:pt idx="28844" formatCode="m/d/yy\ h:mm;@">
                  <c:v>43118.697916666664</c:v>
                </c:pt>
                <c:pt idx="28845" formatCode="m/d/yy\ h:mm;@">
                  <c:v>43118.708333333336</c:v>
                </c:pt>
                <c:pt idx="28846" formatCode="m/d/yy\ h:mm;@">
                  <c:v>43118.71875</c:v>
                </c:pt>
                <c:pt idx="28847" formatCode="m/d/yy\ h:mm;@">
                  <c:v>43118.729166666664</c:v>
                </c:pt>
                <c:pt idx="28848" formatCode="m/d/yy\ h:mm;@">
                  <c:v>43118.739583333336</c:v>
                </c:pt>
                <c:pt idx="28849" formatCode="m/d/yy\ h:mm;@">
                  <c:v>43118.75</c:v>
                </c:pt>
                <c:pt idx="28850" formatCode="m/d/yy\ h:mm;@">
                  <c:v>43118.760416666664</c:v>
                </c:pt>
                <c:pt idx="28851" formatCode="m/d/yy\ h:mm;@">
                  <c:v>43118.770833333336</c:v>
                </c:pt>
                <c:pt idx="28852" formatCode="m/d/yy\ h:mm;@">
                  <c:v>43118.78125</c:v>
                </c:pt>
                <c:pt idx="28853" formatCode="m/d/yy\ h:mm;@">
                  <c:v>43118.791666666664</c:v>
                </c:pt>
                <c:pt idx="28854" formatCode="m/d/yy\ h:mm;@">
                  <c:v>43118.802083333336</c:v>
                </c:pt>
                <c:pt idx="28855" formatCode="m/d/yy\ h:mm;@">
                  <c:v>43118.8125</c:v>
                </c:pt>
                <c:pt idx="28856" formatCode="m/d/yy\ h:mm;@">
                  <c:v>43118.822916666664</c:v>
                </c:pt>
                <c:pt idx="28857" formatCode="m/d/yy\ h:mm;@">
                  <c:v>43118.833333333336</c:v>
                </c:pt>
                <c:pt idx="28858" formatCode="m/d/yy\ h:mm;@">
                  <c:v>43118.84375</c:v>
                </c:pt>
                <c:pt idx="28859" formatCode="m/d/yy\ h:mm;@">
                  <c:v>43118.854166666664</c:v>
                </c:pt>
                <c:pt idx="28860" formatCode="m/d/yy\ h:mm;@">
                  <c:v>43118.864583333336</c:v>
                </c:pt>
                <c:pt idx="28861" formatCode="m/d/yy\ h:mm;@">
                  <c:v>43118.875</c:v>
                </c:pt>
                <c:pt idx="28862" formatCode="m/d/yy\ h:mm;@">
                  <c:v>43118.885416666664</c:v>
                </c:pt>
                <c:pt idx="28863" formatCode="m/d/yy\ h:mm;@">
                  <c:v>43118.895833333336</c:v>
                </c:pt>
                <c:pt idx="28864" formatCode="m/d/yy\ h:mm;@">
                  <c:v>43118.90625</c:v>
                </c:pt>
                <c:pt idx="28865" formatCode="m/d/yy\ h:mm;@">
                  <c:v>43118.916666666664</c:v>
                </c:pt>
                <c:pt idx="28866" formatCode="m/d/yy\ h:mm;@">
                  <c:v>43118.927083333336</c:v>
                </c:pt>
                <c:pt idx="28867" formatCode="m/d/yy\ h:mm;@">
                  <c:v>43118.9375</c:v>
                </c:pt>
                <c:pt idx="28868" formatCode="m/d/yy\ h:mm;@">
                  <c:v>43118.947916666664</c:v>
                </c:pt>
                <c:pt idx="28869" formatCode="m/d/yy\ h:mm;@">
                  <c:v>43118.958333333336</c:v>
                </c:pt>
                <c:pt idx="28870" formatCode="m/d/yy\ h:mm;@">
                  <c:v>43118.96875</c:v>
                </c:pt>
                <c:pt idx="28871" formatCode="m/d/yy\ h:mm;@">
                  <c:v>43118.979166666664</c:v>
                </c:pt>
                <c:pt idx="28872" formatCode="m/d/yy\ h:mm;@">
                  <c:v>43118.989583333336</c:v>
                </c:pt>
                <c:pt idx="28873" formatCode="m/d/yy\ h:mm;@">
                  <c:v>43119</c:v>
                </c:pt>
                <c:pt idx="28874" formatCode="m/d/yy\ h:mm;@">
                  <c:v>43119.010416666664</c:v>
                </c:pt>
                <c:pt idx="28875" formatCode="m/d/yy\ h:mm;@">
                  <c:v>43119.020833333336</c:v>
                </c:pt>
                <c:pt idx="28876" formatCode="m/d/yy\ h:mm;@">
                  <c:v>43119.03125</c:v>
                </c:pt>
                <c:pt idx="28877" formatCode="m/d/yy\ h:mm;@">
                  <c:v>43119.041666666664</c:v>
                </c:pt>
                <c:pt idx="28878" formatCode="m/d/yy\ h:mm;@">
                  <c:v>43119.052083333336</c:v>
                </c:pt>
                <c:pt idx="28879" formatCode="m/d/yy\ h:mm;@">
                  <c:v>43119.0625</c:v>
                </c:pt>
                <c:pt idx="28880" formatCode="m/d/yy\ h:mm;@">
                  <c:v>43119.072916666664</c:v>
                </c:pt>
                <c:pt idx="28881" formatCode="m/d/yy\ h:mm;@">
                  <c:v>43119.083333333336</c:v>
                </c:pt>
                <c:pt idx="28882" formatCode="m/d/yy\ h:mm;@">
                  <c:v>43119.09375</c:v>
                </c:pt>
                <c:pt idx="28883" formatCode="m/d/yy\ h:mm;@">
                  <c:v>43119.104166666664</c:v>
                </c:pt>
                <c:pt idx="28884" formatCode="m/d/yy\ h:mm;@">
                  <c:v>43119.114583333336</c:v>
                </c:pt>
                <c:pt idx="28885" formatCode="m/d/yy\ h:mm;@">
                  <c:v>43119.125</c:v>
                </c:pt>
                <c:pt idx="28886" formatCode="m/d/yy\ h:mm;@">
                  <c:v>43119.135416666664</c:v>
                </c:pt>
                <c:pt idx="28887" formatCode="m/d/yy\ h:mm;@">
                  <c:v>43119.145833333336</c:v>
                </c:pt>
                <c:pt idx="28888" formatCode="m/d/yy\ h:mm;@">
                  <c:v>43119.15625</c:v>
                </c:pt>
                <c:pt idx="28889" formatCode="m/d/yy\ h:mm;@">
                  <c:v>43119.166666666664</c:v>
                </c:pt>
                <c:pt idx="28890" formatCode="m/d/yy\ h:mm;@">
                  <c:v>43119.177083333336</c:v>
                </c:pt>
                <c:pt idx="28891" formatCode="m/d/yy\ h:mm;@">
                  <c:v>43119.1875</c:v>
                </c:pt>
                <c:pt idx="28892" formatCode="m/d/yy\ h:mm;@">
                  <c:v>43119.197916666664</c:v>
                </c:pt>
                <c:pt idx="28893" formatCode="m/d/yy\ h:mm;@">
                  <c:v>43119.208333333336</c:v>
                </c:pt>
                <c:pt idx="28894" formatCode="m/d/yy\ h:mm;@">
                  <c:v>43119.21875</c:v>
                </c:pt>
                <c:pt idx="28895" formatCode="m/d/yy\ h:mm;@">
                  <c:v>43119.229166666664</c:v>
                </c:pt>
                <c:pt idx="28896" formatCode="m/d/yy\ h:mm;@">
                  <c:v>43119.239583333336</c:v>
                </c:pt>
                <c:pt idx="28897" formatCode="m/d/yy\ h:mm;@">
                  <c:v>43119.25</c:v>
                </c:pt>
                <c:pt idx="28898" formatCode="m/d/yy\ h:mm;@">
                  <c:v>43119.260416666664</c:v>
                </c:pt>
                <c:pt idx="28899" formatCode="m/d/yy\ h:mm;@">
                  <c:v>43119.270833333336</c:v>
                </c:pt>
                <c:pt idx="28900" formatCode="m/d/yy\ h:mm;@">
                  <c:v>43119.28125</c:v>
                </c:pt>
                <c:pt idx="28901" formatCode="m/d/yy\ h:mm;@">
                  <c:v>43119.291666666664</c:v>
                </c:pt>
                <c:pt idx="28902" formatCode="m/d/yy\ h:mm;@">
                  <c:v>43119.302083333336</c:v>
                </c:pt>
                <c:pt idx="28903" formatCode="m/d/yy\ h:mm;@">
                  <c:v>43119.3125</c:v>
                </c:pt>
                <c:pt idx="28904" formatCode="m/d/yy\ h:mm;@">
                  <c:v>43119.322916666664</c:v>
                </c:pt>
                <c:pt idx="28905" formatCode="m/d/yy\ h:mm;@">
                  <c:v>43119.333333333336</c:v>
                </c:pt>
                <c:pt idx="28906" formatCode="m/d/yy\ h:mm;@">
                  <c:v>43119.34375</c:v>
                </c:pt>
                <c:pt idx="28907" formatCode="m/d/yy\ h:mm;@">
                  <c:v>43119.354166666664</c:v>
                </c:pt>
                <c:pt idx="28908" formatCode="m/d/yy\ h:mm;@">
                  <c:v>43119.364583333336</c:v>
                </c:pt>
                <c:pt idx="28909" formatCode="m/d/yy\ h:mm;@">
                  <c:v>43119.375</c:v>
                </c:pt>
                <c:pt idx="28910" formatCode="m/d/yy\ h:mm;@">
                  <c:v>43119.385416666664</c:v>
                </c:pt>
                <c:pt idx="28911" formatCode="m/d/yy\ h:mm;@">
                  <c:v>43119.395833333336</c:v>
                </c:pt>
                <c:pt idx="28912" formatCode="m/d/yy\ h:mm;@">
                  <c:v>43119.40625</c:v>
                </c:pt>
                <c:pt idx="28913" formatCode="m/d/yy\ h:mm;@">
                  <c:v>43119.416666666664</c:v>
                </c:pt>
                <c:pt idx="28914" formatCode="m/d/yy\ h:mm;@">
                  <c:v>43119.427083333336</c:v>
                </c:pt>
                <c:pt idx="28915" formatCode="m/d/yy\ h:mm;@">
                  <c:v>43119.4375</c:v>
                </c:pt>
                <c:pt idx="28916" formatCode="m/d/yy\ h:mm;@">
                  <c:v>43119.447916666664</c:v>
                </c:pt>
                <c:pt idx="28917" formatCode="m/d/yy\ h:mm;@">
                  <c:v>43119.458333333336</c:v>
                </c:pt>
                <c:pt idx="28918" formatCode="m/d/yy\ h:mm;@">
                  <c:v>43119.46875</c:v>
                </c:pt>
                <c:pt idx="28919" formatCode="m/d/yy\ h:mm;@">
                  <c:v>43119.479166666664</c:v>
                </c:pt>
                <c:pt idx="28920" formatCode="m/d/yy\ h:mm;@">
                  <c:v>43119.489583333336</c:v>
                </c:pt>
                <c:pt idx="28921" formatCode="m/d/yy\ h:mm;@">
                  <c:v>43119.5</c:v>
                </c:pt>
                <c:pt idx="28922" formatCode="m/d/yy\ h:mm;@">
                  <c:v>43119.510416666664</c:v>
                </c:pt>
                <c:pt idx="28923" formatCode="m/d/yy\ h:mm;@">
                  <c:v>43119.520833333336</c:v>
                </c:pt>
                <c:pt idx="28924" formatCode="m/d/yy\ h:mm;@">
                  <c:v>43119.53125</c:v>
                </c:pt>
                <c:pt idx="28925" formatCode="m/d/yy\ h:mm;@">
                  <c:v>43119.541666666664</c:v>
                </c:pt>
                <c:pt idx="28926" formatCode="m/d/yy\ h:mm;@">
                  <c:v>43119.552083333336</c:v>
                </c:pt>
                <c:pt idx="28927" formatCode="m/d/yy\ h:mm;@">
                  <c:v>43119.5625</c:v>
                </c:pt>
                <c:pt idx="28928" formatCode="m/d/yy\ h:mm;@">
                  <c:v>43119.572916666664</c:v>
                </c:pt>
                <c:pt idx="28929" formatCode="m/d/yy\ h:mm;@">
                  <c:v>43119.583333333336</c:v>
                </c:pt>
                <c:pt idx="28930" formatCode="m/d/yy\ h:mm;@">
                  <c:v>43119.59375</c:v>
                </c:pt>
                <c:pt idx="28931" formatCode="m/d/yy\ h:mm;@">
                  <c:v>43119.604166666664</c:v>
                </c:pt>
                <c:pt idx="28932" formatCode="m/d/yy\ h:mm;@">
                  <c:v>43119.614583333336</c:v>
                </c:pt>
                <c:pt idx="28933" formatCode="m/d/yy\ h:mm;@">
                  <c:v>43119.625</c:v>
                </c:pt>
                <c:pt idx="28934" formatCode="m/d/yy\ h:mm;@">
                  <c:v>43119.635416666664</c:v>
                </c:pt>
                <c:pt idx="28935" formatCode="m/d/yy\ h:mm;@">
                  <c:v>43119.645833333336</c:v>
                </c:pt>
                <c:pt idx="28936" formatCode="m/d/yy\ h:mm;@">
                  <c:v>43119.656250231485</c:v>
                </c:pt>
                <c:pt idx="28937" formatCode="m/d/yy\ h:mm;@">
                  <c:v>43119.666666956022</c:v>
                </c:pt>
                <c:pt idx="28938" formatCode="m/d/yy\ h:mm;@">
                  <c:v>43119.677083680559</c:v>
                </c:pt>
                <c:pt idx="28939" formatCode="m/d/yy\ h:mm;@">
                  <c:v>43119.687500405096</c:v>
                </c:pt>
                <c:pt idx="28940" formatCode="m/d/yy\ h:mm;@">
                  <c:v>43119.697917129626</c:v>
                </c:pt>
                <c:pt idx="28941" formatCode="m/d/yy\ h:mm;@">
                  <c:v>43119.708333854163</c:v>
                </c:pt>
                <c:pt idx="28942" formatCode="m/d/yy\ h:mm;@">
                  <c:v>43119.718750578701</c:v>
                </c:pt>
                <c:pt idx="28943" formatCode="m/d/yy\ h:mm;@">
                  <c:v>43119.729167303238</c:v>
                </c:pt>
                <c:pt idx="28944" formatCode="m/d/yy\ h:mm;@">
                  <c:v>43119.739584027775</c:v>
                </c:pt>
                <c:pt idx="28945" formatCode="m/d/yy\ h:mm;@">
                  <c:v>43119.750000752312</c:v>
                </c:pt>
                <c:pt idx="28946" formatCode="m/d/yy\ h:mm;@">
                  <c:v>43119.760417476849</c:v>
                </c:pt>
                <c:pt idx="28947" formatCode="m/d/yy\ h:mm;@">
                  <c:v>43119.770834201387</c:v>
                </c:pt>
                <c:pt idx="28948" formatCode="m/d/yy\ h:mm;@">
                  <c:v>43119.781250925924</c:v>
                </c:pt>
                <c:pt idx="28949" formatCode="m/d/yy\ h:mm;@">
                  <c:v>43119.791667650461</c:v>
                </c:pt>
                <c:pt idx="28950" formatCode="m/d/yy\ h:mm;@">
                  <c:v>43119.802084374998</c:v>
                </c:pt>
                <c:pt idx="28951" formatCode="m/d/yy\ h:mm;@">
                  <c:v>43119.812501099535</c:v>
                </c:pt>
                <c:pt idx="28952" formatCode="m/d/yy\ h:mm;@">
                  <c:v>43119.822917824073</c:v>
                </c:pt>
                <c:pt idx="28953" formatCode="m/d/yy\ h:mm;@">
                  <c:v>43119.83333454861</c:v>
                </c:pt>
                <c:pt idx="28954" formatCode="m/d/yy\ h:mm;@">
                  <c:v>43119.843751273147</c:v>
                </c:pt>
                <c:pt idx="28955" formatCode="m/d/yy\ h:mm;@">
                  <c:v>43119.854167997684</c:v>
                </c:pt>
                <c:pt idx="28956" formatCode="m/d/yy\ h:mm;@">
                  <c:v>43119.864584722221</c:v>
                </c:pt>
                <c:pt idx="28957" formatCode="m/d/yy\ h:mm;@">
                  <c:v>43119.875001446759</c:v>
                </c:pt>
                <c:pt idx="28958" formatCode="m/d/yy\ h:mm;@">
                  <c:v>43119.885418171296</c:v>
                </c:pt>
                <c:pt idx="28959" formatCode="m/d/yy\ h:mm;@">
                  <c:v>43119.895834895833</c:v>
                </c:pt>
                <c:pt idx="28960" formatCode="m/d/yy\ h:mm;@">
                  <c:v>43119.90625162037</c:v>
                </c:pt>
                <c:pt idx="28961" formatCode="m/d/yy\ h:mm;@">
                  <c:v>43119.916668344908</c:v>
                </c:pt>
                <c:pt idx="28962" formatCode="m/d/yy\ h:mm;@">
                  <c:v>43119.927085069445</c:v>
                </c:pt>
                <c:pt idx="28963" formatCode="m/d/yy\ h:mm;@">
                  <c:v>43119.937501793982</c:v>
                </c:pt>
                <c:pt idx="28964" formatCode="m/d/yy\ h:mm;@">
                  <c:v>43119.947918518519</c:v>
                </c:pt>
                <c:pt idx="28965" formatCode="m/d/yy\ h:mm;@">
                  <c:v>43119.958335243056</c:v>
                </c:pt>
                <c:pt idx="28966" formatCode="m/d/yy\ h:mm;@">
                  <c:v>43119.968751967594</c:v>
                </c:pt>
                <c:pt idx="28967" formatCode="m/d/yy\ h:mm;@">
                  <c:v>43119.979168692131</c:v>
                </c:pt>
                <c:pt idx="28968" formatCode="m/d/yy\ h:mm;@">
                  <c:v>43119.989585416668</c:v>
                </c:pt>
                <c:pt idx="28969" formatCode="m/d/yy\ h:mm;@">
                  <c:v>43120.000002141205</c:v>
                </c:pt>
                <c:pt idx="28970" formatCode="m/d/yy\ h:mm;@">
                  <c:v>43120.010418865742</c:v>
                </c:pt>
                <c:pt idx="28971" formatCode="m/d/yy\ h:mm;@">
                  <c:v>43120.02083559028</c:v>
                </c:pt>
                <c:pt idx="28972" formatCode="m/d/yy\ h:mm;@">
                  <c:v>43120.031252314817</c:v>
                </c:pt>
                <c:pt idx="28973" formatCode="m/d/yy\ h:mm;@">
                  <c:v>43120.041669039354</c:v>
                </c:pt>
                <c:pt idx="28974" formatCode="m/d/yy\ h:mm;@">
                  <c:v>43120.052085763891</c:v>
                </c:pt>
                <c:pt idx="28975" formatCode="m/d/yy\ h:mm;@">
                  <c:v>43120.062502488428</c:v>
                </c:pt>
                <c:pt idx="28976" formatCode="m/d/yy\ h:mm;@">
                  <c:v>43120.072919212966</c:v>
                </c:pt>
                <c:pt idx="28977" formatCode="m/d/yy\ h:mm;@">
                  <c:v>43120.083335937503</c:v>
                </c:pt>
                <c:pt idx="28978" formatCode="m/d/yy\ h:mm;@">
                  <c:v>43120.09375266204</c:v>
                </c:pt>
                <c:pt idx="28979" formatCode="m/d/yy\ h:mm;@">
                  <c:v>43120.104169386577</c:v>
                </c:pt>
                <c:pt idx="28980" formatCode="m/d/yy\ h:mm;@">
                  <c:v>43120.114586111114</c:v>
                </c:pt>
                <c:pt idx="28981" formatCode="m/d/yy\ h:mm;@">
                  <c:v>43120.125002835652</c:v>
                </c:pt>
                <c:pt idx="28982" formatCode="m/d/yy\ h:mm;@">
                  <c:v>43120.135419560182</c:v>
                </c:pt>
                <c:pt idx="28983" formatCode="m/d/yy\ h:mm;@">
                  <c:v>43120.145836284719</c:v>
                </c:pt>
                <c:pt idx="28984" formatCode="m/d/yy\ h:mm;@">
                  <c:v>43120.156253009256</c:v>
                </c:pt>
                <c:pt idx="28985" formatCode="m/d/yy\ h:mm;@">
                  <c:v>43120.166669733793</c:v>
                </c:pt>
                <c:pt idx="28986" formatCode="m/d/yy\ h:mm;@">
                  <c:v>43120.17708645833</c:v>
                </c:pt>
                <c:pt idx="28987" formatCode="m/d/yy\ h:mm;@">
                  <c:v>43120.187503182868</c:v>
                </c:pt>
                <c:pt idx="28988" formatCode="m/d/yy\ h:mm;@">
                  <c:v>43120.197919907405</c:v>
                </c:pt>
                <c:pt idx="28989" formatCode="m/d/yy\ h:mm;@">
                  <c:v>43120.208336631942</c:v>
                </c:pt>
                <c:pt idx="28990" formatCode="m/d/yy\ h:mm;@">
                  <c:v>43120.218753356479</c:v>
                </c:pt>
                <c:pt idx="28991" formatCode="m/d/yy\ h:mm;@">
                  <c:v>43120.229170081016</c:v>
                </c:pt>
                <c:pt idx="28992" formatCode="m/d/yy\ h:mm;@">
                  <c:v>43120.239586805554</c:v>
                </c:pt>
                <c:pt idx="28993" formatCode="m/d/yy\ h:mm;@">
                  <c:v>43120.250003530091</c:v>
                </c:pt>
                <c:pt idx="28994" formatCode="m/d/yy\ h:mm;@">
                  <c:v>43120.260420254628</c:v>
                </c:pt>
                <c:pt idx="28995" formatCode="m/d/yy\ h:mm;@">
                  <c:v>43120.270836979165</c:v>
                </c:pt>
                <c:pt idx="28996" formatCode="m/d/yy\ h:mm;@">
                  <c:v>43120.281253703703</c:v>
                </c:pt>
                <c:pt idx="28997" formatCode="m/d/yy\ h:mm;@">
                  <c:v>43120.29167042824</c:v>
                </c:pt>
                <c:pt idx="28998" formatCode="m/d/yy\ h:mm;@">
                  <c:v>43120.302087152777</c:v>
                </c:pt>
                <c:pt idx="28999" formatCode="m/d/yy\ h:mm;@">
                  <c:v>43120.312503877314</c:v>
                </c:pt>
                <c:pt idx="29000" formatCode="m/d/yy\ h:mm;@">
                  <c:v>43120.322920601851</c:v>
                </c:pt>
                <c:pt idx="29001" formatCode="m/d/yy\ h:mm;@">
                  <c:v>43120.333337326389</c:v>
                </c:pt>
                <c:pt idx="29002" formatCode="m/d/yy\ h:mm;@">
                  <c:v>43120.343754050926</c:v>
                </c:pt>
                <c:pt idx="29003" formatCode="m/d/yy\ h:mm;@">
                  <c:v>43120.354170775463</c:v>
                </c:pt>
                <c:pt idx="29004" formatCode="m/d/yy\ h:mm;@">
                  <c:v>43120.3645875</c:v>
                </c:pt>
                <c:pt idx="29005" formatCode="m/d/yy\ h:mm;@">
                  <c:v>43120.375004224537</c:v>
                </c:pt>
                <c:pt idx="29006" formatCode="m/d/yy\ h:mm;@">
                  <c:v>43120.385420949075</c:v>
                </c:pt>
                <c:pt idx="29007" formatCode="m/d/yy\ h:mm;@">
                  <c:v>43120.395837673612</c:v>
                </c:pt>
                <c:pt idx="29008" formatCode="m/d/yy\ h:mm;@">
                  <c:v>43120.406254398149</c:v>
                </c:pt>
                <c:pt idx="29009" formatCode="m/d/yy\ h:mm;@">
                  <c:v>43120.416671122686</c:v>
                </c:pt>
                <c:pt idx="29010" formatCode="m/d/yy\ h:mm;@">
                  <c:v>43120.427087847223</c:v>
                </c:pt>
                <c:pt idx="29011" formatCode="m/d/yy\ h:mm;@">
                  <c:v>43120.437504571761</c:v>
                </c:pt>
                <c:pt idx="29012" formatCode="m/d/yy\ h:mm;@">
                  <c:v>43120.447921296298</c:v>
                </c:pt>
                <c:pt idx="29013" formatCode="m/d/yy\ h:mm;@">
                  <c:v>43120.458338020835</c:v>
                </c:pt>
                <c:pt idx="29014" formatCode="m/d/yy\ h:mm;@">
                  <c:v>43120.468754745372</c:v>
                </c:pt>
                <c:pt idx="29015" formatCode="m/d/yy\ h:mm;@">
                  <c:v>43120.479171469909</c:v>
                </c:pt>
                <c:pt idx="29016" formatCode="m/d/yy\ h:mm;@">
                  <c:v>43120.489588194447</c:v>
                </c:pt>
                <c:pt idx="29017" formatCode="m/d/yy\ h:mm;@">
                  <c:v>43120.500004918984</c:v>
                </c:pt>
                <c:pt idx="29018" formatCode="m/d/yy\ h:mm;@">
                  <c:v>43120.510421643521</c:v>
                </c:pt>
                <c:pt idx="29019" formatCode="m/d/yy\ h:mm;@">
                  <c:v>43120.520838368058</c:v>
                </c:pt>
                <c:pt idx="29020" formatCode="m/d/yy\ h:mm;@">
                  <c:v>43120.531255092596</c:v>
                </c:pt>
                <c:pt idx="29021" formatCode="m/d/yy\ h:mm;@">
                  <c:v>43120.541671817133</c:v>
                </c:pt>
                <c:pt idx="29022" formatCode="m/d/yy\ h:mm;@">
                  <c:v>43120.55208854167</c:v>
                </c:pt>
                <c:pt idx="29023" formatCode="m/d/yy\ h:mm;@">
                  <c:v>43120.562505266207</c:v>
                </c:pt>
                <c:pt idx="29024" formatCode="m/d/yy\ h:mm;@">
                  <c:v>43120.572921990744</c:v>
                </c:pt>
                <c:pt idx="29025" formatCode="m/d/yy\ h:mm;@">
                  <c:v>43120.583338715274</c:v>
                </c:pt>
                <c:pt idx="29026" formatCode="m/d/yy\ h:mm;@">
                  <c:v>43120.593755439812</c:v>
                </c:pt>
                <c:pt idx="29027" formatCode="m/d/yy\ h:mm;@">
                  <c:v>43120.604172164349</c:v>
                </c:pt>
                <c:pt idx="29028" formatCode="m/d/yy\ h:mm;@">
                  <c:v>43120.614588888886</c:v>
                </c:pt>
                <c:pt idx="29029" formatCode="m/d/yy\ h:mm;@">
                  <c:v>43120.625</c:v>
                </c:pt>
                <c:pt idx="29030" formatCode="m/d/yy\ h:mm;@">
                  <c:v>43120.635416666664</c:v>
                </c:pt>
                <c:pt idx="29031" formatCode="m/d/yy\ h:mm;@">
                  <c:v>43120.645833333336</c:v>
                </c:pt>
                <c:pt idx="29032" formatCode="m/d/yy\ h:mm;@">
                  <c:v>43120.65625</c:v>
                </c:pt>
                <c:pt idx="29033" formatCode="m/d/yy\ h:mm;@">
                  <c:v>43120.666666666664</c:v>
                </c:pt>
                <c:pt idx="29034" formatCode="m/d/yy\ h:mm;@">
                  <c:v>43120.677083333336</c:v>
                </c:pt>
                <c:pt idx="29035" formatCode="m/d/yy\ h:mm;@">
                  <c:v>43120.6875</c:v>
                </c:pt>
                <c:pt idx="29036" formatCode="m/d/yy\ h:mm;@">
                  <c:v>43120.697916666664</c:v>
                </c:pt>
                <c:pt idx="29037" formatCode="m/d/yy\ h:mm;@">
                  <c:v>43120.708333333336</c:v>
                </c:pt>
                <c:pt idx="29038" formatCode="m/d/yy\ h:mm;@">
                  <c:v>43120.71875</c:v>
                </c:pt>
                <c:pt idx="29039" formatCode="m/d/yy\ h:mm;@">
                  <c:v>43120.729166666664</c:v>
                </c:pt>
                <c:pt idx="29040" formatCode="m/d/yy\ h:mm;@">
                  <c:v>43120.739583333336</c:v>
                </c:pt>
                <c:pt idx="29041" formatCode="m/d/yy\ h:mm;@">
                  <c:v>43120.75</c:v>
                </c:pt>
                <c:pt idx="29042" formatCode="m/d/yy\ h:mm;@">
                  <c:v>43120.760416666664</c:v>
                </c:pt>
                <c:pt idx="29043" formatCode="m/d/yy\ h:mm;@">
                  <c:v>43120.770833333336</c:v>
                </c:pt>
                <c:pt idx="29044" formatCode="m/d/yy\ h:mm;@">
                  <c:v>43120.78125</c:v>
                </c:pt>
                <c:pt idx="29045" formatCode="m/d/yy\ h:mm;@">
                  <c:v>43120.791666666664</c:v>
                </c:pt>
                <c:pt idx="29046" formatCode="m/d/yy\ h:mm;@">
                  <c:v>43120.802083333336</c:v>
                </c:pt>
                <c:pt idx="29047" formatCode="m/d/yy\ h:mm;@">
                  <c:v>43120.8125</c:v>
                </c:pt>
                <c:pt idx="29048" formatCode="m/d/yy\ h:mm;@">
                  <c:v>43120.822916666664</c:v>
                </c:pt>
                <c:pt idx="29049" formatCode="m/d/yy\ h:mm;@">
                  <c:v>43120.833333333336</c:v>
                </c:pt>
                <c:pt idx="29050" formatCode="m/d/yy\ h:mm;@">
                  <c:v>43120.84375</c:v>
                </c:pt>
                <c:pt idx="29051" formatCode="m/d/yy\ h:mm;@">
                  <c:v>43120.854166666664</c:v>
                </c:pt>
                <c:pt idx="29052" formatCode="m/d/yy\ h:mm;@">
                  <c:v>43120.864583333336</c:v>
                </c:pt>
                <c:pt idx="29053" formatCode="m/d/yy\ h:mm;@">
                  <c:v>43120.875</c:v>
                </c:pt>
                <c:pt idx="29054" formatCode="m/d/yy\ h:mm;@">
                  <c:v>43120.885416666664</c:v>
                </c:pt>
                <c:pt idx="29055" formatCode="m/d/yy\ h:mm;@">
                  <c:v>43120.895833333336</c:v>
                </c:pt>
                <c:pt idx="29056" formatCode="m/d/yy\ h:mm;@">
                  <c:v>43120.90625</c:v>
                </c:pt>
                <c:pt idx="29057" formatCode="m/d/yy\ h:mm;@">
                  <c:v>43120.916666666664</c:v>
                </c:pt>
                <c:pt idx="29058" formatCode="m/d/yy\ h:mm;@">
                  <c:v>43120.927083333336</c:v>
                </c:pt>
                <c:pt idx="29059" formatCode="m/d/yy\ h:mm;@">
                  <c:v>43120.9375</c:v>
                </c:pt>
                <c:pt idx="29060" formatCode="m/d/yy\ h:mm;@">
                  <c:v>43120.947916666664</c:v>
                </c:pt>
                <c:pt idx="29061" formatCode="m/d/yy\ h:mm;@">
                  <c:v>43120.958333333336</c:v>
                </c:pt>
                <c:pt idx="29062" formatCode="m/d/yy\ h:mm;@">
                  <c:v>43120.96875</c:v>
                </c:pt>
                <c:pt idx="29063" formatCode="m/d/yy\ h:mm;@">
                  <c:v>43120.979166666664</c:v>
                </c:pt>
                <c:pt idx="29064" formatCode="m/d/yy\ h:mm;@">
                  <c:v>43120.989583333336</c:v>
                </c:pt>
                <c:pt idx="29065" formatCode="m/d/yy\ h:mm;@">
                  <c:v>43121</c:v>
                </c:pt>
                <c:pt idx="29066" formatCode="m/d/yy\ h:mm;@">
                  <c:v>43121.010416666664</c:v>
                </c:pt>
                <c:pt idx="29067" formatCode="m/d/yy\ h:mm;@">
                  <c:v>43121.020833333336</c:v>
                </c:pt>
                <c:pt idx="29068" formatCode="m/d/yy\ h:mm;@">
                  <c:v>43121.03125</c:v>
                </c:pt>
                <c:pt idx="29069" formatCode="m/d/yy\ h:mm;@">
                  <c:v>43121.041666666664</c:v>
                </c:pt>
                <c:pt idx="29070" formatCode="m/d/yy\ h:mm;@">
                  <c:v>43121.052083333336</c:v>
                </c:pt>
                <c:pt idx="29071" formatCode="m/d/yy\ h:mm;@">
                  <c:v>43121.0625</c:v>
                </c:pt>
                <c:pt idx="29072" formatCode="m/d/yy\ h:mm;@">
                  <c:v>43121.072916666664</c:v>
                </c:pt>
                <c:pt idx="29073" formatCode="m/d/yy\ h:mm;@">
                  <c:v>43121.083333333336</c:v>
                </c:pt>
                <c:pt idx="29074" formatCode="m/d/yy\ h:mm;@">
                  <c:v>43121.09375</c:v>
                </c:pt>
                <c:pt idx="29075" formatCode="m/d/yy\ h:mm;@">
                  <c:v>43121.104166666664</c:v>
                </c:pt>
                <c:pt idx="29076" formatCode="m/d/yy\ h:mm;@">
                  <c:v>43121.114583333336</c:v>
                </c:pt>
                <c:pt idx="29077" formatCode="m/d/yy\ h:mm;@">
                  <c:v>43121.125</c:v>
                </c:pt>
                <c:pt idx="29078" formatCode="m/d/yy\ h:mm;@">
                  <c:v>43121.135416666664</c:v>
                </c:pt>
                <c:pt idx="29079" formatCode="m/d/yy\ h:mm;@">
                  <c:v>43121.145833333336</c:v>
                </c:pt>
                <c:pt idx="29080" formatCode="m/d/yy\ h:mm;@">
                  <c:v>43121.15625</c:v>
                </c:pt>
                <c:pt idx="29081" formatCode="m/d/yy\ h:mm;@">
                  <c:v>43121.166666666664</c:v>
                </c:pt>
                <c:pt idx="29082" formatCode="m/d/yy\ h:mm;@">
                  <c:v>43121.177083333336</c:v>
                </c:pt>
                <c:pt idx="29083" formatCode="m/d/yy\ h:mm;@">
                  <c:v>43121.1875</c:v>
                </c:pt>
                <c:pt idx="29084" formatCode="m/d/yy\ h:mm;@">
                  <c:v>43121.197916666664</c:v>
                </c:pt>
                <c:pt idx="29085" formatCode="m/d/yy\ h:mm;@">
                  <c:v>43121.208333333336</c:v>
                </c:pt>
                <c:pt idx="29086" formatCode="m/d/yy\ h:mm;@">
                  <c:v>43121.21875</c:v>
                </c:pt>
                <c:pt idx="29087" formatCode="m/d/yy\ h:mm;@">
                  <c:v>43121.229166666664</c:v>
                </c:pt>
                <c:pt idx="29088" formatCode="m/d/yy\ h:mm;@">
                  <c:v>43121.239583333336</c:v>
                </c:pt>
                <c:pt idx="29089" formatCode="m/d/yy\ h:mm;@">
                  <c:v>43121.25</c:v>
                </c:pt>
                <c:pt idx="29090" formatCode="m/d/yy\ h:mm;@">
                  <c:v>43121.260416666664</c:v>
                </c:pt>
                <c:pt idx="29091" formatCode="m/d/yy\ h:mm;@">
                  <c:v>43121.270833333336</c:v>
                </c:pt>
                <c:pt idx="29092" formatCode="m/d/yy\ h:mm;@">
                  <c:v>43121.28125</c:v>
                </c:pt>
                <c:pt idx="29093" formatCode="m/d/yy\ h:mm;@">
                  <c:v>43121.291666666664</c:v>
                </c:pt>
                <c:pt idx="29094" formatCode="m/d/yy\ h:mm;@">
                  <c:v>43121.302083333336</c:v>
                </c:pt>
                <c:pt idx="29095" formatCode="m/d/yy\ h:mm;@">
                  <c:v>43121.3125</c:v>
                </c:pt>
                <c:pt idx="29096" formatCode="m/d/yy\ h:mm;@">
                  <c:v>43121.322916666664</c:v>
                </c:pt>
                <c:pt idx="29097" formatCode="m/d/yy\ h:mm;@">
                  <c:v>43121.333333333336</c:v>
                </c:pt>
                <c:pt idx="29098" formatCode="m/d/yy\ h:mm;@">
                  <c:v>43121.34375</c:v>
                </c:pt>
                <c:pt idx="29099" formatCode="m/d/yy\ h:mm;@">
                  <c:v>43121.354166666664</c:v>
                </c:pt>
                <c:pt idx="29100" formatCode="m/d/yy\ h:mm;@">
                  <c:v>43121.364583333336</c:v>
                </c:pt>
                <c:pt idx="29101" formatCode="m/d/yy\ h:mm;@">
                  <c:v>43121.375</c:v>
                </c:pt>
                <c:pt idx="29102" formatCode="m/d/yy\ h:mm;@">
                  <c:v>43121.385416666664</c:v>
                </c:pt>
                <c:pt idx="29103" formatCode="m/d/yy\ h:mm;@">
                  <c:v>43121.395833333336</c:v>
                </c:pt>
                <c:pt idx="29104" formatCode="m/d/yy\ h:mm;@">
                  <c:v>43121.40625</c:v>
                </c:pt>
                <c:pt idx="29105" formatCode="m/d/yy\ h:mm;@">
                  <c:v>43121.416666666664</c:v>
                </c:pt>
                <c:pt idx="29106" formatCode="m/d/yy\ h:mm;@">
                  <c:v>43121.427083333336</c:v>
                </c:pt>
                <c:pt idx="29107" formatCode="m/d/yy\ h:mm;@">
                  <c:v>43121.4375</c:v>
                </c:pt>
                <c:pt idx="29108" formatCode="m/d/yy\ h:mm;@">
                  <c:v>43121.447916666664</c:v>
                </c:pt>
                <c:pt idx="29109" formatCode="m/d/yy\ h:mm;@">
                  <c:v>43121.458333333336</c:v>
                </c:pt>
                <c:pt idx="29110" formatCode="m/d/yy\ h:mm;@">
                  <c:v>43121.46875</c:v>
                </c:pt>
                <c:pt idx="29111" formatCode="m/d/yy\ h:mm;@">
                  <c:v>43121.479166666664</c:v>
                </c:pt>
                <c:pt idx="29112" formatCode="m/d/yy\ h:mm;@">
                  <c:v>43121.489583333336</c:v>
                </c:pt>
                <c:pt idx="29113" formatCode="m/d/yy\ h:mm;@">
                  <c:v>43121.5</c:v>
                </c:pt>
                <c:pt idx="29114" formatCode="m/d/yy\ h:mm;@">
                  <c:v>43121.510416666664</c:v>
                </c:pt>
                <c:pt idx="29115" formatCode="m/d/yy\ h:mm;@">
                  <c:v>43121.520833333336</c:v>
                </c:pt>
                <c:pt idx="29116" formatCode="m/d/yy\ h:mm;@">
                  <c:v>43121.53125</c:v>
                </c:pt>
                <c:pt idx="29117" formatCode="m/d/yy\ h:mm;@">
                  <c:v>43121.541666666664</c:v>
                </c:pt>
                <c:pt idx="29118" formatCode="m/d/yy\ h:mm;@">
                  <c:v>43121.552083333336</c:v>
                </c:pt>
                <c:pt idx="29119" formatCode="m/d/yy\ h:mm;@">
                  <c:v>43121.5625</c:v>
                </c:pt>
                <c:pt idx="29120" formatCode="m/d/yy\ h:mm;@">
                  <c:v>43121.572916666664</c:v>
                </c:pt>
                <c:pt idx="29121" formatCode="m/d/yy\ h:mm;@">
                  <c:v>43121.583333333336</c:v>
                </c:pt>
                <c:pt idx="29122" formatCode="m/d/yy\ h:mm;@">
                  <c:v>43121.59375</c:v>
                </c:pt>
                <c:pt idx="29123" formatCode="m/d/yy\ h:mm;@">
                  <c:v>43121.604166666664</c:v>
                </c:pt>
                <c:pt idx="29124" formatCode="m/d/yy\ h:mm;@">
                  <c:v>43121.614583333336</c:v>
                </c:pt>
                <c:pt idx="29125" formatCode="m/d/yy\ h:mm;@">
                  <c:v>43121.625</c:v>
                </c:pt>
                <c:pt idx="29126" formatCode="m/d/yy\ h:mm;@">
                  <c:v>43121.635416666664</c:v>
                </c:pt>
                <c:pt idx="29127" formatCode="m/d/yy\ h:mm;@">
                  <c:v>43121.645833333336</c:v>
                </c:pt>
                <c:pt idx="29128" formatCode="m/d/yy\ h:mm;@">
                  <c:v>43121.65625</c:v>
                </c:pt>
                <c:pt idx="29129" formatCode="m/d/yy\ h:mm;@">
                  <c:v>43121.666666666664</c:v>
                </c:pt>
                <c:pt idx="29130" formatCode="m/d/yy\ h:mm;@">
                  <c:v>43121.677083333336</c:v>
                </c:pt>
                <c:pt idx="29131" formatCode="m/d/yy\ h:mm;@">
                  <c:v>43121.6875</c:v>
                </c:pt>
                <c:pt idx="29132" formatCode="m/d/yy\ h:mm;@">
                  <c:v>43121.697916666664</c:v>
                </c:pt>
                <c:pt idx="29133" formatCode="m/d/yy\ h:mm;@">
                  <c:v>43121.708333333336</c:v>
                </c:pt>
                <c:pt idx="29134" formatCode="m/d/yy\ h:mm;@">
                  <c:v>43121.71875</c:v>
                </c:pt>
                <c:pt idx="29135" formatCode="m/d/yy\ h:mm;@">
                  <c:v>43121.729166666664</c:v>
                </c:pt>
                <c:pt idx="29136" formatCode="m/d/yy\ h:mm;@">
                  <c:v>43121.739583333336</c:v>
                </c:pt>
                <c:pt idx="29137" formatCode="m/d/yy\ h:mm;@">
                  <c:v>43121.75</c:v>
                </c:pt>
                <c:pt idx="29138" formatCode="m/d/yy\ h:mm;@">
                  <c:v>43121.760416666664</c:v>
                </c:pt>
                <c:pt idx="29139" formatCode="m/d/yy\ h:mm;@">
                  <c:v>43121.770833333336</c:v>
                </c:pt>
                <c:pt idx="29140" formatCode="m/d/yy\ h:mm;@">
                  <c:v>43121.78125</c:v>
                </c:pt>
                <c:pt idx="29141" formatCode="m/d/yy\ h:mm;@">
                  <c:v>43121.791666666664</c:v>
                </c:pt>
                <c:pt idx="29142" formatCode="m/d/yy\ h:mm;@">
                  <c:v>43121.802083333336</c:v>
                </c:pt>
                <c:pt idx="29143" formatCode="m/d/yy\ h:mm;@">
                  <c:v>43121.8125</c:v>
                </c:pt>
                <c:pt idx="29144" formatCode="m/d/yy\ h:mm;@">
                  <c:v>43121.822916666664</c:v>
                </c:pt>
                <c:pt idx="29145" formatCode="m/d/yy\ h:mm;@">
                  <c:v>43121.833333333336</c:v>
                </c:pt>
                <c:pt idx="29146" formatCode="m/d/yy\ h:mm;@">
                  <c:v>43121.84375</c:v>
                </c:pt>
                <c:pt idx="29147" formatCode="m/d/yy\ h:mm;@">
                  <c:v>43121.854166666664</c:v>
                </c:pt>
                <c:pt idx="29148" formatCode="m/d/yy\ h:mm;@">
                  <c:v>43121.864583333336</c:v>
                </c:pt>
                <c:pt idx="29149" formatCode="m/d/yy\ h:mm;@">
                  <c:v>43121.875</c:v>
                </c:pt>
                <c:pt idx="29150" formatCode="m/d/yy\ h:mm;@">
                  <c:v>43121.885416666664</c:v>
                </c:pt>
                <c:pt idx="29151" formatCode="m/d/yy\ h:mm;@">
                  <c:v>43121.895833333336</c:v>
                </c:pt>
                <c:pt idx="29152" formatCode="m/d/yy\ h:mm;@">
                  <c:v>43121.90625</c:v>
                </c:pt>
                <c:pt idx="29153" formatCode="m/d/yy\ h:mm;@">
                  <c:v>43121.916666666664</c:v>
                </c:pt>
                <c:pt idx="29154" formatCode="m/d/yy\ h:mm;@">
                  <c:v>43121.927083333336</c:v>
                </c:pt>
                <c:pt idx="29155" formatCode="m/d/yy\ h:mm;@">
                  <c:v>43121.9375</c:v>
                </c:pt>
                <c:pt idx="29156" formatCode="m/d/yy\ h:mm;@">
                  <c:v>43121.947916666664</c:v>
                </c:pt>
                <c:pt idx="29157" formatCode="m/d/yy\ h:mm;@">
                  <c:v>43121.958333333336</c:v>
                </c:pt>
                <c:pt idx="29158" formatCode="m/d/yy\ h:mm;@">
                  <c:v>43121.96875</c:v>
                </c:pt>
                <c:pt idx="29159" formatCode="m/d/yy\ h:mm;@">
                  <c:v>43121.979166666664</c:v>
                </c:pt>
                <c:pt idx="29160" formatCode="m/d/yy\ h:mm;@">
                  <c:v>43121.989583333336</c:v>
                </c:pt>
                <c:pt idx="29161" formatCode="m/d/yy\ h:mm;@">
                  <c:v>43122</c:v>
                </c:pt>
                <c:pt idx="29162" formatCode="m/d/yy\ h:mm;@">
                  <c:v>43122.010416666664</c:v>
                </c:pt>
                <c:pt idx="29163" formatCode="m/d/yy\ h:mm;@">
                  <c:v>43122.020833333336</c:v>
                </c:pt>
                <c:pt idx="29164" formatCode="m/d/yy\ h:mm;@">
                  <c:v>43122.03125</c:v>
                </c:pt>
                <c:pt idx="29165" formatCode="m/d/yy\ h:mm;@">
                  <c:v>43122.041666666664</c:v>
                </c:pt>
                <c:pt idx="29166" formatCode="m/d/yy\ h:mm;@">
                  <c:v>43122.052083333336</c:v>
                </c:pt>
                <c:pt idx="29167" formatCode="m/d/yy\ h:mm;@">
                  <c:v>43122.0625</c:v>
                </c:pt>
                <c:pt idx="29168" formatCode="m/d/yy\ h:mm;@">
                  <c:v>43122.072916666664</c:v>
                </c:pt>
                <c:pt idx="29169" formatCode="m/d/yy\ h:mm;@">
                  <c:v>43122.083333333336</c:v>
                </c:pt>
                <c:pt idx="29170" formatCode="m/d/yy\ h:mm;@">
                  <c:v>43122.09375</c:v>
                </c:pt>
                <c:pt idx="29171" formatCode="m/d/yy\ h:mm;@">
                  <c:v>43122.104166666664</c:v>
                </c:pt>
                <c:pt idx="29172" formatCode="m/d/yy\ h:mm;@">
                  <c:v>43122.114583333336</c:v>
                </c:pt>
                <c:pt idx="29173" formatCode="m/d/yy\ h:mm;@">
                  <c:v>43122.125</c:v>
                </c:pt>
                <c:pt idx="29174" formatCode="m/d/yy\ h:mm;@">
                  <c:v>43122.135416666664</c:v>
                </c:pt>
                <c:pt idx="29175" formatCode="m/d/yy\ h:mm;@">
                  <c:v>43122.145833333336</c:v>
                </c:pt>
                <c:pt idx="29176" formatCode="m/d/yy\ h:mm;@">
                  <c:v>43122.15625</c:v>
                </c:pt>
                <c:pt idx="29177" formatCode="m/d/yy\ h:mm;@">
                  <c:v>43122.166666666664</c:v>
                </c:pt>
                <c:pt idx="29178" formatCode="m/d/yy\ h:mm;@">
                  <c:v>43122.177083333336</c:v>
                </c:pt>
                <c:pt idx="29179" formatCode="m/d/yy\ h:mm;@">
                  <c:v>43122.1875</c:v>
                </c:pt>
                <c:pt idx="29180" formatCode="m/d/yy\ h:mm;@">
                  <c:v>43122.197916666664</c:v>
                </c:pt>
                <c:pt idx="29181" formatCode="m/d/yy\ h:mm;@">
                  <c:v>43122.208333333336</c:v>
                </c:pt>
                <c:pt idx="29182" formatCode="m/d/yy\ h:mm;@">
                  <c:v>43122.21875</c:v>
                </c:pt>
                <c:pt idx="29183" formatCode="m/d/yy\ h:mm;@">
                  <c:v>43122.229166666664</c:v>
                </c:pt>
                <c:pt idx="29184" formatCode="m/d/yy\ h:mm;@">
                  <c:v>43122.239583333336</c:v>
                </c:pt>
                <c:pt idx="29185" formatCode="m/d/yy\ h:mm;@">
                  <c:v>43122.25</c:v>
                </c:pt>
                <c:pt idx="29186" formatCode="m/d/yy\ h:mm;@">
                  <c:v>43122.260416666664</c:v>
                </c:pt>
                <c:pt idx="29187" formatCode="m/d/yy\ h:mm;@">
                  <c:v>43122.270833333336</c:v>
                </c:pt>
                <c:pt idx="29188" formatCode="m/d/yy\ h:mm;@">
                  <c:v>43122.28125</c:v>
                </c:pt>
                <c:pt idx="29189" formatCode="m/d/yy\ h:mm;@">
                  <c:v>43122.291666666664</c:v>
                </c:pt>
                <c:pt idx="29190" formatCode="m/d/yy\ h:mm;@">
                  <c:v>43122.302083333336</c:v>
                </c:pt>
                <c:pt idx="29191" formatCode="m/d/yy\ h:mm;@">
                  <c:v>43122.3125</c:v>
                </c:pt>
                <c:pt idx="29192" formatCode="m/d/yy\ h:mm;@">
                  <c:v>43122.322916666664</c:v>
                </c:pt>
                <c:pt idx="29193" formatCode="m/d/yy\ h:mm;@">
                  <c:v>43122.333333333336</c:v>
                </c:pt>
                <c:pt idx="29194" formatCode="m/d/yy\ h:mm;@">
                  <c:v>43122.34375</c:v>
                </c:pt>
                <c:pt idx="29195" formatCode="m/d/yy\ h:mm;@">
                  <c:v>43122.354166666664</c:v>
                </c:pt>
                <c:pt idx="29196" formatCode="m/d/yy\ h:mm;@">
                  <c:v>43122.364583333336</c:v>
                </c:pt>
                <c:pt idx="29197" formatCode="m/d/yy\ h:mm;@">
                  <c:v>43122.375</c:v>
                </c:pt>
                <c:pt idx="29198" formatCode="m/d/yy\ h:mm;@">
                  <c:v>43122.385416666664</c:v>
                </c:pt>
                <c:pt idx="29199" formatCode="m/d/yy\ h:mm;@">
                  <c:v>43122.395833333336</c:v>
                </c:pt>
                <c:pt idx="29200" formatCode="m/d/yy\ h:mm;@">
                  <c:v>43122.40625</c:v>
                </c:pt>
                <c:pt idx="29201" formatCode="m/d/yy\ h:mm;@">
                  <c:v>43122.416666666664</c:v>
                </c:pt>
                <c:pt idx="29202" formatCode="m/d/yy\ h:mm;@">
                  <c:v>43122.427083333336</c:v>
                </c:pt>
                <c:pt idx="29203" formatCode="m/d/yy\ h:mm;@">
                  <c:v>43122.4375</c:v>
                </c:pt>
                <c:pt idx="29204" formatCode="m/d/yy\ h:mm;@">
                  <c:v>43122.447916666664</c:v>
                </c:pt>
                <c:pt idx="29205" formatCode="m/d/yy\ h:mm;@">
                  <c:v>43122.458333333336</c:v>
                </c:pt>
                <c:pt idx="29206" formatCode="m/d/yy\ h:mm;@">
                  <c:v>43122.46875</c:v>
                </c:pt>
                <c:pt idx="29207" formatCode="m/d/yy\ h:mm;@">
                  <c:v>43122.479166666664</c:v>
                </c:pt>
                <c:pt idx="29208" formatCode="m/d/yy\ h:mm;@">
                  <c:v>43122.489583333336</c:v>
                </c:pt>
                <c:pt idx="29209" formatCode="m/d/yy\ h:mm;@">
                  <c:v>43122.5</c:v>
                </c:pt>
                <c:pt idx="29210" formatCode="m/d/yy\ h:mm;@">
                  <c:v>43122.510416666664</c:v>
                </c:pt>
                <c:pt idx="29211" formatCode="m/d/yy\ h:mm;@">
                  <c:v>43122.520833333336</c:v>
                </c:pt>
                <c:pt idx="29212" formatCode="m/d/yy\ h:mm;@">
                  <c:v>43122.53125</c:v>
                </c:pt>
                <c:pt idx="29213" formatCode="m/d/yy\ h:mm;@">
                  <c:v>43122.541666666664</c:v>
                </c:pt>
                <c:pt idx="29214" formatCode="m/d/yy\ h:mm;@">
                  <c:v>43122.552083333336</c:v>
                </c:pt>
                <c:pt idx="29215" formatCode="m/d/yy\ h:mm;@">
                  <c:v>43122.5625</c:v>
                </c:pt>
                <c:pt idx="29216" formatCode="m/d/yy\ h:mm;@">
                  <c:v>43122.572916666664</c:v>
                </c:pt>
                <c:pt idx="29217" formatCode="m/d/yy\ h:mm;@">
                  <c:v>43122.583333333336</c:v>
                </c:pt>
                <c:pt idx="29218" formatCode="m/d/yy\ h:mm;@">
                  <c:v>43122.59375</c:v>
                </c:pt>
                <c:pt idx="29219" formatCode="m/d/yy\ h:mm;@">
                  <c:v>43122.604166666664</c:v>
                </c:pt>
                <c:pt idx="29220" formatCode="m/d/yy\ h:mm;@">
                  <c:v>43122.614583333336</c:v>
                </c:pt>
                <c:pt idx="29221" formatCode="m/d/yy\ h:mm;@">
                  <c:v>43122.625</c:v>
                </c:pt>
                <c:pt idx="29222" formatCode="m/d/yy\ h:mm;@">
                  <c:v>43122.635416666664</c:v>
                </c:pt>
                <c:pt idx="29223" formatCode="m/d/yy\ h:mm;@">
                  <c:v>43122.645833333336</c:v>
                </c:pt>
                <c:pt idx="29224" formatCode="m/d/yy\ h:mm;@">
                  <c:v>43122.65625</c:v>
                </c:pt>
                <c:pt idx="29225" formatCode="m/d/yy\ h:mm;@">
                  <c:v>43122.666666666664</c:v>
                </c:pt>
                <c:pt idx="29226" formatCode="m/d/yy\ h:mm;@">
                  <c:v>43122.677083333336</c:v>
                </c:pt>
                <c:pt idx="29227" formatCode="m/d/yy\ h:mm;@">
                  <c:v>43122.6875</c:v>
                </c:pt>
                <c:pt idx="29228" formatCode="m/d/yy\ h:mm;@">
                  <c:v>43122.697916666664</c:v>
                </c:pt>
                <c:pt idx="29229" formatCode="m/d/yy\ h:mm;@">
                  <c:v>43122.708333333336</c:v>
                </c:pt>
                <c:pt idx="29230" formatCode="m/d/yy\ h:mm;@">
                  <c:v>43122.71875</c:v>
                </c:pt>
                <c:pt idx="29231" formatCode="m/d/yy\ h:mm;@">
                  <c:v>43122.729166666664</c:v>
                </c:pt>
                <c:pt idx="29232" formatCode="m/d/yy\ h:mm;@">
                  <c:v>43122.739583333336</c:v>
                </c:pt>
                <c:pt idx="29233" formatCode="m/d/yy\ h:mm;@">
                  <c:v>43122.75</c:v>
                </c:pt>
                <c:pt idx="29234" formatCode="m/d/yy\ h:mm;@">
                  <c:v>43122.760416666664</c:v>
                </c:pt>
                <c:pt idx="29235" formatCode="m/d/yy\ h:mm;@">
                  <c:v>43122.770833333336</c:v>
                </c:pt>
                <c:pt idx="29236" formatCode="m/d/yy\ h:mm;@">
                  <c:v>43122.78125</c:v>
                </c:pt>
                <c:pt idx="29237" formatCode="m/d/yy\ h:mm;@">
                  <c:v>43122.791666666664</c:v>
                </c:pt>
                <c:pt idx="29238" formatCode="m/d/yy\ h:mm;@">
                  <c:v>43122.802083333336</c:v>
                </c:pt>
                <c:pt idx="29239" formatCode="m/d/yy\ h:mm;@">
                  <c:v>43122.8125</c:v>
                </c:pt>
                <c:pt idx="29240" formatCode="m/d/yy\ h:mm;@">
                  <c:v>43122.822916666664</c:v>
                </c:pt>
                <c:pt idx="29241" formatCode="m/d/yy\ h:mm;@">
                  <c:v>43122.833333333336</c:v>
                </c:pt>
                <c:pt idx="29242" formatCode="m/d/yy\ h:mm;@">
                  <c:v>43122.84375</c:v>
                </c:pt>
                <c:pt idx="29243" formatCode="m/d/yy\ h:mm;@">
                  <c:v>43122.854166666664</c:v>
                </c:pt>
                <c:pt idx="29244" formatCode="m/d/yy\ h:mm;@">
                  <c:v>43122.864583333336</c:v>
                </c:pt>
                <c:pt idx="29245" formatCode="m/d/yy\ h:mm;@">
                  <c:v>43122.875</c:v>
                </c:pt>
                <c:pt idx="29246" formatCode="m/d/yy\ h:mm;@">
                  <c:v>43122.885416666664</c:v>
                </c:pt>
                <c:pt idx="29247" formatCode="m/d/yy\ h:mm;@">
                  <c:v>43122.895833333336</c:v>
                </c:pt>
                <c:pt idx="29248" formatCode="m/d/yy\ h:mm;@">
                  <c:v>43122.90625</c:v>
                </c:pt>
                <c:pt idx="29249" formatCode="m/d/yy\ h:mm;@">
                  <c:v>43122.916666666664</c:v>
                </c:pt>
                <c:pt idx="29250" formatCode="m/d/yy\ h:mm;@">
                  <c:v>43122.927083333336</c:v>
                </c:pt>
                <c:pt idx="29251" formatCode="m/d/yy\ h:mm;@">
                  <c:v>43122.9375</c:v>
                </c:pt>
                <c:pt idx="29252" formatCode="m/d/yy\ h:mm;@">
                  <c:v>43122.947916666664</c:v>
                </c:pt>
                <c:pt idx="29253" formatCode="m/d/yy\ h:mm;@">
                  <c:v>43122.958333333336</c:v>
                </c:pt>
                <c:pt idx="29254" formatCode="m/d/yy\ h:mm;@">
                  <c:v>43122.96875</c:v>
                </c:pt>
                <c:pt idx="29255" formatCode="m/d/yy\ h:mm;@">
                  <c:v>43122.979166666664</c:v>
                </c:pt>
                <c:pt idx="29256" formatCode="m/d/yy\ h:mm;@">
                  <c:v>43122.989583333336</c:v>
                </c:pt>
                <c:pt idx="29257" formatCode="m/d/yy\ h:mm;@">
                  <c:v>43123</c:v>
                </c:pt>
                <c:pt idx="29258" formatCode="m/d/yy\ h:mm;@">
                  <c:v>43123.010416666664</c:v>
                </c:pt>
                <c:pt idx="29259" formatCode="m/d/yy\ h:mm;@">
                  <c:v>43123.020833333336</c:v>
                </c:pt>
                <c:pt idx="29260" formatCode="m/d/yy\ h:mm;@">
                  <c:v>43123.03125</c:v>
                </c:pt>
                <c:pt idx="29261" formatCode="m/d/yy\ h:mm;@">
                  <c:v>43123.041666666664</c:v>
                </c:pt>
                <c:pt idx="29262" formatCode="m/d/yy\ h:mm;@">
                  <c:v>43123.052083333336</c:v>
                </c:pt>
                <c:pt idx="29263" formatCode="m/d/yy\ h:mm;@">
                  <c:v>43123.0625</c:v>
                </c:pt>
                <c:pt idx="29264" formatCode="m/d/yy\ h:mm;@">
                  <c:v>43123.072916666664</c:v>
                </c:pt>
                <c:pt idx="29265" formatCode="m/d/yy\ h:mm;@">
                  <c:v>43123.083333333336</c:v>
                </c:pt>
                <c:pt idx="29266" formatCode="m/d/yy\ h:mm;@">
                  <c:v>43123.09375</c:v>
                </c:pt>
                <c:pt idx="29267" formatCode="m/d/yy\ h:mm;@">
                  <c:v>43123.104166666664</c:v>
                </c:pt>
                <c:pt idx="29268" formatCode="m/d/yy\ h:mm;@">
                  <c:v>43123.114583333336</c:v>
                </c:pt>
                <c:pt idx="29269" formatCode="m/d/yy\ h:mm;@">
                  <c:v>43123.125</c:v>
                </c:pt>
                <c:pt idx="29270" formatCode="m/d/yy\ h:mm;@">
                  <c:v>43123.135416666664</c:v>
                </c:pt>
                <c:pt idx="29271" formatCode="m/d/yy\ h:mm;@">
                  <c:v>43123.145833333336</c:v>
                </c:pt>
                <c:pt idx="29272" formatCode="m/d/yy\ h:mm;@">
                  <c:v>43123.15625</c:v>
                </c:pt>
                <c:pt idx="29273" formatCode="m/d/yy\ h:mm;@">
                  <c:v>43123.166666666664</c:v>
                </c:pt>
                <c:pt idx="29274" formatCode="m/d/yy\ h:mm;@">
                  <c:v>43123.177083333336</c:v>
                </c:pt>
                <c:pt idx="29275" formatCode="m/d/yy\ h:mm;@">
                  <c:v>43123.1875</c:v>
                </c:pt>
                <c:pt idx="29276" formatCode="m/d/yy\ h:mm;@">
                  <c:v>43123.197916666664</c:v>
                </c:pt>
                <c:pt idx="29277" formatCode="m/d/yy\ h:mm;@">
                  <c:v>43123.208333333336</c:v>
                </c:pt>
                <c:pt idx="29278" formatCode="m/d/yy\ h:mm;@">
                  <c:v>43123.21875</c:v>
                </c:pt>
                <c:pt idx="29279" formatCode="m/d/yy\ h:mm;@">
                  <c:v>43123.229166666664</c:v>
                </c:pt>
                <c:pt idx="29280" formatCode="m/d/yy\ h:mm;@">
                  <c:v>43123.239583333336</c:v>
                </c:pt>
                <c:pt idx="29281" formatCode="m/d/yy\ h:mm;@">
                  <c:v>43123.25</c:v>
                </c:pt>
                <c:pt idx="29282" formatCode="m/d/yy\ h:mm;@">
                  <c:v>43123.260416666664</c:v>
                </c:pt>
                <c:pt idx="29283" formatCode="m/d/yy\ h:mm;@">
                  <c:v>43123.270833333336</c:v>
                </c:pt>
                <c:pt idx="29284" formatCode="m/d/yy\ h:mm;@">
                  <c:v>43123.28125</c:v>
                </c:pt>
                <c:pt idx="29285" formatCode="m/d/yy\ h:mm;@">
                  <c:v>43123.291666666664</c:v>
                </c:pt>
                <c:pt idx="29286" formatCode="m/d/yy\ h:mm;@">
                  <c:v>43123.302083333336</c:v>
                </c:pt>
                <c:pt idx="29287" formatCode="m/d/yy\ h:mm;@">
                  <c:v>43123.3125</c:v>
                </c:pt>
                <c:pt idx="29288" formatCode="m/d/yy\ h:mm;@">
                  <c:v>43123.322916666664</c:v>
                </c:pt>
                <c:pt idx="29289" formatCode="m/d/yy\ h:mm;@">
                  <c:v>43123.333333333336</c:v>
                </c:pt>
                <c:pt idx="29290" formatCode="m/d/yy\ h:mm;@">
                  <c:v>43123.34375</c:v>
                </c:pt>
                <c:pt idx="29291" formatCode="m/d/yy\ h:mm;@">
                  <c:v>43123.354166666664</c:v>
                </c:pt>
                <c:pt idx="29292" formatCode="m/d/yy\ h:mm;@">
                  <c:v>43123.364583333336</c:v>
                </c:pt>
                <c:pt idx="29293" formatCode="m/d/yy\ h:mm;@">
                  <c:v>43123.375</c:v>
                </c:pt>
                <c:pt idx="29294" formatCode="m/d/yy\ h:mm;@">
                  <c:v>43123.385416666664</c:v>
                </c:pt>
                <c:pt idx="29295" formatCode="m/d/yy\ h:mm;@">
                  <c:v>43123.395833333336</c:v>
                </c:pt>
                <c:pt idx="29296" formatCode="m/d/yy\ h:mm;@">
                  <c:v>43123.40625</c:v>
                </c:pt>
                <c:pt idx="29297" formatCode="m/d/yy\ h:mm;@">
                  <c:v>43123.416666666664</c:v>
                </c:pt>
                <c:pt idx="29298" formatCode="m/d/yy\ h:mm;@">
                  <c:v>43123.427083333336</c:v>
                </c:pt>
                <c:pt idx="29299" formatCode="m/d/yy\ h:mm;@">
                  <c:v>43123.4375</c:v>
                </c:pt>
                <c:pt idx="29300" formatCode="m/d/yy\ h:mm;@">
                  <c:v>43123.447916666664</c:v>
                </c:pt>
                <c:pt idx="29301" formatCode="m/d/yy\ h:mm;@">
                  <c:v>43123.458333333336</c:v>
                </c:pt>
                <c:pt idx="29302" formatCode="m/d/yy\ h:mm;@">
                  <c:v>43123.46875</c:v>
                </c:pt>
                <c:pt idx="29303" formatCode="m/d/yy\ h:mm;@">
                  <c:v>43123.479166666664</c:v>
                </c:pt>
                <c:pt idx="29304" formatCode="m/d/yy\ h:mm;@">
                  <c:v>43123.489583333336</c:v>
                </c:pt>
                <c:pt idx="29305" formatCode="m/d/yy\ h:mm;@">
                  <c:v>43123.5</c:v>
                </c:pt>
                <c:pt idx="29306" formatCode="m/d/yy\ h:mm;@">
                  <c:v>43123.510416666664</c:v>
                </c:pt>
                <c:pt idx="29307" formatCode="m/d/yy\ h:mm;@">
                  <c:v>43123.520833333336</c:v>
                </c:pt>
                <c:pt idx="29308" formatCode="m/d/yy\ h:mm;@">
                  <c:v>43123.53125</c:v>
                </c:pt>
                <c:pt idx="29309" formatCode="m/d/yy\ h:mm;@">
                  <c:v>43123.541666666664</c:v>
                </c:pt>
                <c:pt idx="29310" formatCode="m/d/yy\ h:mm;@">
                  <c:v>43123.552083333336</c:v>
                </c:pt>
                <c:pt idx="29311" formatCode="m/d/yy\ h:mm;@">
                  <c:v>43123.5625</c:v>
                </c:pt>
                <c:pt idx="29312" formatCode="m/d/yy\ h:mm;@">
                  <c:v>43123.572916666664</c:v>
                </c:pt>
                <c:pt idx="29313" formatCode="m/d/yy\ h:mm;@">
                  <c:v>43123.583333333336</c:v>
                </c:pt>
                <c:pt idx="29314" formatCode="m/d/yy\ h:mm;@">
                  <c:v>43123.59375</c:v>
                </c:pt>
                <c:pt idx="29315" formatCode="m/d/yy\ h:mm;@">
                  <c:v>43123.604166666664</c:v>
                </c:pt>
                <c:pt idx="29316" formatCode="m/d/yy\ h:mm;@">
                  <c:v>43123.614583333336</c:v>
                </c:pt>
                <c:pt idx="29317" formatCode="m/d/yy\ h:mm;@">
                  <c:v>43123.625</c:v>
                </c:pt>
                <c:pt idx="29318" formatCode="m/d/yy\ h:mm;@">
                  <c:v>43123.635416666664</c:v>
                </c:pt>
                <c:pt idx="29319" formatCode="m/d/yy\ h:mm;@">
                  <c:v>43123.645833333336</c:v>
                </c:pt>
                <c:pt idx="29320" formatCode="m/d/yy\ h:mm;@">
                  <c:v>43123.65625</c:v>
                </c:pt>
                <c:pt idx="29321" formatCode="m/d/yy\ h:mm;@">
                  <c:v>43123.666666666664</c:v>
                </c:pt>
                <c:pt idx="29322" formatCode="m/d/yy\ h:mm;@">
                  <c:v>43123.677083333336</c:v>
                </c:pt>
                <c:pt idx="29323" formatCode="m/d/yy\ h:mm;@">
                  <c:v>43123.6875</c:v>
                </c:pt>
                <c:pt idx="29324" formatCode="m/d/yy\ h:mm;@">
                  <c:v>43123.697916666664</c:v>
                </c:pt>
                <c:pt idx="29325" formatCode="m/d/yy\ h:mm;@">
                  <c:v>43123.708333333336</c:v>
                </c:pt>
                <c:pt idx="29326" formatCode="m/d/yy\ h:mm;@">
                  <c:v>43123.71875</c:v>
                </c:pt>
                <c:pt idx="29327" formatCode="m/d/yy\ h:mm;@">
                  <c:v>43123.729166666664</c:v>
                </c:pt>
                <c:pt idx="29328" formatCode="m/d/yy\ h:mm;@">
                  <c:v>43123.739583333336</c:v>
                </c:pt>
                <c:pt idx="29329" formatCode="m/d/yy\ h:mm;@">
                  <c:v>43123.75</c:v>
                </c:pt>
                <c:pt idx="29330" formatCode="m/d/yy\ h:mm;@">
                  <c:v>43123.760416666664</c:v>
                </c:pt>
                <c:pt idx="29331" formatCode="m/d/yy\ h:mm;@">
                  <c:v>43123.770833333336</c:v>
                </c:pt>
                <c:pt idx="29332" formatCode="m/d/yy\ h:mm;@">
                  <c:v>43123.78125</c:v>
                </c:pt>
                <c:pt idx="29333" formatCode="m/d/yy\ h:mm;@">
                  <c:v>43123.791666666664</c:v>
                </c:pt>
                <c:pt idx="29334" formatCode="m/d/yy\ h:mm;@">
                  <c:v>43123.802083333336</c:v>
                </c:pt>
                <c:pt idx="29335" formatCode="m/d/yy\ h:mm;@">
                  <c:v>43123.8125</c:v>
                </c:pt>
                <c:pt idx="29336" formatCode="m/d/yy\ h:mm;@">
                  <c:v>43123.822916956022</c:v>
                </c:pt>
                <c:pt idx="29337" formatCode="m/d/yy\ h:mm;@">
                  <c:v>43123.833333680559</c:v>
                </c:pt>
                <c:pt idx="29338" formatCode="m/d/yy\ h:mm;@">
                  <c:v>43123.843750405096</c:v>
                </c:pt>
                <c:pt idx="29339" formatCode="m/d/yy\ h:mm;@">
                  <c:v>43123.854167129626</c:v>
                </c:pt>
                <c:pt idx="29340" formatCode="m/d/yy\ h:mm;@">
                  <c:v>43123.864583854163</c:v>
                </c:pt>
                <c:pt idx="29341" formatCode="m/d/yy\ h:mm;@">
                  <c:v>43123.875000578701</c:v>
                </c:pt>
                <c:pt idx="29342" formatCode="m/d/yy\ h:mm;@">
                  <c:v>43123.885417303238</c:v>
                </c:pt>
                <c:pt idx="29343" formatCode="m/d/yy\ h:mm;@">
                  <c:v>43123.895834027775</c:v>
                </c:pt>
                <c:pt idx="29344" formatCode="m/d/yy\ h:mm;@">
                  <c:v>43123.906250752312</c:v>
                </c:pt>
                <c:pt idx="29345" formatCode="m/d/yy\ h:mm;@">
                  <c:v>43123.916667476849</c:v>
                </c:pt>
                <c:pt idx="29346" formatCode="m/d/yy\ h:mm;@">
                  <c:v>43123.927084201387</c:v>
                </c:pt>
                <c:pt idx="29347" formatCode="m/d/yy\ h:mm;@">
                  <c:v>43123.937500925924</c:v>
                </c:pt>
                <c:pt idx="29348" formatCode="m/d/yy\ h:mm;@">
                  <c:v>43123.947917650461</c:v>
                </c:pt>
                <c:pt idx="29349" formatCode="m/d/yy\ h:mm;@">
                  <c:v>43123.958334374998</c:v>
                </c:pt>
                <c:pt idx="29350" formatCode="m/d/yy\ h:mm;@">
                  <c:v>43123.968751099535</c:v>
                </c:pt>
                <c:pt idx="29351" formatCode="m/d/yy\ h:mm;@">
                  <c:v>43123.979167824073</c:v>
                </c:pt>
                <c:pt idx="29352" formatCode="m/d/yy\ h:mm;@">
                  <c:v>43123.98958454861</c:v>
                </c:pt>
                <c:pt idx="29353" formatCode="m/d/yy\ h:mm;@">
                  <c:v>43124.000001273147</c:v>
                </c:pt>
                <c:pt idx="29354" formatCode="m/d/yy\ h:mm;@">
                  <c:v>43124.010417997684</c:v>
                </c:pt>
                <c:pt idx="29355" formatCode="m/d/yy\ h:mm;@">
                  <c:v>43124.020834722221</c:v>
                </c:pt>
                <c:pt idx="29356" formatCode="m/d/yy\ h:mm;@">
                  <c:v>43124.031251446759</c:v>
                </c:pt>
                <c:pt idx="29357" formatCode="m/d/yy\ h:mm;@">
                  <c:v>43124.041668171296</c:v>
                </c:pt>
                <c:pt idx="29358" formatCode="m/d/yy\ h:mm;@">
                  <c:v>43124.052084895833</c:v>
                </c:pt>
                <c:pt idx="29359" formatCode="m/d/yy\ h:mm;@">
                  <c:v>43124.06250162037</c:v>
                </c:pt>
                <c:pt idx="29360" formatCode="m/d/yy\ h:mm;@">
                  <c:v>43124.072918344908</c:v>
                </c:pt>
                <c:pt idx="29361" formatCode="m/d/yy\ h:mm;@">
                  <c:v>43124.083335069445</c:v>
                </c:pt>
                <c:pt idx="29362" formatCode="m/d/yy\ h:mm;@">
                  <c:v>43124.093751793982</c:v>
                </c:pt>
                <c:pt idx="29363" formatCode="m/d/yy\ h:mm;@">
                  <c:v>43124.104168518519</c:v>
                </c:pt>
                <c:pt idx="29364" formatCode="m/d/yy\ h:mm;@">
                  <c:v>43124.114585243056</c:v>
                </c:pt>
                <c:pt idx="29365" formatCode="m/d/yy\ h:mm;@">
                  <c:v>43124.125001967594</c:v>
                </c:pt>
                <c:pt idx="29366" formatCode="m/d/yy\ h:mm;@">
                  <c:v>43124.135418692131</c:v>
                </c:pt>
                <c:pt idx="29367" formatCode="m/d/yy\ h:mm;@">
                  <c:v>43124.145835416668</c:v>
                </c:pt>
                <c:pt idx="29368" formatCode="m/d/yy\ h:mm;@">
                  <c:v>43124.156252141205</c:v>
                </c:pt>
                <c:pt idx="29369" formatCode="m/d/yy\ h:mm;@">
                  <c:v>43124.166668865742</c:v>
                </c:pt>
                <c:pt idx="29370" formatCode="m/d/yy\ h:mm;@">
                  <c:v>43124.17708559028</c:v>
                </c:pt>
                <c:pt idx="29371" formatCode="m/d/yy\ h:mm;@">
                  <c:v>43124.187502314817</c:v>
                </c:pt>
                <c:pt idx="29372" formatCode="m/d/yy\ h:mm;@">
                  <c:v>43124.197919039354</c:v>
                </c:pt>
                <c:pt idx="29373" formatCode="m/d/yy\ h:mm;@">
                  <c:v>43124.208335763891</c:v>
                </c:pt>
                <c:pt idx="29374" formatCode="m/d/yy\ h:mm;@">
                  <c:v>43124.218752488428</c:v>
                </c:pt>
                <c:pt idx="29375" formatCode="m/d/yy\ h:mm;@">
                  <c:v>43124.229169212966</c:v>
                </c:pt>
                <c:pt idx="29376" formatCode="m/d/yy\ h:mm;@">
                  <c:v>43124.239585937503</c:v>
                </c:pt>
                <c:pt idx="29377" formatCode="m/d/yy\ h:mm;@">
                  <c:v>43124.25000266204</c:v>
                </c:pt>
                <c:pt idx="29378" formatCode="m/d/yy\ h:mm;@">
                  <c:v>43124.260419386577</c:v>
                </c:pt>
                <c:pt idx="29379" formatCode="m/d/yy\ h:mm;@">
                  <c:v>43124.270836111114</c:v>
                </c:pt>
                <c:pt idx="29380" formatCode="m/d/yy\ h:mm;@">
                  <c:v>43124.281252835652</c:v>
                </c:pt>
                <c:pt idx="29381" formatCode="m/d/yy\ h:mm;@">
                  <c:v>43124.291669560182</c:v>
                </c:pt>
                <c:pt idx="29382" formatCode="m/d/yy\ h:mm;@">
                  <c:v>43124.302086284719</c:v>
                </c:pt>
                <c:pt idx="29383" formatCode="m/d/yy\ h:mm;@">
                  <c:v>43124.312503009256</c:v>
                </c:pt>
                <c:pt idx="29384" formatCode="m/d/yy\ h:mm;@">
                  <c:v>43124.322919733793</c:v>
                </c:pt>
                <c:pt idx="29385" formatCode="m/d/yy\ h:mm;@">
                  <c:v>43124.33333645833</c:v>
                </c:pt>
                <c:pt idx="29386" formatCode="m/d/yy\ h:mm;@">
                  <c:v>43124.343753182868</c:v>
                </c:pt>
                <c:pt idx="29387" formatCode="m/d/yy\ h:mm;@">
                  <c:v>43124.354169907405</c:v>
                </c:pt>
                <c:pt idx="29388" formatCode="m/d/yy\ h:mm;@">
                  <c:v>43124.364586631942</c:v>
                </c:pt>
                <c:pt idx="29389" formatCode="m/d/yy\ h:mm;@">
                  <c:v>43124.375003356479</c:v>
                </c:pt>
                <c:pt idx="29390" formatCode="m/d/yy\ h:mm;@">
                  <c:v>43124.385420081016</c:v>
                </c:pt>
                <c:pt idx="29391" formatCode="m/d/yy\ h:mm;@">
                  <c:v>43124.395836747688</c:v>
                </c:pt>
                <c:pt idx="29392" formatCode="m/d/yy\ h:mm;@">
                  <c:v>43124.406253472225</c:v>
                </c:pt>
                <c:pt idx="29393" formatCode="m/d/yy\ h:mm;@">
                  <c:v>43124.416670196762</c:v>
                </c:pt>
                <c:pt idx="29394" formatCode="m/d/yy\ h:mm;@">
                  <c:v>43124.4270869213</c:v>
                </c:pt>
                <c:pt idx="29395" formatCode="m/d/yy\ h:mm;@">
                  <c:v>43124.437503645837</c:v>
                </c:pt>
                <c:pt idx="29396" formatCode="m/d/yy\ h:mm;@">
                  <c:v>43124.447920370367</c:v>
                </c:pt>
                <c:pt idx="29397" formatCode="m/d/yy\ h:mm;@">
                  <c:v>43124.458337094904</c:v>
                </c:pt>
                <c:pt idx="29398" formatCode="m/d/yy\ h:mm;@">
                  <c:v>43124.46875</c:v>
                </c:pt>
                <c:pt idx="29399" formatCode="m/d/yy\ h:mm;@">
                  <c:v>43124.479166666664</c:v>
                </c:pt>
                <c:pt idx="29400" formatCode="m/d/yy\ h:mm;@">
                  <c:v>43124.489583333336</c:v>
                </c:pt>
                <c:pt idx="29401" formatCode="m/d/yy\ h:mm;@">
                  <c:v>43124.5</c:v>
                </c:pt>
                <c:pt idx="29402" formatCode="m/d/yy\ h:mm;@">
                  <c:v>43124.510416666664</c:v>
                </c:pt>
                <c:pt idx="29403" formatCode="m/d/yy\ h:mm;@">
                  <c:v>43124.520833333336</c:v>
                </c:pt>
                <c:pt idx="29404" formatCode="m/d/yy\ h:mm;@">
                  <c:v>43124.53125</c:v>
                </c:pt>
                <c:pt idx="29405" formatCode="m/d/yy\ h:mm;@">
                  <c:v>43124.541666666664</c:v>
                </c:pt>
                <c:pt idx="29406" formatCode="m/d/yy\ h:mm;@">
                  <c:v>43124.552083333336</c:v>
                </c:pt>
                <c:pt idx="29407" formatCode="m/d/yy\ h:mm;@">
                  <c:v>43124.5625</c:v>
                </c:pt>
                <c:pt idx="29408" formatCode="m/d/yy\ h:mm;@">
                  <c:v>43124.572916666664</c:v>
                </c:pt>
                <c:pt idx="29409" formatCode="m/d/yy\ h:mm;@">
                  <c:v>43124.583333333336</c:v>
                </c:pt>
                <c:pt idx="29410" formatCode="m/d/yy\ h:mm;@">
                  <c:v>43124.59375</c:v>
                </c:pt>
                <c:pt idx="29411" formatCode="m/d/yy\ h:mm;@">
                  <c:v>43124.604166666664</c:v>
                </c:pt>
                <c:pt idx="29412" formatCode="m/d/yy\ h:mm;@">
                  <c:v>43124.614583333336</c:v>
                </c:pt>
                <c:pt idx="29413" formatCode="m/d/yy\ h:mm;@">
                  <c:v>43124.625</c:v>
                </c:pt>
                <c:pt idx="29414" formatCode="m/d/yy\ h:mm;@">
                  <c:v>43124.635416666664</c:v>
                </c:pt>
                <c:pt idx="29415" formatCode="m/d/yy\ h:mm;@">
                  <c:v>43124.645833333336</c:v>
                </c:pt>
                <c:pt idx="29416" formatCode="m/d/yy\ h:mm;@">
                  <c:v>43124.65625</c:v>
                </c:pt>
                <c:pt idx="29417" formatCode="m/d/yy\ h:mm;@">
                  <c:v>43124.666666666664</c:v>
                </c:pt>
                <c:pt idx="29418" formatCode="m/d/yy\ h:mm;@">
                  <c:v>43124.677083333336</c:v>
                </c:pt>
                <c:pt idx="29419" formatCode="m/d/yy\ h:mm;@">
                  <c:v>43124.6875</c:v>
                </c:pt>
                <c:pt idx="29420" formatCode="m/d/yy\ h:mm;@">
                  <c:v>43124.697916666664</c:v>
                </c:pt>
                <c:pt idx="29421" formatCode="m/d/yy\ h:mm;@">
                  <c:v>43124.708333333336</c:v>
                </c:pt>
                <c:pt idx="29422" formatCode="m/d/yy\ h:mm;@">
                  <c:v>43124.71875</c:v>
                </c:pt>
                <c:pt idx="29423" formatCode="m/d/yy\ h:mm;@">
                  <c:v>43124.729166666664</c:v>
                </c:pt>
                <c:pt idx="29424" formatCode="m/d/yy\ h:mm;@">
                  <c:v>43124.739583333336</c:v>
                </c:pt>
                <c:pt idx="29425" formatCode="m/d/yy\ h:mm;@">
                  <c:v>43124.75</c:v>
                </c:pt>
                <c:pt idx="29426" formatCode="m/d/yy\ h:mm;@">
                  <c:v>43124.760416666664</c:v>
                </c:pt>
                <c:pt idx="29427" formatCode="m/d/yy\ h:mm;@">
                  <c:v>43124.770833333336</c:v>
                </c:pt>
                <c:pt idx="29428" formatCode="m/d/yy\ h:mm;@">
                  <c:v>43124.78125</c:v>
                </c:pt>
                <c:pt idx="29429" formatCode="m/d/yy\ h:mm;@">
                  <c:v>43124.791666666664</c:v>
                </c:pt>
                <c:pt idx="29430" formatCode="m/d/yy\ h:mm;@">
                  <c:v>43124.802083333336</c:v>
                </c:pt>
                <c:pt idx="29431" formatCode="m/d/yy\ h:mm;@">
                  <c:v>43124.8125</c:v>
                </c:pt>
                <c:pt idx="29432" formatCode="m/d/yy\ h:mm;@">
                  <c:v>43124.822916666664</c:v>
                </c:pt>
                <c:pt idx="29433" formatCode="m/d/yy\ h:mm;@">
                  <c:v>43124.833333333336</c:v>
                </c:pt>
                <c:pt idx="29434" formatCode="m/d/yy\ h:mm;@">
                  <c:v>43124.84375</c:v>
                </c:pt>
                <c:pt idx="29435" formatCode="m/d/yy\ h:mm;@">
                  <c:v>43124.854166666664</c:v>
                </c:pt>
                <c:pt idx="29436" formatCode="m/d/yy\ h:mm;@">
                  <c:v>43124.864583333336</c:v>
                </c:pt>
                <c:pt idx="29437" formatCode="m/d/yy\ h:mm;@">
                  <c:v>43124.875</c:v>
                </c:pt>
                <c:pt idx="29438" formatCode="m/d/yy\ h:mm;@">
                  <c:v>43124.885416666664</c:v>
                </c:pt>
                <c:pt idx="29439" formatCode="m/d/yy\ h:mm;@">
                  <c:v>43124.895833333336</c:v>
                </c:pt>
                <c:pt idx="29440" formatCode="m/d/yy\ h:mm;@">
                  <c:v>43124.90625</c:v>
                </c:pt>
                <c:pt idx="29441" formatCode="m/d/yy\ h:mm;@">
                  <c:v>43124.916666666664</c:v>
                </c:pt>
                <c:pt idx="29442" formatCode="m/d/yy\ h:mm;@">
                  <c:v>43124.927083333336</c:v>
                </c:pt>
                <c:pt idx="29443" formatCode="m/d/yy\ h:mm;@">
                  <c:v>43124.9375</c:v>
                </c:pt>
                <c:pt idx="29444" formatCode="m/d/yy\ h:mm;@">
                  <c:v>43124.947916666664</c:v>
                </c:pt>
                <c:pt idx="29445" formatCode="m/d/yy\ h:mm;@">
                  <c:v>43124.958333333336</c:v>
                </c:pt>
                <c:pt idx="29446" formatCode="m/d/yy\ h:mm;@">
                  <c:v>43124.96875</c:v>
                </c:pt>
                <c:pt idx="29447" formatCode="m/d/yy\ h:mm;@">
                  <c:v>43124.979166666664</c:v>
                </c:pt>
                <c:pt idx="29448" formatCode="m/d/yy\ h:mm;@">
                  <c:v>43124.989583333336</c:v>
                </c:pt>
                <c:pt idx="29449" formatCode="m/d/yy\ h:mm;@">
                  <c:v>43125</c:v>
                </c:pt>
                <c:pt idx="29450" formatCode="m/d/yy\ h:mm;@">
                  <c:v>43125.010416666664</c:v>
                </c:pt>
                <c:pt idx="29451" formatCode="m/d/yy\ h:mm;@">
                  <c:v>43125.020833333336</c:v>
                </c:pt>
                <c:pt idx="29452" formatCode="m/d/yy\ h:mm;@">
                  <c:v>43125.03125</c:v>
                </c:pt>
                <c:pt idx="29453" formatCode="m/d/yy\ h:mm;@">
                  <c:v>43125.041666666664</c:v>
                </c:pt>
                <c:pt idx="29454" formatCode="m/d/yy\ h:mm;@">
                  <c:v>43125.052083333336</c:v>
                </c:pt>
                <c:pt idx="29455" formatCode="m/d/yy\ h:mm;@">
                  <c:v>43125.0625</c:v>
                </c:pt>
                <c:pt idx="29456" formatCode="m/d/yy\ h:mm;@">
                  <c:v>43125.072916666664</c:v>
                </c:pt>
                <c:pt idx="29457" formatCode="m/d/yy\ h:mm;@">
                  <c:v>43125.083333333336</c:v>
                </c:pt>
                <c:pt idx="29458" formatCode="m/d/yy\ h:mm;@">
                  <c:v>43125.09375</c:v>
                </c:pt>
                <c:pt idx="29459" formatCode="m/d/yy\ h:mm;@">
                  <c:v>43125.104166666664</c:v>
                </c:pt>
                <c:pt idx="29460" formatCode="m/d/yy\ h:mm;@">
                  <c:v>43125.114583333336</c:v>
                </c:pt>
                <c:pt idx="29461" formatCode="m/d/yy\ h:mm;@">
                  <c:v>43125.125</c:v>
                </c:pt>
                <c:pt idx="29462" formatCode="m/d/yy\ h:mm;@">
                  <c:v>43125.135416666664</c:v>
                </c:pt>
                <c:pt idx="29463" formatCode="m/d/yy\ h:mm;@">
                  <c:v>43125.145833333336</c:v>
                </c:pt>
                <c:pt idx="29464" formatCode="m/d/yy\ h:mm;@">
                  <c:v>43125.15625</c:v>
                </c:pt>
                <c:pt idx="29465" formatCode="m/d/yy\ h:mm;@">
                  <c:v>43125.166666666664</c:v>
                </c:pt>
                <c:pt idx="29466" formatCode="m/d/yy\ h:mm;@">
                  <c:v>43125.177083333336</c:v>
                </c:pt>
                <c:pt idx="29467" formatCode="m/d/yy\ h:mm;@">
                  <c:v>43125.1875</c:v>
                </c:pt>
                <c:pt idx="29468" formatCode="m/d/yy\ h:mm;@">
                  <c:v>43125.197916666664</c:v>
                </c:pt>
                <c:pt idx="29469" formatCode="m/d/yy\ h:mm;@">
                  <c:v>43125.208333333336</c:v>
                </c:pt>
                <c:pt idx="29470" formatCode="m/d/yy\ h:mm;@">
                  <c:v>43125.21875</c:v>
                </c:pt>
                <c:pt idx="29471" formatCode="m/d/yy\ h:mm;@">
                  <c:v>43125.229166666664</c:v>
                </c:pt>
                <c:pt idx="29472" formatCode="m/d/yy\ h:mm;@">
                  <c:v>43125.239583333336</c:v>
                </c:pt>
                <c:pt idx="29473" formatCode="m/d/yy\ h:mm;@">
                  <c:v>43125.25</c:v>
                </c:pt>
                <c:pt idx="29474" formatCode="m/d/yy\ h:mm;@">
                  <c:v>43125.260416666664</c:v>
                </c:pt>
                <c:pt idx="29475" formatCode="m/d/yy\ h:mm;@">
                  <c:v>43125.270833333336</c:v>
                </c:pt>
                <c:pt idx="29476" formatCode="m/d/yy\ h:mm;@">
                  <c:v>43125.28125</c:v>
                </c:pt>
                <c:pt idx="29477" formatCode="m/d/yy\ h:mm;@">
                  <c:v>43125.291666666664</c:v>
                </c:pt>
                <c:pt idx="29478" formatCode="m/d/yy\ h:mm;@">
                  <c:v>43125.302083333336</c:v>
                </c:pt>
                <c:pt idx="29479" formatCode="m/d/yy\ h:mm;@">
                  <c:v>43125.3125</c:v>
                </c:pt>
                <c:pt idx="29480" formatCode="m/d/yy\ h:mm;@">
                  <c:v>43125.322916666664</c:v>
                </c:pt>
                <c:pt idx="29481" formatCode="m/d/yy\ h:mm;@">
                  <c:v>43125.333333333336</c:v>
                </c:pt>
                <c:pt idx="29482" formatCode="m/d/yy\ h:mm;@">
                  <c:v>43125.34375</c:v>
                </c:pt>
                <c:pt idx="29483" formatCode="m/d/yy\ h:mm;@">
                  <c:v>43125.354166666664</c:v>
                </c:pt>
                <c:pt idx="29484" formatCode="m/d/yy\ h:mm;@">
                  <c:v>43125.364583333336</c:v>
                </c:pt>
                <c:pt idx="29485" formatCode="m/d/yy\ h:mm;@">
                  <c:v>43125.375</c:v>
                </c:pt>
                <c:pt idx="29486" formatCode="m/d/yy\ h:mm;@">
                  <c:v>43125.385416666664</c:v>
                </c:pt>
                <c:pt idx="29487" formatCode="m/d/yy\ h:mm;@">
                  <c:v>43125.395833333336</c:v>
                </c:pt>
                <c:pt idx="29488" formatCode="m/d/yy\ h:mm;@">
                  <c:v>43125.40625</c:v>
                </c:pt>
                <c:pt idx="29489" formatCode="m/d/yy\ h:mm;@">
                  <c:v>43125.416666666664</c:v>
                </c:pt>
                <c:pt idx="29490" formatCode="m/d/yy\ h:mm;@">
                  <c:v>43125.427083333336</c:v>
                </c:pt>
                <c:pt idx="29491" formatCode="m/d/yy\ h:mm;@">
                  <c:v>43125.4375</c:v>
                </c:pt>
                <c:pt idx="29492" formatCode="m/d/yy\ h:mm;@">
                  <c:v>43125.447916666664</c:v>
                </c:pt>
                <c:pt idx="29493" formatCode="m/d/yy\ h:mm;@">
                  <c:v>43125.458333333336</c:v>
                </c:pt>
                <c:pt idx="29494" formatCode="m/d/yy\ h:mm;@">
                  <c:v>43125.46875</c:v>
                </c:pt>
                <c:pt idx="29495" formatCode="m/d/yy\ h:mm;@">
                  <c:v>43125.479166666664</c:v>
                </c:pt>
                <c:pt idx="29496" formatCode="m/d/yy\ h:mm;@">
                  <c:v>43125.489583333336</c:v>
                </c:pt>
                <c:pt idx="29497" formatCode="m/d/yy\ h:mm;@">
                  <c:v>43125.5</c:v>
                </c:pt>
                <c:pt idx="29498" formatCode="m/d/yy\ h:mm;@">
                  <c:v>43125.510416666664</c:v>
                </c:pt>
                <c:pt idx="29499" formatCode="m/d/yy\ h:mm;@">
                  <c:v>43125.520833333336</c:v>
                </c:pt>
                <c:pt idx="29500" formatCode="m/d/yy\ h:mm;@">
                  <c:v>43125.53125</c:v>
                </c:pt>
                <c:pt idx="29501" formatCode="m/d/yy\ h:mm;@">
                  <c:v>43125.541666666664</c:v>
                </c:pt>
                <c:pt idx="29502" formatCode="m/d/yy\ h:mm;@">
                  <c:v>43125.552083333336</c:v>
                </c:pt>
                <c:pt idx="29503" formatCode="m/d/yy\ h:mm;@">
                  <c:v>43125.5625</c:v>
                </c:pt>
                <c:pt idx="29504" formatCode="m/d/yy\ h:mm;@">
                  <c:v>43125.572916666664</c:v>
                </c:pt>
                <c:pt idx="29505" formatCode="m/d/yy\ h:mm;@">
                  <c:v>43125.583333333336</c:v>
                </c:pt>
                <c:pt idx="29506" formatCode="m/d/yy\ h:mm;@">
                  <c:v>43125.59375</c:v>
                </c:pt>
                <c:pt idx="29507" formatCode="m/d/yy\ h:mm;@">
                  <c:v>43125.604166666664</c:v>
                </c:pt>
                <c:pt idx="29508" formatCode="m/d/yy\ h:mm;@">
                  <c:v>43125.614583333336</c:v>
                </c:pt>
                <c:pt idx="29509" formatCode="m/d/yy\ h:mm;@">
                  <c:v>43125.625</c:v>
                </c:pt>
                <c:pt idx="29510" formatCode="m/d/yy\ h:mm;@">
                  <c:v>43125.635416666664</c:v>
                </c:pt>
                <c:pt idx="29511" formatCode="m/d/yy\ h:mm;@">
                  <c:v>43125.645833333336</c:v>
                </c:pt>
                <c:pt idx="29512" formatCode="m/d/yy\ h:mm;@">
                  <c:v>43125.65625</c:v>
                </c:pt>
                <c:pt idx="29513" formatCode="m/d/yy\ h:mm;@">
                  <c:v>43125.666666666664</c:v>
                </c:pt>
                <c:pt idx="29514" formatCode="m/d/yy\ h:mm;@">
                  <c:v>43125.677083333336</c:v>
                </c:pt>
                <c:pt idx="29515" formatCode="m/d/yy\ h:mm;@">
                  <c:v>43125.6875</c:v>
                </c:pt>
                <c:pt idx="29516" formatCode="m/d/yy\ h:mm;@">
                  <c:v>43125.697916666664</c:v>
                </c:pt>
                <c:pt idx="29517" formatCode="m/d/yy\ h:mm;@">
                  <c:v>43125.708333333336</c:v>
                </c:pt>
                <c:pt idx="29518" formatCode="m/d/yy\ h:mm;@">
                  <c:v>43125.71875</c:v>
                </c:pt>
                <c:pt idx="29519" formatCode="m/d/yy\ h:mm;@">
                  <c:v>43125.729166666664</c:v>
                </c:pt>
                <c:pt idx="29520" formatCode="m/d/yy\ h:mm;@">
                  <c:v>43125.739583333336</c:v>
                </c:pt>
                <c:pt idx="29521" formatCode="m/d/yy\ h:mm;@">
                  <c:v>43125.75</c:v>
                </c:pt>
                <c:pt idx="29522" formatCode="m/d/yy\ h:mm;@">
                  <c:v>43125.760416666664</c:v>
                </c:pt>
                <c:pt idx="29523" formatCode="m/d/yy\ h:mm;@">
                  <c:v>43125.770833333336</c:v>
                </c:pt>
                <c:pt idx="29524" formatCode="m/d/yy\ h:mm;@">
                  <c:v>43125.78125</c:v>
                </c:pt>
                <c:pt idx="29525" formatCode="m/d/yy\ h:mm;@">
                  <c:v>43125.791666666664</c:v>
                </c:pt>
                <c:pt idx="29526" formatCode="m/d/yy\ h:mm;@">
                  <c:v>43125.802083333336</c:v>
                </c:pt>
                <c:pt idx="29527" formatCode="m/d/yy\ h:mm;@">
                  <c:v>43125.8125</c:v>
                </c:pt>
                <c:pt idx="29528" formatCode="m/d/yy\ h:mm;@">
                  <c:v>43125.822916666664</c:v>
                </c:pt>
                <c:pt idx="29529" formatCode="m/d/yy\ h:mm;@">
                  <c:v>43125.833333333336</c:v>
                </c:pt>
                <c:pt idx="29530" formatCode="m/d/yy\ h:mm;@">
                  <c:v>43125.84375</c:v>
                </c:pt>
                <c:pt idx="29531" formatCode="m/d/yy\ h:mm;@">
                  <c:v>43125.854166666664</c:v>
                </c:pt>
                <c:pt idx="29532" formatCode="m/d/yy\ h:mm;@">
                  <c:v>43125.864583333336</c:v>
                </c:pt>
                <c:pt idx="29533" formatCode="m/d/yy\ h:mm;@">
                  <c:v>43125.875</c:v>
                </c:pt>
                <c:pt idx="29534" formatCode="m/d/yy\ h:mm;@">
                  <c:v>43125.885416666664</c:v>
                </c:pt>
                <c:pt idx="29535" formatCode="m/d/yy\ h:mm;@">
                  <c:v>43125.895833333336</c:v>
                </c:pt>
                <c:pt idx="29536" formatCode="m/d/yy\ h:mm;@">
                  <c:v>43125.90625</c:v>
                </c:pt>
                <c:pt idx="29537" formatCode="m/d/yy\ h:mm;@">
                  <c:v>43125.916666666664</c:v>
                </c:pt>
                <c:pt idx="29538" formatCode="m/d/yy\ h:mm;@">
                  <c:v>43125.927083333336</c:v>
                </c:pt>
                <c:pt idx="29539" formatCode="m/d/yy\ h:mm;@">
                  <c:v>43125.9375</c:v>
                </c:pt>
                <c:pt idx="29540" formatCode="m/d/yy\ h:mm;@">
                  <c:v>43125.947916666664</c:v>
                </c:pt>
                <c:pt idx="29541" formatCode="m/d/yy\ h:mm;@">
                  <c:v>43125.958333333336</c:v>
                </c:pt>
                <c:pt idx="29542" formatCode="m/d/yy\ h:mm;@">
                  <c:v>43125.96875</c:v>
                </c:pt>
                <c:pt idx="29543" formatCode="m/d/yy\ h:mm;@">
                  <c:v>43125.979166666664</c:v>
                </c:pt>
                <c:pt idx="29544" formatCode="m/d/yy\ h:mm;@">
                  <c:v>43125.989583333336</c:v>
                </c:pt>
                <c:pt idx="29545" formatCode="m/d/yy\ h:mm;@">
                  <c:v>43126</c:v>
                </c:pt>
                <c:pt idx="29546" formatCode="m/d/yy\ h:mm;@">
                  <c:v>43126.010416666664</c:v>
                </c:pt>
                <c:pt idx="29547" formatCode="m/d/yy\ h:mm;@">
                  <c:v>43126.020833333336</c:v>
                </c:pt>
                <c:pt idx="29548" formatCode="m/d/yy\ h:mm;@">
                  <c:v>43126.03125</c:v>
                </c:pt>
                <c:pt idx="29549" formatCode="m/d/yy\ h:mm;@">
                  <c:v>43126.041666666664</c:v>
                </c:pt>
                <c:pt idx="29550" formatCode="m/d/yy\ h:mm;@">
                  <c:v>43126.052083333336</c:v>
                </c:pt>
                <c:pt idx="29551" formatCode="m/d/yy\ h:mm;@">
                  <c:v>43126.0625</c:v>
                </c:pt>
                <c:pt idx="29552" formatCode="m/d/yy\ h:mm;@">
                  <c:v>43126.072916666664</c:v>
                </c:pt>
                <c:pt idx="29553" formatCode="m/d/yy\ h:mm;@">
                  <c:v>43126.083333333336</c:v>
                </c:pt>
                <c:pt idx="29554" formatCode="m/d/yy\ h:mm;@">
                  <c:v>43126.09375</c:v>
                </c:pt>
                <c:pt idx="29555" formatCode="m/d/yy\ h:mm;@">
                  <c:v>43126.104166666664</c:v>
                </c:pt>
                <c:pt idx="29556" formatCode="m/d/yy\ h:mm;@">
                  <c:v>43126.114583333336</c:v>
                </c:pt>
                <c:pt idx="29557" formatCode="m/d/yy\ h:mm;@">
                  <c:v>43126.125</c:v>
                </c:pt>
                <c:pt idx="29558" formatCode="m/d/yy\ h:mm;@">
                  <c:v>43126.135416666664</c:v>
                </c:pt>
                <c:pt idx="29559" formatCode="m/d/yy\ h:mm;@">
                  <c:v>43126.145833333336</c:v>
                </c:pt>
                <c:pt idx="29560" formatCode="m/d/yy\ h:mm;@">
                  <c:v>43126.15625</c:v>
                </c:pt>
                <c:pt idx="29561" formatCode="m/d/yy\ h:mm;@">
                  <c:v>43126.166666666664</c:v>
                </c:pt>
                <c:pt idx="29562" formatCode="m/d/yy\ h:mm;@">
                  <c:v>43126.177083333336</c:v>
                </c:pt>
                <c:pt idx="29563" formatCode="m/d/yy\ h:mm;@">
                  <c:v>43126.1875</c:v>
                </c:pt>
                <c:pt idx="29564" formatCode="m/d/yy\ h:mm;@">
                  <c:v>43126.197916666664</c:v>
                </c:pt>
                <c:pt idx="29565" formatCode="m/d/yy\ h:mm;@">
                  <c:v>43126.208333333336</c:v>
                </c:pt>
                <c:pt idx="29566" formatCode="m/d/yy\ h:mm;@">
                  <c:v>43126.21875</c:v>
                </c:pt>
                <c:pt idx="29567" formatCode="m/d/yy\ h:mm;@">
                  <c:v>43126.229166666664</c:v>
                </c:pt>
                <c:pt idx="29568" formatCode="m/d/yy\ h:mm;@">
                  <c:v>43126.239583333336</c:v>
                </c:pt>
                <c:pt idx="29569" formatCode="m/d/yy\ h:mm;@">
                  <c:v>43126.25</c:v>
                </c:pt>
                <c:pt idx="29570" formatCode="m/d/yy\ h:mm;@">
                  <c:v>43126.260416666664</c:v>
                </c:pt>
                <c:pt idx="29571" formatCode="m/d/yy\ h:mm;@">
                  <c:v>43126.270833333336</c:v>
                </c:pt>
                <c:pt idx="29572" formatCode="m/d/yy\ h:mm;@">
                  <c:v>43126.28125</c:v>
                </c:pt>
                <c:pt idx="29573" formatCode="m/d/yy\ h:mm;@">
                  <c:v>43126.291666666664</c:v>
                </c:pt>
                <c:pt idx="29574" formatCode="m/d/yy\ h:mm;@">
                  <c:v>43126.302083333336</c:v>
                </c:pt>
                <c:pt idx="29575" formatCode="m/d/yy\ h:mm;@">
                  <c:v>43126.3125</c:v>
                </c:pt>
                <c:pt idx="29576" formatCode="m/d/yy\ h:mm;@">
                  <c:v>43126.322916666664</c:v>
                </c:pt>
                <c:pt idx="29577" formatCode="m/d/yy\ h:mm;@">
                  <c:v>43126.333333333336</c:v>
                </c:pt>
                <c:pt idx="29578" formatCode="m/d/yy\ h:mm;@">
                  <c:v>43126.34375</c:v>
                </c:pt>
                <c:pt idx="29579" formatCode="m/d/yy\ h:mm;@">
                  <c:v>43126.354166666664</c:v>
                </c:pt>
                <c:pt idx="29580" formatCode="m/d/yy\ h:mm;@">
                  <c:v>43126.364583333336</c:v>
                </c:pt>
                <c:pt idx="29581" formatCode="m/d/yy\ h:mm;@">
                  <c:v>43126.375</c:v>
                </c:pt>
                <c:pt idx="29582" formatCode="m/d/yy\ h:mm;@">
                  <c:v>43126.385416666664</c:v>
                </c:pt>
                <c:pt idx="29583" formatCode="m/d/yy\ h:mm;@">
                  <c:v>43126.395833333336</c:v>
                </c:pt>
                <c:pt idx="29584" formatCode="m/d/yy\ h:mm;@">
                  <c:v>43126.40625</c:v>
                </c:pt>
                <c:pt idx="29585" formatCode="m/d/yy\ h:mm;@">
                  <c:v>43126.416666666664</c:v>
                </c:pt>
                <c:pt idx="29586" formatCode="m/d/yy\ h:mm;@">
                  <c:v>43126.427083333336</c:v>
                </c:pt>
                <c:pt idx="29587" formatCode="m/d/yy\ h:mm;@">
                  <c:v>43126.4375</c:v>
                </c:pt>
                <c:pt idx="29588" formatCode="m/d/yy\ h:mm;@">
                  <c:v>43126.447916666664</c:v>
                </c:pt>
                <c:pt idx="29589" formatCode="m/d/yy\ h:mm;@">
                  <c:v>43126.458333333336</c:v>
                </c:pt>
                <c:pt idx="29590" formatCode="m/d/yy\ h:mm;@">
                  <c:v>43126.46875</c:v>
                </c:pt>
                <c:pt idx="29591" formatCode="m/d/yy\ h:mm;@">
                  <c:v>43126.479166666664</c:v>
                </c:pt>
                <c:pt idx="29592" formatCode="m/d/yy\ h:mm;@">
                  <c:v>43126.489583333336</c:v>
                </c:pt>
                <c:pt idx="29593" formatCode="m/d/yy\ h:mm;@">
                  <c:v>43126.5</c:v>
                </c:pt>
                <c:pt idx="29594" formatCode="m/d/yy\ h:mm;@">
                  <c:v>43126.510416666664</c:v>
                </c:pt>
                <c:pt idx="29595" formatCode="m/d/yy\ h:mm;@">
                  <c:v>43126.520833333336</c:v>
                </c:pt>
                <c:pt idx="29596" formatCode="m/d/yy\ h:mm;@">
                  <c:v>43126.53125</c:v>
                </c:pt>
                <c:pt idx="29597" formatCode="m/d/yy\ h:mm;@">
                  <c:v>43126.541666666664</c:v>
                </c:pt>
                <c:pt idx="29598" formatCode="m/d/yy\ h:mm;@">
                  <c:v>43126.552083333336</c:v>
                </c:pt>
                <c:pt idx="29599" formatCode="m/d/yy\ h:mm;@">
                  <c:v>43126.5625</c:v>
                </c:pt>
                <c:pt idx="29600" formatCode="m/d/yy\ h:mm;@">
                  <c:v>43126.572916666664</c:v>
                </c:pt>
                <c:pt idx="29601" formatCode="m/d/yy\ h:mm;@">
                  <c:v>43126.583333333336</c:v>
                </c:pt>
                <c:pt idx="29602" formatCode="m/d/yy\ h:mm;@">
                  <c:v>43126.59375</c:v>
                </c:pt>
                <c:pt idx="29603" formatCode="m/d/yy\ h:mm;@">
                  <c:v>43126.604166666664</c:v>
                </c:pt>
                <c:pt idx="29604" formatCode="m/d/yy\ h:mm;@">
                  <c:v>43126.614583333336</c:v>
                </c:pt>
                <c:pt idx="29605" formatCode="m/d/yy\ h:mm;@">
                  <c:v>43126.625</c:v>
                </c:pt>
                <c:pt idx="29606" formatCode="m/d/yy\ h:mm;@">
                  <c:v>43126.635416666664</c:v>
                </c:pt>
                <c:pt idx="29607" formatCode="m/d/yy\ h:mm;@">
                  <c:v>43126.645833333336</c:v>
                </c:pt>
                <c:pt idx="29608" formatCode="m/d/yy\ h:mm;@">
                  <c:v>43126.65625</c:v>
                </c:pt>
                <c:pt idx="29609" formatCode="m/d/yy\ h:mm;@">
                  <c:v>43126.666666666664</c:v>
                </c:pt>
                <c:pt idx="29610" formatCode="m/d/yy\ h:mm;@">
                  <c:v>43126.677083333336</c:v>
                </c:pt>
                <c:pt idx="29611" formatCode="m/d/yy\ h:mm;@">
                  <c:v>43126.6875</c:v>
                </c:pt>
                <c:pt idx="29612" formatCode="m/d/yy\ h:mm;@">
                  <c:v>43126.697916666664</c:v>
                </c:pt>
                <c:pt idx="29613" formatCode="m/d/yy\ h:mm;@">
                  <c:v>43126.708333333336</c:v>
                </c:pt>
                <c:pt idx="29614" formatCode="m/d/yy\ h:mm;@">
                  <c:v>43126.71875</c:v>
                </c:pt>
                <c:pt idx="29615" formatCode="m/d/yy\ h:mm;@">
                  <c:v>43126.729166666664</c:v>
                </c:pt>
                <c:pt idx="29616" formatCode="m/d/yy\ h:mm;@">
                  <c:v>43126.739583333336</c:v>
                </c:pt>
                <c:pt idx="29617" formatCode="m/d/yy\ h:mm;@">
                  <c:v>43126.75</c:v>
                </c:pt>
                <c:pt idx="29618" formatCode="m/d/yy\ h:mm;@">
                  <c:v>43126.760416666664</c:v>
                </c:pt>
                <c:pt idx="29619" formatCode="m/d/yy\ h:mm;@">
                  <c:v>43126.770833333336</c:v>
                </c:pt>
                <c:pt idx="29620" formatCode="m/d/yy\ h:mm;@">
                  <c:v>43126.78125</c:v>
                </c:pt>
                <c:pt idx="29621" formatCode="m/d/yy\ h:mm;@">
                  <c:v>43126.791666666664</c:v>
                </c:pt>
                <c:pt idx="29622" formatCode="m/d/yy\ h:mm;@">
                  <c:v>43126.802083333336</c:v>
                </c:pt>
                <c:pt idx="29623" formatCode="m/d/yy\ h:mm;@">
                  <c:v>43126.8125</c:v>
                </c:pt>
                <c:pt idx="29624" formatCode="m/d/yy\ h:mm;@">
                  <c:v>43126.822916666664</c:v>
                </c:pt>
                <c:pt idx="29625" formatCode="m/d/yy\ h:mm;@">
                  <c:v>43126.833333333336</c:v>
                </c:pt>
                <c:pt idx="29626" formatCode="m/d/yy\ h:mm;@">
                  <c:v>43126.84375</c:v>
                </c:pt>
                <c:pt idx="29627" formatCode="m/d/yy\ h:mm;@">
                  <c:v>43126.854166666664</c:v>
                </c:pt>
                <c:pt idx="29628" formatCode="m/d/yy\ h:mm;@">
                  <c:v>43126.864583333336</c:v>
                </c:pt>
                <c:pt idx="29629" formatCode="m/d/yy\ h:mm;@">
                  <c:v>43126.875</c:v>
                </c:pt>
                <c:pt idx="29630" formatCode="m/d/yy\ h:mm;@">
                  <c:v>43126.885416666664</c:v>
                </c:pt>
                <c:pt idx="29631" formatCode="m/d/yy\ h:mm;@">
                  <c:v>43126.895833333336</c:v>
                </c:pt>
                <c:pt idx="29632" formatCode="m/d/yy\ h:mm;@">
                  <c:v>43126.90625</c:v>
                </c:pt>
                <c:pt idx="29633" formatCode="m/d/yy\ h:mm;@">
                  <c:v>43126.916666666664</c:v>
                </c:pt>
                <c:pt idx="29634" formatCode="m/d/yy\ h:mm;@">
                  <c:v>43126.927083333336</c:v>
                </c:pt>
                <c:pt idx="29635" formatCode="m/d/yy\ h:mm;@">
                  <c:v>43126.9375</c:v>
                </c:pt>
                <c:pt idx="29636" formatCode="m/d/yy\ h:mm;@">
                  <c:v>43126.947916666664</c:v>
                </c:pt>
                <c:pt idx="29637" formatCode="m/d/yy\ h:mm;@">
                  <c:v>43126.958333333336</c:v>
                </c:pt>
                <c:pt idx="29638" formatCode="m/d/yy\ h:mm;@">
                  <c:v>43126.96875</c:v>
                </c:pt>
                <c:pt idx="29639" formatCode="m/d/yy\ h:mm;@">
                  <c:v>43126.979166666664</c:v>
                </c:pt>
                <c:pt idx="29640" formatCode="m/d/yy\ h:mm;@">
                  <c:v>43126.989583333336</c:v>
                </c:pt>
                <c:pt idx="29641" formatCode="m/d/yy\ h:mm;@">
                  <c:v>43127</c:v>
                </c:pt>
                <c:pt idx="29642" formatCode="m/d/yy\ h:mm;@">
                  <c:v>43127.010416666664</c:v>
                </c:pt>
                <c:pt idx="29643" formatCode="m/d/yy\ h:mm;@">
                  <c:v>43127.020833333336</c:v>
                </c:pt>
                <c:pt idx="29644" formatCode="m/d/yy\ h:mm;@">
                  <c:v>43127.03125</c:v>
                </c:pt>
                <c:pt idx="29645" formatCode="m/d/yy\ h:mm;@">
                  <c:v>43127.041666666664</c:v>
                </c:pt>
                <c:pt idx="29646" formatCode="m/d/yy\ h:mm;@">
                  <c:v>43127.052083333336</c:v>
                </c:pt>
                <c:pt idx="29647" formatCode="m/d/yy\ h:mm;@">
                  <c:v>43127.0625</c:v>
                </c:pt>
                <c:pt idx="29648" formatCode="m/d/yy\ h:mm;@">
                  <c:v>43127.072916666664</c:v>
                </c:pt>
                <c:pt idx="29649" formatCode="m/d/yy\ h:mm;@">
                  <c:v>43127.083333333336</c:v>
                </c:pt>
                <c:pt idx="29650" formatCode="m/d/yy\ h:mm;@">
                  <c:v>43127.09375</c:v>
                </c:pt>
                <c:pt idx="29651" formatCode="m/d/yy\ h:mm;@">
                  <c:v>43127.104166666664</c:v>
                </c:pt>
                <c:pt idx="29652" formatCode="m/d/yy\ h:mm;@">
                  <c:v>43127.114583333336</c:v>
                </c:pt>
                <c:pt idx="29653" formatCode="m/d/yy\ h:mm;@">
                  <c:v>43127.125</c:v>
                </c:pt>
                <c:pt idx="29654" formatCode="m/d/yy\ h:mm;@">
                  <c:v>43127.135416666664</c:v>
                </c:pt>
                <c:pt idx="29655" formatCode="m/d/yy\ h:mm;@">
                  <c:v>43127.145833333336</c:v>
                </c:pt>
                <c:pt idx="29656" formatCode="m/d/yy\ h:mm;@">
                  <c:v>43127.15625</c:v>
                </c:pt>
                <c:pt idx="29657" formatCode="m/d/yy\ h:mm;@">
                  <c:v>43127.166666666664</c:v>
                </c:pt>
                <c:pt idx="29658" formatCode="m/d/yy\ h:mm;@">
                  <c:v>43127.177083333336</c:v>
                </c:pt>
                <c:pt idx="29659" formatCode="m/d/yy\ h:mm;@">
                  <c:v>43127.1875</c:v>
                </c:pt>
                <c:pt idx="29660" formatCode="m/d/yy\ h:mm;@">
                  <c:v>43127.197916666664</c:v>
                </c:pt>
                <c:pt idx="29661" formatCode="m/d/yy\ h:mm;@">
                  <c:v>43127.208333333336</c:v>
                </c:pt>
                <c:pt idx="29662" formatCode="m/d/yy\ h:mm;@">
                  <c:v>43127.21875</c:v>
                </c:pt>
                <c:pt idx="29663" formatCode="m/d/yy\ h:mm;@">
                  <c:v>43127.229166666664</c:v>
                </c:pt>
                <c:pt idx="29664" formatCode="m/d/yy\ h:mm;@">
                  <c:v>43127.239583333336</c:v>
                </c:pt>
                <c:pt idx="29665" formatCode="m/d/yy\ h:mm;@">
                  <c:v>43127.25</c:v>
                </c:pt>
                <c:pt idx="29666" formatCode="m/d/yy\ h:mm;@">
                  <c:v>43127.260416666664</c:v>
                </c:pt>
                <c:pt idx="29667" formatCode="m/d/yy\ h:mm;@">
                  <c:v>43127.270833333336</c:v>
                </c:pt>
                <c:pt idx="29668" formatCode="m/d/yy\ h:mm;@">
                  <c:v>43127.28125</c:v>
                </c:pt>
                <c:pt idx="29669" formatCode="m/d/yy\ h:mm;@">
                  <c:v>43127.291666666664</c:v>
                </c:pt>
                <c:pt idx="29670" formatCode="m/d/yy\ h:mm;@">
                  <c:v>43127.302083333336</c:v>
                </c:pt>
                <c:pt idx="29671" formatCode="m/d/yy\ h:mm;@">
                  <c:v>43127.3125</c:v>
                </c:pt>
                <c:pt idx="29672" formatCode="m/d/yy\ h:mm;@">
                  <c:v>43127.322916666664</c:v>
                </c:pt>
                <c:pt idx="29673" formatCode="m/d/yy\ h:mm;@">
                  <c:v>43127.333333333336</c:v>
                </c:pt>
                <c:pt idx="29674" formatCode="m/d/yy\ h:mm;@">
                  <c:v>43127.34375</c:v>
                </c:pt>
                <c:pt idx="29675" formatCode="m/d/yy\ h:mm;@">
                  <c:v>43127.354166666664</c:v>
                </c:pt>
                <c:pt idx="29676" formatCode="m/d/yy\ h:mm;@">
                  <c:v>43127.364583333336</c:v>
                </c:pt>
                <c:pt idx="29677" formatCode="m/d/yy\ h:mm;@">
                  <c:v>43127.375</c:v>
                </c:pt>
                <c:pt idx="29678" formatCode="m/d/yy\ h:mm;@">
                  <c:v>43127.385416666664</c:v>
                </c:pt>
                <c:pt idx="29679" formatCode="m/d/yy\ h:mm;@">
                  <c:v>43127.395833333336</c:v>
                </c:pt>
                <c:pt idx="29680" formatCode="m/d/yy\ h:mm;@">
                  <c:v>43127.40625</c:v>
                </c:pt>
                <c:pt idx="29681" formatCode="m/d/yy\ h:mm;@">
                  <c:v>43127.416666666664</c:v>
                </c:pt>
                <c:pt idx="29682" formatCode="m/d/yy\ h:mm;@">
                  <c:v>43127.427083333336</c:v>
                </c:pt>
                <c:pt idx="29683" formatCode="m/d/yy\ h:mm;@">
                  <c:v>43127.4375</c:v>
                </c:pt>
                <c:pt idx="29684" formatCode="m/d/yy\ h:mm;@">
                  <c:v>43127.447916666664</c:v>
                </c:pt>
                <c:pt idx="29685" formatCode="m/d/yy\ h:mm;@">
                  <c:v>43127.458333333336</c:v>
                </c:pt>
                <c:pt idx="29686" formatCode="m/d/yy\ h:mm;@">
                  <c:v>43127.46875</c:v>
                </c:pt>
                <c:pt idx="29687" formatCode="m/d/yy\ h:mm;@">
                  <c:v>43127.479166666664</c:v>
                </c:pt>
                <c:pt idx="29688" formatCode="m/d/yy\ h:mm;@">
                  <c:v>43127.489583333336</c:v>
                </c:pt>
                <c:pt idx="29689" formatCode="m/d/yy\ h:mm;@">
                  <c:v>43127.5</c:v>
                </c:pt>
                <c:pt idx="29690" formatCode="m/d/yy\ h:mm;@">
                  <c:v>43127.510416666664</c:v>
                </c:pt>
                <c:pt idx="29691" formatCode="m/d/yy\ h:mm;@">
                  <c:v>43127.520833333336</c:v>
                </c:pt>
                <c:pt idx="29692" formatCode="m/d/yy\ h:mm;@">
                  <c:v>43127.53125</c:v>
                </c:pt>
                <c:pt idx="29693" formatCode="m/d/yy\ h:mm;@">
                  <c:v>43127.541666666664</c:v>
                </c:pt>
                <c:pt idx="29694" formatCode="m/d/yy\ h:mm;@">
                  <c:v>43127.552083333336</c:v>
                </c:pt>
                <c:pt idx="29695" formatCode="m/d/yy\ h:mm;@">
                  <c:v>43127.5625</c:v>
                </c:pt>
                <c:pt idx="29696" formatCode="m/d/yy\ h:mm;@">
                  <c:v>43127.572916666664</c:v>
                </c:pt>
                <c:pt idx="29697" formatCode="m/d/yy\ h:mm;@">
                  <c:v>43127.583333333336</c:v>
                </c:pt>
                <c:pt idx="29698" formatCode="m/d/yy\ h:mm;@">
                  <c:v>43127.59375</c:v>
                </c:pt>
                <c:pt idx="29699" formatCode="m/d/yy\ h:mm;@">
                  <c:v>43127.604166666664</c:v>
                </c:pt>
                <c:pt idx="29700" formatCode="m/d/yy\ h:mm;@">
                  <c:v>43127.614583333336</c:v>
                </c:pt>
                <c:pt idx="29701" formatCode="m/d/yy\ h:mm;@">
                  <c:v>43127.625</c:v>
                </c:pt>
                <c:pt idx="29702" formatCode="m/d/yy\ h:mm;@">
                  <c:v>43127.635416666664</c:v>
                </c:pt>
                <c:pt idx="29703" formatCode="m/d/yy\ h:mm;@">
                  <c:v>43127.645833333336</c:v>
                </c:pt>
                <c:pt idx="29704" formatCode="m/d/yy\ h:mm;@">
                  <c:v>43127.65625</c:v>
                </c:pt>
                <c:pt idx="29705" formatCode="m/d/yy\ h:mm;@">
                  <c:v>43127.666666666664</c:v>
                </c:pt>
                <c:pt idx="29706" formatCode="m/d/yy\ h:mm;@">
                  <c:v>43127.677083333336</c:v>
                </c:pt>
                <c:pt idx="29707" formatCode="m/d/yy\ h:mm;@">
                  <c:v>43127.6875</c:v>
                </c:pt>
                <c:pt idx="29708" formatCode="m/d/yy\ h:mm;@">
                  <c:v>43127.697916666664</c:v>
                </c:pt>
                <c:pt idx="29709" formatCode="m/d/yy\ h:mm;@">
                  <c:v>43127.708333333336</c:v>
                </c:pt>
                <c:pt idx="29710" formatCode="m/d/yy\ h:mm;@">
                  <c:v>43127.71875</c:v>
                </c:pt>
                <c:pt idx="29711" formatCode="m/d/yy\ h:mm;@">
                  <c:v>43127.729166666664</c:v>
                </c:pt>
                <c:pt idx="29712" formatCode="m/d/yy\ h:mm;@">
                  <c:v>43127.739583333336</c:v>
                </c:pt>
                <c:pt idx="29713" formatCode="m/d/yy\ h:mm;@">
                  <c:v>43127.75</c:v>
                </c:pt>
                <c:pt idx="29714" formatCode="m/d/yy\ h:mm;@">
                  <c:v>43127.760416666664</c:v>
                </c:pt>
                <c:pt idx="29715" formatCode="m/d/yy\ h:mm;@">
                  <c:v>43127.770833333336</c:v>
                </c:pt>
                <c:pt idx="29716" formatCode="m/d/yy\ h:mm;@">
                  <c:v>43127.78125</c:v>
                </c:pt>
                <c:pt idx="29717" formatCode="m/d/yy\ h:mm;@">
                  <c:v>43127.791666666664</c:v>
                </c:pt>
                <c:pt idx="29718" formatCode="m/d/yy\ h:mm;@">
                  <c:v>43127.802083333336</c:v>
                </c:pt>
                <c:pt idx="29719" formatCode="m/d/yy\ h:mm;@">
                  <c:v>43127.8125</c:v>
                </c:pt>
                <c:pt idx="29720" formatCode="m/d/yy\ h:mm;@">
                  <c:v>43127.822916666664</c:v>
                </c:pt>
                <c:pt idx="29721" formatCode="m/d/yy\ h:mm;@">
                  <c:v>43127.833333333336</c:v>
                </c:pt>
                <c:pt idx="29722" formatCode="m/d/yy\ h:mm;@">
                  <c:v>43127.84375</c:v>
                </c:pt>
                <c:pt idx="29723" formatCode="m/d/yy\ h:mm;@">
                  <c:v>43127.854166666664</c:v>
                </c:pt>
                <c:pt idx="29724" formatCode="m/d/yy\ h:mm;@">
                  <c:v>43127.864583333336</c:v>
                </c:pt>
                <c:pt idx="29725" formatCode="m/d/yy\ h:mm;@">
                  <c:v>43127.875</c:v>
                </c:pt>
                <c:pt idx="29726" formatCode="m/d/yy\ h:mm;@">
                  <c:v>43127.885416666664</c:v>
                </c:pt>
                <c:pt idx="29727" formatCode="m/d/yy\ h:mm;@">
                  <c:v>43127.895833333336</c:v>
                </c:pt>
                <c:pt idx="29728" formatCode="m/d/yy\ h:mm;@">
                  <c:v>43127.90625</c:v>
                </c:pt>
                <c:pt idx="29729" formatCode="m/d/yy\ h:mm;@">
                  <c:v>43127.916666666664</c:v>
                </c:pt>
                <c:pt idx="29730" formatCode="m/d/yy\ h:mm;@">
                  <c:v>43127.927083333336</c:v>
                </c:pt>
                <c:pt idx="29731" formatCode="m/d/yy\ h:mm;@">
                  <c:v>43127.9375</c:v>
                </c:pt>
                <c:pt idx="29732" formatCode="m/d/yy\ h:mm;@">
                  <c:v>43127.947916666664</c:v>
                </c:pt>
                <c:pt idx="29733" formatCode="m/d/yy\ h:mm;@">
                  <c:v>43127.958333333336</c:v>
                </c:pt>
                <c:pt idx="29734" formatCode="m/d/yy\ h:mm;@">
                  <c:v>43127.96875</c:v>
                </c:pt>
                <c:pt idx="29735" formatCode="m/d/yy\ h:mm;@">
                  <c:v>43127.979166666664</c:v>
                </c:pt>
                <c:pt idx="29736" formatCode="m/d/yy\ h:mm;@">
                  <c:v>43127.989583333336</c:v>
                </c:pt>
                <c:pt idx="29737" formatCode="m/d/yy\ h:mm;@">
                  <c:v>43128</c:v>
                </c:pt>
                <c:pt idx="29738" formatCode="m/d/yy\ h:mm;@">
                  <c:v>43128.010416666664</c:v>
                </c:pt>
                <c:pt idx="29739" formatCode="m/d/yy\ h:mm;@">
                  <c:v>43128.020833333336</c:v>
                </c:pt>
                <c:pt idx="29740" formatCode="m/d/yy\ h:mm;@">
                  <c:v>43128.03125</c:v>
                </c:pt>
                <c:pt idx="29741" formatCode="m/d/yy\ h:mm;@">
                  <c:v>43128.041666666664</c:v>
                </c:pt>
                <c:pt idx="29742" formatCode="m/d/yy\ h:mm;@">
                  <c:v>43128.052083333336</c:v>
                </c:pt>
                <c:pt idx="29743" formatCode="m/d/yy\ h:mm;@">
                  <c:v>43128.0625</c:v>
                </c:pt>
                <c:pt idx="29744" formatCode="m/d/yy\ h:mm;@">
                  <c:v>43128.072916666664</c:v>
                </c:pt>
                <c:pt idx="29745" formatCode="m/d/yy\ h:mm;@">
                  <c:v>43128.083333333336</c:v>
                </c:pt>
                <c:pt idx="29746" formatCode="m/d/yy\ h:mm;@">
                  <c:v>43128.09375</c:v>
                </c:pt>
                <c:pt idx="29747" formatCode="m/d/yy\ h:mm;@">
                  <c:v>43128.104166666664</c:v>
                </c:pt>
                <c:pt idx="29748" formatCode="m/d/yy\ h:mm;@">
                  <c:v>43128.114583333336</c:v>
                </c:pt>
                <c:pt idx="29749" formatCode="m/d/yy\ h:mm;@">
                  <c:v>43128.125</c:v>
                </c:pt>
                <c:pt idx="29750" formatCode="m/d/yy\ h:mm;@">
                  <c:v>43128.135416666664</c:v>
                </c:pt>
                <c:pt idx="29751" formatCode="m/d/yy\ h:mm;@">
                  <c:v>43128.145833333336</c:v>
                </c:pt>
                <c:pt idx="29752" formatCode="m/d/yy\ h:mm;@">
                  <c:v>43128.15625</c:v>
                </c:pt>
                <c:pt idx="29753" formatCode="m/d/yy\ h:mm;@">
                  <c:v>43128.166666666664</c:v>
                </c:pt>
                <c:pt idx="29754" formatCode="m/d/yy\ h:mm;@">
                  <c:v>43128.177083333336</c:v>
                </c:pt>
                <c:pt idx="29755" formatCode="m/d/yy\ h:mm;@">
                  <c:v>43128.1875</c:v>
                </c:pt>
                <c:pt idx="29756" formatCode="m/d/yy\ h:mm;@">
                  <c:v>43128.197916666664</c:v>
                </c:pt>
                <c:pt idx="29757" formatCode="m/d/yy\ h:mm;@">
                  <c:v>43128.208333333336</c:v>
                </c:pt>
                <c:pt idx="29758" formatCode="m/d/yy\ h:mm;@">
                  <c:v>43128.21875</c:v>
                </c:pt>
                <c:pt idx="29759" formatCode="m/d/yy\ h:mm;@">
                  <c:v>43128.229166666664</c:v>
                </c:pt>
                <c:pt idx="29760" formatCode="m/d/yy\ h:mm;@">
                  <c:v>43128.239583333336</c:v>
                </c:pt>
                <c:pt idx="29761" formatCode="m/d/yy\ h:mm;@">
                  <c:v>43128.25</c:v>
                </c:pt>
                <c:pt idx="29762" formatCode="m/d/yy\ h:mm;@">
                  <c:v>43128.260416666664</c:v>
                </c:pt>
                <c:pt idx="29763" formatCode="m/d/yy\ h:mm;@">
                  <c:v>43128.270833333336</c:v>
                </c:pt>
                <c:pt idx="29764" formatCode="m/d/yy\ h:mm;@">
                  <c:v>43128.28125</c:v>
                </c:pt>
                <c:pt idx="29765" formatCode="m/d/yy\ h:mm;@">
                  <c:v>43128.291666666664</c:v>
                </c:pt>
                <c:pt idx="29766" formatCode="m/d/yy\ h:mm;@">
                  <c:v>43128.302083333336</c:v>
                </c:pt>
                <c:pt idx="29767" formatCode="m/d/yy\ h:mm;@">
                  <c:v>43128.3125</c:v>
                </c:pt>
                <c:pt idx="29768" formatCode="m/d/yy\ h:mm;@">
                  <c:v>43128.322916666664</c:v>
                </c:pt>
                <c:pt idx="29769" formatCode="m/d/yy\ h:mm;@">
                  <c:v>43128.333333333336</c:v>
                </c:pt>
                <c:pt idx="29770" formatCode="m/d/yy\ h:mm;@">
                  <c:v>43128.34375</c:v>
                </c:pt>
                <c:pt idx="29771" formatCode="m/d/yy\ h:mm;@">
                  <c:v>43128.354166666664</c:v>
                </c:pt>
                <c:pt idx="29772" formatCode="m/d/yy\ h:mm;@">
                  <c:v>43128.364583333336</c:v>
                </c:pt>
                <c:pt idx="29773" formatCode="m/d/yy\ h:mm;@">
                  <c:v>43128.375</c:v>
                </c:pt>
                <c:pt idx="29774" formatCode="m/d/yy\ h:mm;@">
                  <c:v>43128.385416666664</c:v>
                </c:pt>
                <c:pt idx="29775" formatCode="m/d/yy\ h:mm;@">
                  <c:v>43128.395833333336</c:v>
                </c:pt>
                <c:pt idx="29776" formatCode="m/d/yy\ h:mm;@">
                  <c:v>43128.40625</c:v>
                </c:pt>
                <c:pt idx="29777" formatCode="m/d/yy\ h:mm;@">
                  <c:v>43128.416666666664</c:v>
                </c:pt>
                <c:pt idx="29778" formatCode="m/d/yy\ h:mm;@">
                  <c:v>43128.427083333336</c:v>
                </c:pt>
                <c:pt idx="29779" formatCode="m/d/yy\ h:mm;@">
                  <c:v>43128.4375</c:v>
                </c:pt>
                <c:pt idx="29780" formatCode="m/d/yy\ h:mm;@">
                  <c:v>43128.447916666664</c:v>
                </c:pt>
                <c:pt idx="29781" formatCode="m/d/yy\ h:mm;@">
                  <c:v>43128.458333333336</c:v>
                </c:pt>
                <c:pt idx="29782" formatCode="m/d/yy\ h:mm;@">
                  <c:v>43128.46875</c:v>
                </c:pt>
                <c:pt idx="29783" formatCode="m/d/yy\ h:mm;@">
                  <c:v>43128.479166666664</c:v>
                </c:pt>
                <c:pt idx="29784" formatCode="m/d/yy\ h:mm;@">
                  <c:v>43128.489583333336</c:v>
                </c:pt>
                <c:pt idx="29785" formatCode="m/d/yy\ h:mm;@">
                  <c:v>43128.5</c:v>
                </c:pt>
                <c:pt idx="29786" formatCode="m/d/yy\ h:mm;@">
                  <c:v>43128.510416666664</c:v>
                </c:pt>
                <c:pt idx="29787" formatCode="m/d/yy\ h:mm;@">
                  <c:v>43128.520833333336</c:v>
                </c:pt>
                <c:pt idx="29788" formatCode="m/d/yy\ h:mm;@">
                  <c:v>43128.53125</c:v>
                </c:pt>
                <c:pt idx="29789" formatCode="m/d/yy\ h:mm;@">
                  <c:v>43128.541666666664</c:v>
                </c:pt>
                <c:pt idx="29790" formatCode="m/d/yy\ h:mm;@">
                  <c:v>43128.552083333336</c:v>
                </c:pt>
                <c:pt idx="29791" formatCode="m/d/yy\ h:mm;@">
                  <c:v>43128.5625</c:v>
                </c:pt>
                <c:pt idx="29792" formatCode="m/d/yy\ h:mm;@">
                  <c:v>43128.572916666664</c:v>
                </c:pt>
                <c:pt idx="29793" formatCode="m/d/yy\ h:mm;@">
                  <c:v>43128.583333333336</c:v>
                </c:pt>
                <c:pt idx="29794" formatCode="m/d/yy\ h:mm;@">
                  <c:v>43128.59375</c:v>
                </c:pt>
                <c:pt idx="29795" formatCode="m/d/yy\ h:mm;@">
                  <c:v>43128.604166666664</c:v>
                </c:pt>
                <c:pt idx="29796" formatCode="m/d/yy\ h:mm;@">
                  <c:v>43128.614583333336</c:v>
                </c:pt>
                <c:pt idx="29797" formatCode="m/d/yy\ h:mm;@">
                  <c:v>43128.625</c:v>
                </c:pt>
                <c:pt idx="29798" formatCode="m/d/yy\ h:mm;@">
                  <c:v>43128.635416666664</c:v>
                </c:pt>
                <c:pt idx="29799" formatCode="m/d/yy\ h:mm;@">
                  <c:v>43128.645833333336</c:v>
                </c:pt>
                <c:pt idx="29800" formatCode="m/d/yy\ h:mm;@">
                  <c:v>43128.65625</c:v>
                </c:pt>
                <c:pt idx="29801" formatCode="m/d/yy\ h:mm;@">
                  <c:v>43128.666666666664</c:v>
                </c:pt>
                <c:pt idx="29802" formatCode="m/d/yy\ h:mm;@">
                  <c:v>43128.677083333336</c:v>
                </c:pt>
                <c:pt idx="29803" formatCode="m/d/yy\ h:mm;@">
                  <c:v>43128.6875</c:v>
                </c:pt>
                <c:pt idx="29804" formatCode="m/d/yy\ h:mm;@">
                  <c:v>43128.697916666664</c:v>
                </c:pt>
                <c:pt idx="29805" formatCode="m/d/yy\ h:mm;@">
                  <c:v>43128.708333333336</c:v>
                </c:pt>
                <c:pt idx="29806" formatCode="m/d/yy\ h:mm;@">
                  <c:v>43128.71875</c:v>
                </c:pt>
                <c:pt idx="29807" formatCode="m/d/yy\ h:mm;@">
                  <c:v>43128.729166666664</c:v>
                </c:pt>
                <c:pt idx="29808" formatCode="m/d/yy\ h:mm;@">
                  <c:v>43128.739583333336</c:v>
                </c:pt>
                <c:pt idx="29809" formatCode="m/d/yy\ h:mm;@">
                  <c:v>43128.75</c:v>
                </c:pt>
                <c:pt idx="29810" formatCode="m/d/yy\ h:mm;@">
                  <c:v>43128.760416666664</c:v>
                </c:pt>
                <c:pt idx="29811" formatCode="m/d/yy\ h:mm;@">
                  <c:v>43128.770833333336</c:v>
                </c:pt>
                <c:pt idx="29812" formatCode="m/d/yy\ h:mm;@">
                  <c:v>43128.78125</c:v>
                </c:pt>
                <c:pt idx="29813" formatCode="m/d/yy\ h:mm;@">
                  <c:v>43128.791666666664</c:v>
                </c:pt>
                <c:pt idx="29814" formatCode="m/d/yy\ h:mm;@">
                  <c:v>43128.802083333336</c:v>
                </c:pt>
                <c:pt idx="29815" formatCode="m/d/yy\ h:mm;@">
                  <c:v>43128.8125</c:v>
                </c:pt>
                <c:pt idx="29816" formatCode="m/d/yy\ h:mm;@">
                  <c:v>43128.822916666664</c:v>
                </c:pt>
                <c:pt idx="29817" formatCode="m/d/yy\ h:mm;@">
                  <c:v>43128.833333333336</c:v>
                </c:pt>
                <c:pt idx="29818" formatCode="m/d/yy\ h:mm;@">
                  <c:v>43128.84375</c:v>
                </c:pt>
                <c:pt idx="29819" formatCode="m/d/yy\ h:mm;@">
                  <c:v>43128.854166666664</c:v>
                </c:pt>
                <c:pt idx="29820" formatCode="m/d/yy\ h:mm;@">
                  <c:v>43128.864583333336</c:v>
                </c:pt>
                <c:pt idx="29821" formatCode="m/d/yy\ h:mm;@">
                  <c:v>43128.875</c:v>
                </c:pt>
                <c:pt idx="29822" formatCode="m/d/yy\ h:mm;@">
                  <c:v>43128.885416666664</c:v>
                </c:pt>
                <c:pt idx="29823" formatCode="m/d/yy\ h:mm;@">
                  <c:v>43128.895833333336</c:v>
                </c:pt>
                <c:pt idx="29824" formatCode="m/d/yy\ h:mm;@">
                  <c:v>43128.90625</c:v>
                </c:pt>
                <c:pt idx="29825" formatCode="m/d/yy\ h:mm;@">
                  <c:v>43128.916666666664</c:v>
                </c:pt>
                <c:pt idx="29826" formatCode="m/d/yy\ h:mm;@">
                  <c:v>43128.927083333336</c:v>
                </c:pt>
                <c:pt idx="29827" formatCode="m/d/yy\ h:mm;@">
                  <c:v>43128.9375</c:v>
                </c:pt>
                <c:pt idx="29828" formatCode="m/d/yy\ h:mm;@">
                  <c:v>43128.947916666664</c:v>
                </c:pt>
                <c:pt idx="29829" formatCode="m/d/yy\ h:mm;@">
                  <c:v>43128.958333333336</c:v>
                </c:pt>
                <c:pt idx="29830" formatCode="m/d/yy\ h:mm;@">
                  <c:v>43128.96875</c:v>
                </c:pt>
                <c:pt idx="29831" formatCode="m/d/yy\ h:mm;@">
                  <c:v>43128.979166666664</c:v>
                </c:pt>
                <c:pt idx="29832" formatCode="m/d/yy\ h:mm;@">
                  <c:v>43128.989583333336</c:v>
                </c:pt>
                <c:pt idx="29833" formatCode="m/d/yy\ h:mm;@">
                  <c:v>43129</c:v>
                </c:pt>
                <c:pt idx="29834" formatCode="m/d/yy\ h:mm;@">
                  <c:v>43129.010416666664</c:v>
                </c:pt>
                <c:pt idx="29835" formatCode="m/d/yy\ h:mm;@">
                  <c:v>43129.020833333336</c:v>
                </c:pt>
                <c:pt idx="29836" formatCode="m/d/yy\ h:mm;@">
                  <c:v>43129.03125</c:v>
                </c:pt>
                <c:pt idx="29837" formatCode="m/d/yy\ h:mm;@">
                  <c:v>43129.041666666664</c:v>
                </c:pt>
                <c:pt idx="29838" formatCode="m/d/yy\ h:mm;@">
                  <c:v>43129.052083333336</c:v>
                </c:pt>
                <c:pt idx="29839" formatCode="m/d/yy\ h:mm;@">
                  <c:v>43129.0625</c:v>
                </c:pt>
                <c:pt idx="29840" formatCode="m/d/yy\ h:mm;@">
                  <c:v>43129.072916666664</c:v>
                </c:pt>
                <c:pt idx="29841" formatCode="m/d/yy\ h:mm;@">
                  <c:v>43129.083333333336</c:v>
                </c:pt>
                <c:pt idx="29842" formatCode="m/d/yy\ h:mm;@">
                  <c:v>43129.09375</c:v>
                </c:pt>
                <c:pt idx="29843" formatCode="m/d/yy\ h:mm;@">
                  <c:v>43129.104166666664</c:v>
                </c:pt>
                <c:pt idx="29844" formatCode="m/d/yy\ h:mm;@">
                  <c:v>43129.114583333336</c:v>
                </c:pt>
                <c:pt idx="29845" formatCode="m/d/yy\ h:mm;@">
                  <c:v>43129.125</c:v>
                </c:pt>
                <c:pt idx="29846" formatCode="m/d/yy\ h:mm;@">
                  <c:v>43129.135416666664</c:v>
                </c:pt>
                <c:pt idx="29847" formatCode="m/d/yy\ h:mm;@">
                  <c:v>43129.145833333336</c:v>
                </c:pt>
                <c:pt idx="29848" formatCode="m/d/yy\ h:mm;@">
                  <c:v>43129.15625</c:v>
                </c:pt>
                <c:pt idx="29849" formatCode="m/d/yy\ h:mm;@">
                  <c:v>43129.166666666664</c:v>
                </c:pt>
                <c:pt idx="29850" formatCode="m/d/yy\ h:mm;@">
                  <c:v>43129.177083333336</c:v>
                </c:pt>
                <c:pt idx="29851" formatCode="m/d/yy\ h:mm;@">
                  <c:v>43129.1875</c:v>
                </c:pt>
                <c:pt idx="29852" formatCode="m/d/yy\ h:mm;@">
                  <c:v>43129.197916666664</c:v>
                </c:pt>
                <c:pt idx="29853" formatCode="m/d/yy\ h:mm;@">
                  <c:v>43129.208333333336</c:v>
                </c:pt>
                <c:pt idx="29854" formatCode="m/d/yy\ h:mm;@">
                  <c:v>43129.21875</c:v>
                </c:pt>
                <c:pt idx="29855" formatCode="m/d/yy\ h:mm;@">
                  <c:v>43129.229166666664</c:v>
                </c:pt>
                <c:pt idx="29856" formatCode="m/d/yy\ h:mm;@">
                  <c:v>43129.239583333336</c:v>
                </c:pt>
                <c:pt idx="29857" formatCode="m/d/yy\ h:mm;@">
                  <c:v>43129.25</c:v>
                </c:pt>
                <c:pt idx="29858" formatCode="m/d/yy\ h:mm;@">
                  <c:v>43129.260416666664</c:v>
                </c:pt>
                <c:pt idx="29859" formatCode="m/d/yy\ h:mm;@">
                  <c:v>43129.270833333336</c:v>
                </c:pt>
                <c:pt idx="29860" formatCode="m/d/yy\ h:mm;@">
                  <c:v>43129.28125</c:v>
                </c:pt>
                <c:pt idx="29861" formatCode="m/d/yy\ h:mm;@">
                  <c:v>43129.291666666664</c:v>
                </c:pt>
                <c:pt idx="29862" formatCode="m/d/yy\ h:mm;@">
                  <c:v>43129.302083333336</c:v>
                </c:pt>
                <c:pt idx="29863" formatCode="m/d/yy\ h:mm;@">
                  <c:v>43129.3125</c:v>
                </c:pt>
                <c:pt idx="29864" formatCode="m/d/yy\ h:mm;@">
                  <c:v>43129.322916666664</c:v>
                </c:pt>
                <c:pt idx="29865" formatCode="m/d/yy\ h:mm;@">
                  <c:v>43129.333333333336</c:v>
                </c:pt>
                <c:pt idx="29866" formatCode="m/d/yy\ h:mm;@">
                  <c:v>43129.34375</c:v>
                </c:pt>
                <c:pt idx="29867" formatCode="m/d/yy\ h:mm;@">
                  <c:v>43129.354166666664</c:v>
                </c:pt>
                <c:pt idx="29868" formatCode="m/d/yy\ h:mm;@">
                  <c:v>43129.364583333336</c:v>
                </c:pt>
                <c:pt idx="29869" formatCode="m/d/yy\ h:mm;@">
                  <c:v>43129.375</c:v>
                </c:pt>
                <c:pt idx="29870" formatCode="m/d/yy\ h:mm;@">
                  <c:v>43129.385416666664</c:v>
                </c:pt>
                <c:pt idx="29871" formatCode="m/d/yy\ h:mm;@">
                  <c:v>43129.395833333336</c:v>
                </c:pt>
                <c:pt idx="29872" formatCode="m/d/yy\ h:mm;@">
                  <c:v>43129.40625</c:v>
                </c:pt>
                <c:pt idx="29873" formatCode="m/d/yy\ h:mm;@">
                  <c:v>43129.416666666664</c:v>
                </c:pt>
                <c:pt idx="29874" formatCode="m/d/yy\ h:mm;@">
                  <c:v>43129.427083333336</c:v>
                </c:pt>
                <c:pt idx="29875" formatCode="m/d/yy\ h:mm;@">
                  <c:v>43129.4375</c:v>
                </c:pt>
                <c:pt idx="29876" formatCode="m/d/yy\ h:mm;@">
                  <c:v>43129.447916666664</c:v>
                </c:pt>
                <c:pt idx="29877" formatCode="m/d/yy\ h:mm;@">
                  <c:v>43129.458333333336</c:v>
                </c:pt>
                <c:pt idx="29878" formatCode="m/d/yy\ h:mm;@">
                  <c:v>43129.46875</c:v>
                </c:pt>
                <c:pt idx="29879" formatCode="m/d/yy\ h:mm;@">
                  <c:v>43129.479166666664</c:v>
                </c:pt>
                <c:pt idx="29880" formatCode="m/d/yy\ h:mm;@">
                  <c:v>43129.489583333336</c:v>
                </c:pt>
                <c:pt idx="29881" formatCode="m/d/yy\ h:mm;@">
                  <c:v>43129.5</c:v>
                </c:pt>
                <c:pt idx="29882" formatCode="m/d/yy\ h:mm;@">
                  <c:v>43129.510416666664</c:v>
                </c:pt>
                <c:pt idx="29883" formatCode="m/d/yy\ h:mm;@">
                  <c:v>43129.520833333336</c:v>
                </c:pt>
                <c:pt idx="29884" formatCode="m/d/yy\ h:mm;@">
                  <c:v>43129.53125</c:v>
                </c:pt>
                <c:pt idx="29885" formatCode="m/d/yy\ h:mm;@">
                  <c:v>43129.541666666664</c:v>
                </c:pt>
                <c:pt idx="29886" formatCode="m/d/yy\ h:mm;@">
                  <c:v>43129.552083333336</c:v>
                </c:pt>
                <c:pt idx="29887" formatCode="m/d/yy\ h:mm;@">
                  <c:v>43129.5625</c:v>
                </c:pt>
                <c:pt idx="29888" formatCode="m/d/yy\ h:mm;@">
                  <c:v>43129.572916666664</c:v>
                </c:pt>
                <c:pt idx="29889" formatCode="m/d/yy\ h:mm;@">
                  <c:v>43129.583333333336</c:v>
                </c:pt>
                <c:pt idx="29890" formatCode="m/d/yy\ h:mm;@">
                  <c:v>43129.59375</c:v>
                </c:pt>
                <c:pt idx="29891" formatCode="m/d/yy\ h:mm;@">
                  <c:v>43129.604166666664</c:v>
                </c:pt>
                <c:pt idx="29892" formatCode="m/d/yy\ h:mm;@">
                  <c:v>43129.614583333336</c:v>
                </c:pt>
                <c:pt idx="29893" formatCode="m/d/yy\ h:mm;@">
                  <c:v>43129.625</c:v>
                </c:pt>
                <c:pt idx="29894" formatCode="m/d/yy\ h:mm;@">
                  <c:v>43129.635416666664</c:v>
                </c:pt>
                <c:pt idx="29895" formatCode="m/d/yy\ h:mm;@">
                  <c:v>43129.645833333336</c:v>
                </c:pt>
                <c:pt idx="29896" formatCode="m/d/yy\ h:mm;@">
                  <c:v>43129.65625</c:v>
                </c:pt>
                <c:pt idx="29897" formatCode="m/d/yy\ h:mm;@">
                  <c:v>43129.666666666664</c:v>
                </c:pt>
                <c:pt idx="29898" formatCode="m/d/yy\ h:mm;@">
                  <c:v>43129.677083333336</c:v>
                </c:pt>
                <c:pt idx="29899" formatCode="m/d/yy\ h:mm;@">
                  <c:v>43129.6875</c:v>
                </c:pt>
                <c:pt idx="29900" formatCode="m/d/yy\ h:mm;@">
                  <c:v>43129.697916666664</c:v>
                </c:pt>
                <c:pt idx="29901" formatCode="m/d/yy\ h:mm;@">
                  <c:v>43129.708333333336</c:v>
                </c:pt>
                <c:pt idx="29902" formatCode="m/d/yy\ h:mm;@">
                  <c:v>43129.71875</c:v>
                </c:pt>
                <c:pt idx="29903" formatCode="m/d/yy\ h:mm;@">
                  <c:v>43129.729166666664</c:v>
                </c:pt>
                <c:pt idx="29904" formatCode="m/d/yy\ h:mm;@">
                  <c:v>43129.739583333336</c:v>
                </c:pt>
                <c:pt idx="29905" formatCode="m/d/yy\ h:mm;@">
                  <c:v>43129.75</c:v>
                </c:pt>
                <c:pt idx="29906" formatCode="m/d/yy\ h:mm;@">
                  <c:v>43129.760416666664</c:v>
                </c:pt>
                <c:pt idx="29907" formatCode="m/d/yy\ h:mm;@">
                  <c:v>43129.770833333336</c:v>
                </c:pt>
                <c:pt idx="29908" formatCode="m/d/yy\ h:mm;@">
                  <c:v>43129.78125</c:v>
                </c:pt>
                <c:pt idx="29909" formatCode="m/d/yy\ h:mm;@">
                  <c:v>43129.791666666664</c:v>
                </c:pt>
                <c:pt idx="29910" formatCode="m/d/yy\ h:mm;@">
                  <c:v>43129.802083333336</c:v>
                </c:pt>
                <c:pt idx="29911" formatCode="m/d/yy\ h:mm;@">
                  <c:v>43129.8125</c:v>
                </c:pt>
                <c:pt idx="29912" formatCode="m/d/yy\ h:mm;@">
                  <c:v>43129.822916666664</c:v>
                </c:pt>
                <c:pt idx="29913" formatCode="m/d/yy\ h:mm;@">
                  <c:v>43129.833333333336</c:v>
                </c:pt>
                <c:pt idx="29914" formatCode="m/d/yy\ h:mm;@">
                  <c:v>43129.84375</c:v>
                </c:pt>
                <c:pt idx="29915" formatCode="m/d/yy\ h:mm;@">
                  <c:v>43129.854166666664</c:v>
                </c:pt>
                <c:pt idx="29916" formatCode="m/d/yy\ h:mm;@">
                  <c:v>43129.864583333336</c:v>
                </c:pt>
                <c:pt idx="29917" formatCode="m/d/yy\ h:mm;@">
                  <c:v>43129.875</c:v>
                </c:pt>
                <c:pt idx="29918" formatCode="m/d/yy\ h:mm;@">
                  <c:v>43129.885416666664</c:v>
                </c:pt>
                <c:pt idx="29919" formatCode="m/d/yy\ h:mm;@">
                  <c:v>43129.895833333336</c:v>
                </c:pt>
                <c:pt idx="29920" formatCode="m/d/yy\ h:mm;@">
                  <c:v>43129.90625</c:v>
                </c:pt>
                <c:pt idx="29921" formatCode="m/d/yy\ h:mm;@">
                  <c:v>43129.916666666664</c:v>
                </c:pt>
                <c:pt idx="29922" formatCode="m/d/yy\ h:mm;@">
                  <c:v>43129.927083333336</c:v>
                </c:pt>
                <c:pt idx="29923" formatCode="m/d/yy\ h:mm;@">
                  <c:v>43129.9375</c:v>
                </c:pt>
                <c:pt idx="29924" formatCode="m/d/yy\ h:mm;@">
                  <c:v>43129.947916666664</c:v>
                </c:pt>
                <c:pt idx="29925" formatCode="m/d/yy\ h:mm;@">
                  <c:v>43129.958333333336</c:v>
                </c:pt>
                <c:pt idx="29926" formatCode="m/d/yy\ h:mm;@">
                  <c:v>43129.96875</c:v>
                </c:pt>
                <c:pt idx="29927" formatCode="m/d/yy\ h:mm;@">
                  <c:v>43129.979166666664</c:v>
                </c:pt>
                <c:pt idx="29928" formatCode="m/d/yy\ h:mm;@">
                  <c:v>43129.989583333336</c:v>
                </c:pt>
                <c:pt idx="29929" formatCode="m/d/yy\ h:mm;@">
                  <c:v>43130</c:v>
                </c:pt>
                <c:pt idx="29930" formatCode="m/d/yy\ h:mm;@">
                  <c:v>43130.010416666664</c:v>
                </c:pt>
                <c:pt idx="29931" formatCode="m/d/yy\ h:mm;@">
                  <c:v>43130.020833333336</c:v>
                </c:pt>
                <c:pt idx="29932" formatCode="m/d/yy\ h:mm;@">
                  <c:v>43130.03125</c:v>
                </c:pt>
                <c:pt idx="29933" formatCode="m/d/yy\ h:mm;@">
                  <c:v>43130.041666666664</c:v>
                </c:pt>
                <c:pt idx="29934" formatCode="m/d/yy\ h:mm;@">
                  <c:v>43130.052083333336</c:v>
                </c:pt>
                <c:pt idx="29935" formatCode="m/d/yy\ h:mm;@">
                  <c:v>43130.0625</c:v>
                </c:pt>
                <c:pt idx="29936" formatCode="m/d/yy\ h:mm;@">
                  <c:v>43130.072916666664</c:v>
                </c:pt>
                <c:pt idx="29937" formatCode="m/d/yy\ h:mm;@">
                  <c:v>43130.083333333336</c:v>
                </c:pt>
                <c:pt idx="29938" formatCode="m/d/yy\ h:mm;@">
                  <c:v>43130.09375</c:v>
                </c:pt>
                <c:pt idx="29939" formatCode="m/d/yy\ h:mm;@">
                  <c:v>43130.104166666664</c:v>
                </c:pt>
                <c:pt idx="29940" formatCode="m/d/yy\ h:mm;@">
                  <c:v>43130.114583333336</c:v>
                </c:pt>
                <c:pt idx="29941" formatCode="m/d/yy\ h:mm;@">
                  <c:v>43130.125</c:v>
                </c:pt>
                <c:pt idx="29942" formatCode="m/d/yy\ h:mm;@">
                  <c:v>43130.135416666664</c:v>
                </c:pt>
                <c:pt idx="29943" formatCode="m/d/yy\ h:mm;@">
                  <c:v>43130.145833333336</c:v>
                </c:pt>
                <c:pt idx="29944" formatCode="m/d/yy\ h:mm;@">
                  <c:v>43130.15625</c:v>
                </c:pt>
                <c:pt idx="29945" formatCode="m/d/yy\ h:mm;@">
                  <c:v>43130.166666666664</c:v>
                </c:pt>
                <c:pt idx="29946" formatCode="m/d/yy\ h:mm;@">
                  <c:v>43130.177083333336</c:v>
                </c:pt>
                <c:pt idx="29947" formatCode="m/d/yy\ h:mm;@">
                  <c:v>43130.1875</c:v>
                </c:pt>
                <c:pt idx="29948" formatCode="m/d/yy\ h:mm;@">
                  <c:v>43130.197916666664</c:v>
                </c:pt>
                <c:pt idx="29949" formatCode="m/d/yy\ h:mm;@">
                  <c:v>43130.208333333336</c:v>
                </c:pt>
                <c:pt idx="29950" formatCode="m/d/yy\ h:mm;@">
                  <c:v>43130.21875</c:v>
                </c:pt>
                <c:pt idx="29951" formatCode="m/d/yy\ h:mm;@">
                  <c:v>43130.229166666664</c:v>
                </c:pt>
                <c:pt idx="29952" formatCode="m/d/yy\ h:mm;@">
                  <c:v>43130.239583333336</c:v>
                </c:pt>
                <c:pt idx="29953" formatCode="m/d/yy\ h:mm;@">
                  <c:v>43130.25</c:v>
                </c:pt>
                <c:pt idx="29954" formatCode="m/d/yy\ h:mm;@">
                  <c:v>43130.260416666664</c:v>
                </c:pt>
                <c:pt idx="29955" formatCode="m/d/yy\ h:mm;@">
                  <c:v>43130.270833333336</c:v>
                </c:pt>
                <c:pt idx="29956" formatCode="m/d/yy\ h:mm;@">
                  <c:v>43130.28125</c:v>
                </c:pt>
                <c:pt idx="29957" formatCode="m/d/yy\ h:mm;@">
                  <c:v>43130.291666666664</c:v>
                </c:pt>
                <c:pt idx="29958" formatCode="m/d/yy\ h:mm;@">
                  <c:v>43130.302083333336</c:v>
                </c:pt>
                <c:pt idx="29959" formatCode="m/d/yy\ h:mm;@">
                  <c:v>43130.3125</c:v>
                </c:pt>
                <c:pt idx="29960" formatCode="m/d/yy\ h:mm;@">
                  <c:v>43130.322916666664</c:v>
                </c:pt>
                <c:pt idx="29961" formatCode="m/d/yy\ h:mm;@">
                  <c:v>43130.333333333336</c:v>
                </c:pt>
                <c:pt idx="29962" formatCode="m/d/yy\ h:mm;@">
                  <c:v>43130.34375</c:v>
                </c:pt>
                <c:pt idx="29963" formatCode="m/d/yy\ h:mm;@">
                  <c:v>43130.354166666664</c:v>
                </c:pt>
                <c:pt idx="29964" formatCode="m/d/yy\ h:mm;@">
                  <c:v>43130.364583333336</c:v>
                </c:pt>
                <c:pt idx="29965" formatCode="m/d/yy\ h:mm;@">
                  <c:v>43130.375</c:v>
                </c:pt>
                <c:pt idx="29966" formatCode="m/d/yy\ h:mm;@">
                  <c:v>43130.385416666664</c:v>
                </c:pt>
                <c:pt idx="29967" formatCode="m/d/yy\ h:mm;@">
                  <c:v>43130.395833333336</c:v>
                </c:pt>
                <c:pt idx="29968" formatCode="m/d/yy\ h:mm;@">
                  <c:v>43130.40625</c:v>
                </c:pt>
                <c:pt idx="29969" formatCode="m/d/yy\ h:mm;@">
                  <c:v>43130.416666666664</c:v>
                </c:pt>
                <c:pt idx="29970" formatCode="m/d/yy\ h:mm;@">
                  <c:v>43130.427083333336</c:v>
                </c:pt>
                <c:pt idx="29971" formatCode="m/d/yy\ h:mm;@">
                  <c:v>43130.4375</c:v>
                </c:pt>
                <c:pt idx="29972" formatCode="m/d/yy\ h:mm;@">
                  <c:v>43130.447916666664</c:v>
                </c:pt>
                <c:pt idx="29973" formatCode="m/d/yy\ h:mm;@">
                  <c:v>43130.458333333336</c:v>
                </c:pt>
                <c:pt idx="29974" formatCode="m/d/yy\ h:mm;@">
                  <c:v>43130.46875</c:v>
                </c:pt>
                <c:pt idx="29975" formatCode="m/d/yy\ h:mm;@">
                  <c:v>43130.479166666664</c:v>
                </c:pt>
                <c:pt idx="29976" formatCode="m/d/yy\ h:mm;@">
                  <c:v>43130.489583333336</c:v>
                </c:pt>
                <c:pt idx="29977" formatCode="m/d/yy\ h:mm;@">
                  <c:v>43130.5</c:v>
                </c:pt>
                <c:pt idx="29978" formatCode="m/d/yy\ h:mm;@">
                  <c:v>43130.510416666664</c:v>
                </c:pt>
                <c:pt idx="29979" formatCode="m/d/yy\ h:mm;@">
                  <c:v>43130.520833333336</c:v>
                </c:pt>
                <c:pt idx="29980" formatCode="m/d/yy\ h:mm;@">
                  <c:v>43130.53125</c:v>
                </c:pt>
                <c:pt idx="29981" formatCode="m/d/yy\ h:mm;@">
                  <c:v>43130.541666666664</c:v>
                </c:pt>
                <c:pt idx="29982" formatCode="m/d/yy\ h:mm;@">
                  <c:v>43130.552083333336</c:v>
                </c:pt>
                <c:pt idx="29983" formatCode="m/d/yy\ h:mm;@">
                  <c:v>43130.5625</c:v>
                </c:pt>
                <c:pt idx="29984" formatCode="m/d/yy\ h:mm;@">
                  <c:v>43130.572916666664</c:v>
                </c:pt>
                <c:pt idx="29985" formatCode="m/d/yy\ h:mm;@">
                  <c:v>43130.583333333336</c:v>
                </c:pt>
                <c:pt idx="29986" formatCode="m/d/yy\ h:mm;@">
                  <c:v>43130.59375</c:v>
                </c:pt>
                <c:pt idx="29987" formatCode="m/d/yy\ h:mm;@">
                  <c:v>43130.604166666664</c:v>
                </c:pt>
                <c:pt idx="29988" formatCode="m/d/yy\ h:mm;@">
                  <c:v>43130.614583333336</c:v>
                </c:pt>
                <c:pt idx="29989" formatCode="m/d/yy\ h:mm;@">
                  <c:v>43130.625</c:v>
                </c:pt>
                <c:pt idx="29990" formatCode="m/d/yy\ h:mm;@">
                  <c:v>43130.635416666664</c:v>
                </c:pt>
                <c:pt idx="29991" formatCode="m/d/yy\ h:mm;@">
                  <c:v>43130.645833333336</c:v>
                </c:pt>
                <c:pt idx="29992" formatCode="m/d/yy\ h:mm;@">
                  <c:v>43130.65625</c:v>
                </c:pt>
                <c:pt idx="29993" formatCode="m/d/yy\ h:mm;@">
                  <c:v>43130.666666666664</c:v>
                </c:pt>
                <c:pt idx="29994" formatCode="m/d/yy\ h:mm;@">
                  <c:v>43130.677083333336</c:v>
                </c:pt>
                <c:pt idx="29995" formatCode="m/d/yy\ h:mm;@">
                  <c:v>43130.6875</c:v>
                </c:pt>
                <c:pt idx="29996" formatCode="m/d/yy\ h:mm;@">
                  <c:v>43130.697916666664</c:v>
                </c:pt>
                <c:pt idx="29997" formatCode="m/d/yy\ h:mm;@">
                  <c:v>43130.708333333336</c:v>
                </c:pt>
                <c:pt idx="29998" formatCode="m/d/yy\ h:mm;@">
                  <c:v>43130.71875</c:v>
                </c:pt>
                <c:pt idx="29999" formatCode="m/d/yy\ h:mm;@">
                  <c:v>43130.729166666664</c:v>
                </c:pt>
                <c:pt idx="30000" formatCode="m/d/yy\ h:mm;@">
                  <c:v>43130.739583333336</c:v>
                </c:pt>
                <c:pt idx="30001" formatCode="m/d/yy\ h:mm;@">
                  <c:v>43130.75</c:v>
                </c:pt>
                <c:pt idx="30002" formatCode="m/d/yy\ h:mm;@">
                  <c:v>43130.760416666664</c:v>
                </c:pt>
                <c:pt idx="30003" formatCode="m/d/yy\ h:mm;@">
                  <c:v>43130.770833333336</c:v>
                </c:pt>
                <c:pt idx="30004" formatCode="m/d/yy\ h:mm;@">
                  <c:v>43130.78125</c:v>
                </c:pt>
                <c:pt idx="30005" formatCode="m/d/yy\ h:mm;@">
                  <c:v>43130.791666666664</c:v>
                </c:pt>
                <c:pt idx="30006" formatCode="m/d/yy\ h:mm;@">
                  <c:v>43130.802083333336</c:v>
                </c:pt>
                <c:pt idx="30007" formatCode="m/d/yy\ h:mm;@">
                  <c:v>43130.8125</c:v>
                </c:pt>
                <c:pt idx="30008" formatCode="m/d/yy\ h:mm;@">
                  <c:v>43130.822916666664</c:v>
                </c:pt>
                <c:pt idx="30009" formatCode="m/d/yy\ h:mm;@">
                  <c:v>43130.833333333336</c:v>
                </c:pt>
                <c:pt idx="30010" formatCode="m/d/yy\ h:mm;@">
                  <c:v>43130.84375</c:v>
                </c:pt>
                <c:pt idx="30011" formatCode="m/d/yy\ h:mm;@">
                  <c:v>43130.854166666664</c:v>
                </c:pt>
                <c:pt idx="30012" formatCode="m/d/yy\ h:mm;@">
                  <c:v>43130.864583333336</c:v>
                </c:pt>
                <c:pt idx="30013" formatCode="m/d/yy\ h:mm;@">
                  <c:v>43130.875</c:v>
                </c:pt>
                <c:pt idx="30014" formatCode="m/d/yy\ h:mm;@">
                  <c:v>43130.885416666664</c:v>
                </c:pt>
                <c:pt idx="30015" formatCode="m/d/yy\ h:mm;@">
                  <c:v>43130.895833333336</c:v>
                </c:pt>
                <c:pt idx="30016" formatCode="m/d/yy\ h:mm;@">
                  <c:v>43130.90625</c:v>
                </c:pt>
                <c:pt idx="30017" formatCode="m/d/yy\ h:mm;@">
                  <c:v>43130.916666666664</c:v>
                </c:pt>
                <c:pt idx="30018" formatCode="m/d/yy\ h:mm;@">
                  <c:v>43130.927083333336</c:v>
                </c:pt>
                <c:pt idx="30019" formatCode="m/d/yy\ h:mm;@">
                  <c:v>43130.9375</c:v>
                </c:pt>
                <c:pt idx="30020" formatCode="m/d/yy\ h:mm;@">
                  <c:v>43130.947916666664</c:v>
                </c:pt>
                <c:pt idx="30021" formatCode="m/d/yy\ h:mm;@">
                  <c:v>43130.958333333336</c:v>
                </c:pt>
                <c:pt idx="30022" formatCode="m/d/yy\ h:mm;@">
                  <c:v>43130.96875</c:v>
                </c:pt>
                <c:pt idx="30023" formatCode="m/d/yy\ h:mm;@">
                  <c:v>43130.979166666664</c:v>
                </c:pt>
                <c:pt idx="30024" formatCode="m/d/yy\ h:mm;@">
                  <c:v>43130.989583333336</c:v>
                </c:pt>
                <c:pt idx="30025" formatCode="m/d/yy\ h:mm;@">
                  <c:v>43131</c:v>
                </c:pt>
                <c:pt idx="30026" formatCode="m/d/yy\ h:mm;@">
                  <c:v>43131.010416666664</c:v>
                </c:pt>
                <c:pt idx="30027" formatCode="m/d/yy\ h:mm;@">
                  <c:v>43131.020833333336</c:v>
                </c:pt>
                <c:pt idx="30028" formatCode="m/d/yy\ h:mm;@">
                  <c:v>43131.03125</c:v>
                </c:pt>
                <c:pt idx="30029" formatCode="m/d/yy\ h:mm;@">
                  <c:v>43131.041666666664</c:v>
                </c:pt>
                <c:pt idx="30030" formatCode="m/d/yy\ h:mm;@">
                  <c:v>43131.052083333336</c:v>
                </c:pt>
                <c:pt idx="30031" formatCode="m/d/yy\ h:mm;@">
                  <c:v>43131.0625</c:v>
                </c:pt>
                <c:pt idx="30032" formatCode="m/d/yy\ h:mm;@">
                  <c:v>43131.072916666664</c:v>
                </c:pt>
                <c:pt idx="30033" formatCode="m/d/yy\ h:mm;@">
                  <c:v>43131.083333333336</c:v>
                </c:pt>
                <c:pt idx="30034" formatCode="m/d/yy\ h:mm;@">
                  <c:v>43131.09375</c:v>
                </c:pt>
                <c:pt idx="30035" formatCode="m/d/yy\ h:mm;@">
                  <c:v>43131.104166666664</c:v>
                </c:pt>
                <c:pt idx="30036" formatCode="m/d/yy\ h:mm;@">
                  <c:v>43131.114583333336</c:v>
                </c:pt>
                <c:pt idx="30037" formatCode="m/d/yy\ h:mm;@">
                  <c:v>43131.125</c:v>
                </c:pt>
                <c:pt idx="30038" formatCode="m/d/yy\ h:mm;@">
                  <c:v>43131.135416666664</c:v>
                </c:pt>
                <c:pt idx="30039" formatCode="m/d/yy\ h:mm;@">
                  <c:v>43131.145833333336</c:v>
                </c:pt>
                <c:pt idx="30040" formatCode="m/d/yy\ h:mm;@">
                  <c:v>43131.15625</c:v>
                </c:pt>
                <c:pt idx="30041" formatCode="m/d/yy\ h:mm;@">
                  <c:v>43131.166666666664</c:v>
                </c:pt>
                <c:pt idx="30042" formatCode="m/d/yy\ h:mm;@">
                  <c:v>43131.177083333336</c:v>
                </c:pt>
                <c:pt idx="30043" formatCode="m/d/yy\ h:mm;@">
                  <c:v>43131.1875</c:v>
                </c:pt>
                <c:pt idx="30044" formatCode="m/d/yy\ h:mm;@">
                  <c:v>43131.197916666664</c:v>
                </c:pt>
                <c:pt idx="30045" formatCode="m/d/yy\ h:mm;@">
                  <c:v>43131.208333333336</c:v>
                </c:pt>
                <c:pt idx="30046" formatCode="m/d/yy\ h:mm;@">
                  <c:v>43131.21875</c:v>
                </c:pt>
                <c:pt idx="30047" formatCode="m/d/yy\ h:mm;@">
                  <c:v>43131.229166666664</c:v>
                </c:pt>
                <c:pt idx="30048" formatCode="m/d/yy\ h:mm;@">
                  <c:v>43131.239583333336</c:v>
                </c:pt>
                <c:pt idx="30049" formatCode="m/d/yy\ h:mm;@">
                  <c:v>43131.25</c:v>
                </c:pt>
                <c:pt idx="30050" formatCode="m/d/yy\ h:mm;@">
                  <c:v>43131.260416666664</c:v>
                </c:pt>
                <c:pt idx="30051" formatCode="m/d/yy\ h:mm;@">
                  <c:v>43131.270833333336</c:v>
                </c:pt>
                <c:pt idx="30052" formatCode="m/d/yy\ h:mm;@">
                  <c:v>43131.28125</c:v>
                </c:pt>
                <c:pt idx="30053" formatCode="m/d/yy\ h:mm;@">
                  <c:v>43131.291666666664</c:v>
                </c:pt>
                <c:pt idx="30054" formatCode="m/d/yy\ h:mm;@">
                  <c:v>43131.302083333336</c:v>
                </c:pt>
                <c:pt idx="30055" formatCode="m/d/yy\ h:mm;@">
                  <c:v>43131.3125</c:v>
                </c:pt>
                <c:pt idx="30056" formatCode="m/d/yy\ h:mm;@">
                  <c:v>43131.322916666664</c:v>
                </c:pt>
                <c:pt idx="30057" formatCode="m/d/yy\ h:mm;@">
                  <c:v>43131.333333333336</c:v>
                </c:pt>
                <c:pt idx="30058" formatCode="m/d/yy\ h:mm;@">
                  <c:v>43131.34375</c:v>
                </c:pt>
                <c:pt idx="30059" formatCode="m/d/yy\ h:mm;@">
                  <c:v>43131.354166666664</c:v>
                </c:pt>
                <c:pt idx="30060" formatCode="m/d/yy\ h:mm;@">
                  <c:v>43131.364583333336</c:v>
                </c:pt>
                <c:pt idx="30061" formatCode="m/d/yy\ h:mm;@">
                  <c:v>43131.375</c:v>
                </c:pt>
                <c:pt idx="30062" formatCode="m/d/yy\ h:mm;@">
                  <c:v>43131.385416666664</c:v>
                </c:pt>
                <c:pt idx="30063" formatCode="m/d/yy\ h:mm;@">
                  <c:v>43131.395833333336</c:v>
                </c:pt>
                <c:pt idx="30064" formatCode="m/d/yy\ h:mm;@">
                  <c:v>43131.40625</c:v>
                </c:pt>
                <c:pt idx="30065" formatCode="m/d/yy\ h:mm;@">
                  <c:v>43131.416666666664</c:v>
                </c:pt>
                <c:pt idx="30066" formatCode="m/d/yy\ h:mm;@">
                  <c:v>43131.427083333336</c:v>
                </c:pt>
                <c:pt idx="30067" formatCode="m/d/yy\ h:mm;@">
                  <c:v>43131.4375</c:v>
                </c:pt>
                <c:pt idx="30068" formatCode="m/d/yy\ h:mm;@">
                  <c:v>43131.447916666664</c:v>
                </c:pt>
                <c:pt idx="30069" formatCode="m/d/yy\ h:mm;@">
                  <c:v>43131.458333333336</c:v>
                </c:pt>
                <c:pt idx="30070" formatCode="m/d/yy\ h:mm;@">
                  <c:v>43131.46875</c:v>
                </c:pt>
                <c:pt idx="30071" formatCode="m/d/yy\ h:mm;@">
                  <c:v>43131.479166666664</c:v>
                </c:pt>
                <c:pt idx="30072" formatCode="m/d/yy\ h:mm;@">
                  <c:v>43131.489583333336</c:v>
                </c:pt>
                <c:pt idx="30073" formatCode="m/d/yy\ h:mm;@">
                  <c:v>43131.5</c:v>
                </c:pt>
                <c:pt idx="30074" formatCode="m/d/yy\ h:mm;@">
                  <c:v>43131.510416666664</c:v>
                </c:pt>
                <c:pt idx="30075" formatCode="m/d/yy\ h:mm;@">
                  <c:v>43131.520833333336</c:v>
                </c:pt>
                <c:pt idx="30076" formatCode="m/d/yy\ h:mm;@">
                  <c:v>43131.53125</c:v>
                </c:pt>
                <c:pt idx="30077" formatCode="m/d/yy\ h:mm;@">
                  <c:v>43131.541666666664</c:v>
                </c:pt>
                <c:pt idx="30078" formatCode="m/d/yy\ h:mm;@">
                  <c:v>43131.552083333336</c:v>
                </c:pt>
                <c:pt idx="30079" formatCode="m/d/yy\ h:mm;@">
                  <c:v>43131.5625</c:v>
                </c:pt>
                <c:pt idx="30080" formatCode="m/d/yy\ h:mm;@">
                  <c:v>43131.572916666664</c:v>
                </c:pt>
                <c:pt idx="30081" formatCode="m/d/yy\ h:mm;@">
                  <c:v>43131.583333333336</c:v>
                </c:pt>
                <c:pt idx="30082" formatCode="m/d/yy\ h:mm;@">
                  <c:v>43131.59375</c:v>
                </c:pt>
                <c:pt idx="30083" formatCode="m/d/yy\ h:mm;@">
                  <c:v>43131.604166666664</c:v>
                </c:pt>
                <c:pt idx="30084" formatCode="m/d/yy\ h:mm;@">
                  <c:v>43131.614583333336</c:v>
                </c:pt>
                <c:pt idx="30085" formatCode="m/d/yy\ h:mm;@">
                  <c:v>43131.625</c:v>
                </c:pt>
                <c:pt idx="30086" formatCode="m/d/yy\ h:mm;@">
                  <c:v>43131.635416666664</c:v>
                </c:pt>
                <c:pt idx="30087" formatCode="m/d/yy\ h:mm;@">
                  <c:v>43131.645833333336</c:v>
                </c:pt>
                <c:pt idx="30088" formatCode="m/d/yy\ h:mm;@">
                  <c:v>43131.65625</c:v>
                </c:pt>
                <c:pt idx="30089" formatCode="m/d/yy\ h:mm;@">
                  <c:v>43131.666666666664</c:v>
                </c:pt>
                <c:pt idx="30090" formatCode="m/d/yy\ h:mm;@">
                  <c:v>43131.677083333336</c:v>
                </c:pt>
                <c:pt idx="30091" formatCode="m/d/yy\ h:mm;@">
                  <c:v>43131.6875</c:v>
                </c:pt>
                <c:pt idx="30092" formatCode="m/d/yy\ h:mm;@">
                  <c:v>43131.697916666664</c:v>
                </c:pt>
                <c:pt idx="30093" formatCode="m/d/yy\ h:mm;@">
                  <c:v>43131.708333333336</c:v>
                </c:pt>
                <c:pt idx="30094" formatCode="m/d/yy\ h:mm;@">
                  <c:v>43131.71875</c:v>
                </c:pt>
                <c:pt idx="30095" formatCode="m/d/yy\ h:mm;@">
                  <c:v>43131.729166666664</c:v>
                </c:pt>
                <c:pt idx="30096" formatCode="m/d/yy\ h:mm;@">
                  <c:v>43131.739583333336</c:v>
                </c:pt>
                <c:pt idx="30097" formatCode="m/d/yy\ h:mm;@">
                  <c:v>43131.75</c:v>
                </c:pt>
                <c:pt idx="30098" formatCode="m/d/yy\ h:mm;@">
                  <c:v>43131.760416666664</c:v>
                </c:pt>
                <c:pt idx="30099" formatCode="m/d/yy\ h:mm;@">
                  <c:v>43131.770833333336</c:v>
                </c:pt>
                <c:pt idx="30100" formatCode="m/d/yy\ h:mm;@">
                  <c:v>43131.78125</c:v>
                </c:pt>
                <c:pt idx="30101" formatCode="m/d/yy\ h:mm;@">
                  <c:v>43131.791666666664</c:v>
                </c:pt>
                <c:pt idx="30102" formatCode="m/d/yy\ h:mm;@">
                  <c:v>43131.802083333336</c:v>
                </c:pt>
                <c:pt idx="30103" formatCode="m/d/yy\ h:mm;@">
                  <c:v>43131.8125</c:v>
                </c:pt>
                <c:pt idx="30104" formatCode="m/d/yy\ h:mm;@">
                  <c:v>43131.822916666664</c:v>
                </c:pt>
                <c:pt idx="30105" formatCode="m/d/yy\ h:mm;@">
                  <c:v>43131.833333333336</c:v>
                </c:pt>
                <c:pt idx="30106" formatCode="m/d/yy\ h:mm;@">
                  <c:v>43131.84375</c:v>
                </c:pt>
                <c:pt idx="30107" formatCode="m/d/yy\ h:mm;@">
                  <c:v>43131.854166666664</c:v>
                </c:pt>
                <c:pt idx="30108" formatCode="m/d/yy\ h:mm;@">
                  <c:v>43131.864583333336</c:v>
                </c:pt>
                <c:pt idx="30109" formatCode="m/d/yy\ h:mm;@">
                  <c:v>43131.875</c:v>
                </c:pt>
                <c:pt idx="30110" formatCode="m/d/yy\ h:mm;@">
                  <c:v>43131.885416666664</c:v>
                </c:pt>
                <c:pt idx="30111" formatCode="m/d/yy\ h:mm;@">
                  <c:v>43131.895833333336</c:v>
                </c:pt>
                <c:pt idx="30112" formatCode="m/d/yy\ h:mm;@">
                  <c:v>43131.90625</c:v>
                </c:pt>
                <c:pt idx="30113" formatCode="m/d/yy\ h:mm;@">
                  <c:v>43131.916666666664</c:v>
                </c:pt>
                <c:pt idx="30114" formatCode="m/d/yy\ h:mm;@">
                  <c:v>43131.927083333336</c:v>
                </c:pt>
                <c:pt idx="30115" formatCode="m/d/yy\ h:mm;@">
                  <c:v>43131.9375</c:v>
                </c:pt>
                <c:pt idx="30116" formatCode="m/d/yy\ h:mm;@">
                  <c:v>43131.947916666664</c:v>
                </c:pt>
                <c:pt idx="30117" formatCode="m/d/yy\ h:mm;@">
                  <c:v>43131.958333333336</c:v>
                </c:pt>
                <c:pt idx="30118" formatCode="m/d/yy\ h:mm;@">
                  <c:v>43131.96875</c:v>
                </c:pt>
                <c:pt idx="30119" formatCode="m/d/yy\ h:mm;@">
                  <c:v>43131.979166666664</c:v>
                </c:pt>
                <c:pt idx="30120" formatCode="m/d/yy\ h:mm;@">
                  <c:v>43131.989583333336</c:v>
                </c:pt>
                <c:pt idx="30121" formatCode="m/d/yy\ h:mm;@">
                  <c:v>43132</c:v>
                </c:pt>
                <c:pt idx="30122" formatCode="m/d/yy\ h:mm;@">
                  <c:v>43132.010416666664</c:v>
                </c:pt>
                <c:pt idx="30123" formatCode="m/d/yy\ h:mm;@">
                  <c:v>43132.020833333336</c:v>
                </c:pt>
                <c:pt idx="30124" formatCode="m/d/yy\ h:mm;@">
                  <c:v>43132.03125</c:v>
                </c:pt>
                <c:pt idx="30125" formatCode="m/d/yy\ h:mm;@">
                  <c:v>43132.041666666664</c:v>
                </c:pt>
                <c:pt idx="30126" formatCode="m/d/yy\ h:mm;@">
                  <c:v>43132.052083333336</c:v>
                </c:pt>
                <c:pt idx="30127" formatCode="m/d/yy\ h:mm;@">
                  <c:v>43132.0625</c:v>
                </c:pt>
                <c:pt idx="30128" formatCode="m/d/yy\ h:mm;@">
                  <c:v>43132.072916666664</c:v>
                </c:pt>
                <c:pt idx="30129" formatCode="m/d/yy\ h:mm;@">
                  <c:v>43132.083333333336</c:v>
                </c:pt>
                <c:pt idx="30130" formatCode="m/d/yy\ h:mm;@">
                  <c:v>43132.09375</c:v>
                </c:pt>
                <c:pt idx="30131" formatCode="m/d/yy\ h:mm;@">
                  <c:v>43132.104166666664</c:v>
                </c:pt>
                <c:pt idx="30132" formatCode="m/d/yy\ h:mm;@">
                  <c:v>43132.114583333336</c:v>
                </c:pt>
                <c:pt idx="30133" formatCode="m/d/yy\ h:mm;@">
                  <c:v>43132.125</c:v>
                </c:pt>
                <c:pt idx="30134" formatCode="m/d/yy\ h:mm;@">
                  <c:v>43132.135416666664</c:v>
                </c:pt>
                <c:pt idx="30135" formatCode="m/d/yy\ h:mm;@">
                  <c:v>43132.145833333336</c:v>
                </c:pt>
                <c:pt idx="30136" formatCode="m/d/yy\ h:mm;@">
                  <c:v>43132.15625</c:v>
                </c:pt>
                <c:pt idx="30137" formatCode="m/d/yy\ h:mm;@">
                  <c:v>43132.166666666664</c:v>
                </c:pt>
                <c:pt idx="30138" formatCode="m/d/yy\ h:mm;@">
                  <c:v>43132.177083333336</c:v>
                </c:pt>
                <c:pt idx="30139" formatCode="m/d/yy\ h:mm;@">
                  <c:v>43132.1875</c:v>
                </c:pt>
                <c:pt idx="30140" formatCode="m/d/yy\ h:mm;@">
                  <c:v>43132.197916666664</c:v>
                </c:pt>
                <c:pt idx="30141" formatCode="m/d/yy\ h:mm;@">
                  <c:v>43132.208333333336</c:v>
                </c:pt>
                <c:pt idx="30142" formatCode="m/d/yy\ h:mm;@">
                  <c:v>43132.21875</c:v>
                </c:pt>
                <c:pt idx="30143" formatCode="m/d/yy\ h:mm;@">
                  <c:v>43132.229166666664</c:v>
                </c:pt>
                <c:pt idx="30144" formatCode="m/d/yy\ h:mm;@">
                  <c:v>43132.239583333336</c:v>
                </c:pt>
                <c:pt idx="30145" formatCode="m/d/yy\ h:mm;@">
                  <c:v>43132.25</c:v>
                </c:pt>
                <c:pt idx="30146" formatCode="m/d/yy\ h:mm;@">
                  <c:v>43132.260416666664</c:v>
                </c:pt>
                <c:pt idx="30147" formatCode="m/d/yy\ h:mm;@">
                  <c:v>43132.270833333336</c:v>
                </c:pt>
                <c:pt idx="30148" formatCode="m/d/yy\ h:mm;@">
                  <c:v>43132.28125</c:v>
                </c:pt>
                <c:pt idx="30149" formatCode="m/d/yy\ h:mm;@">
                  <c:v>43132.291666666664</c:v>
                </c:pt>
                <c:pt idx="30150" formatCode="m/d/yy\ h:mm;@">
                  <c:v>43132.302083333336</c:v>
                </c:pt>
                <c:pt idx="30151" formatCode="m/d/yy\ h:mm;@">
                  <c:v>43132.3125</c:v>
                </c:pt>
                <c:pt idx="30152" formatCode="m/d/yy\ h:mm;@">
                  <c:v>43132.322916666664</c:v>
                </c:pt>
                <c:pt idx="30153" formatCode="m/d/yy\ h:mm;@">
                  <c:v>43132.333333333336</c:v>
                </c:pt>
                <c:pt idx="30154" formatCode="m/d/yy\ h:mm;@">
                  <c:v>43132.34375</c:v>
                </c:pt>
                <c:pt idx="30155" formatCode="m/d/yy\ h:mm;@">
                  <c:v>43132.354166666664</c:v>
                </c:pt>
                <c:pt idx="30156" formatCode="m/d/yy\ h:mm;@">
                  <c:v>43132.364583333336</c:v>
                </c:pt>
                <c:pt idx="30157" formatCode="m/d/yy\ h:mm;@">
                  <c:v>43132.375</c:v>
                </c:pt>
                <c:pt idx="30158" formatCode="m/d/yy\ h:mm;@">
                  <c:v>43132.385416666664</c:v>
                </c:pt>
                <c:pt idx="30159" formatCode="m/d/yy\ h:mm;@">
                  <c:v>43132.395833333336</c:v>
                </c:pt>
                <c:pt idx="30160" formatCode="m/d/yy\ h:mm;@">
                  <c:v>43132.40625</c:v>
                </c:pt>
                <c:pt idx="30161" formatCode="m/d/yy\ h:mm;@">
                  <c:v>43132.416666666664</c:v>
                </c:pt>
                <c:pt idx="30162" formatCode="m/d/yy\ h:mm;@">
                  <c:v>43132.427083333336</c:v>
                </c:pt>
                <c:pt idx="30163" formatCode="m/d/yy\ h:mm;@">
                  <c:v>43132.4375</c:v>
                </c:pt>
                <c:pt idx="30164" formatCode="m/d/yy\ h:mm;@">
                  <c:v>43132.447916666664</c:v>
                </c:pt>
                <c:pt idx="30165" formatCode="m/d/yy\ h:mm;@">
                  <c:v>43132.458333333336</c:v>
                </c:pt>
                <c:pt idx="30166" formatCode="m/d/yy\ h:mm;@">
                  <c:v>43132.46875</c:v>
                </c:pt>
                <c:pt idx="30167" formatCode="m/d/yy\ h:mm;@">
                  <c:v>43132.479166666664</c:v>
                </c:pt>
                <c:pt idx="30168" formatCode="m/d/yy\ h:mm;@">
                  <c:v>43132.489583333336</c:v>
                </c:pt>
                <c:pt idx="30169" formatCode="m/d/yy\ h:mm;@">
                  <c:v>43132.5</c:v>
                </c:pt>
                <c:pt idx="30170" formatCode="m/d/yy\ h:mm;@">
                  <c:v>43132.510416666664</c:v>
                </c:pt>
                <c:pt idx="30171" formatCode="m/d/yy\ h:mm;@">
                  <c:v>43132.520833333336</c:v>
                </c:pt>
                <c:pt idx="30172" formatCode="m/d/yy\ h:mm;@">
                  <c:v>43132.53125</c:v>
                </c:pt>
                <c:pt idx="30173" formatCode="m/d/yy\ h:mm;@">
                  <c:v>43132.541666666664</c:v>
                </c:pt>
                <c:pt idx="30174" formatCode="m/d/yy\ h:mm;@">
                  <c:v>43132.552083333336</c:v>
                </c:pt>
                <c:pt idx="30175" formatCode="m/d/yy\ h:mm;@">
                  <c:v>43132.5625</c:v>
                </c:pt>
                <c:pt idx="30176" formatCode="m/d/yy\ h:mm;@">
                  <c:v>43132.572916666664</c:v>
                </c:pt>
                <c:pt idx="30177" formatCode="m/d/yy\ h:mm;@">
                  <c:v>43132.583333333336</c:v>
                </c:pt>
                <c:pt idx="30178" formatCode="m/d/yy\ h:mm;@">
                  <c:v>43132.59375</c:v>
                </c:pt>
                <c:pt idx="30179" formatCode="m/d/yy\ h:mm;@">
                  <c:v>43132.604166666664</c:v>
                </c:pt>
                <c:pt idx="30180" formatCode="m/d/yy\ h:mm;@">
                  <c:v>43132.614583333336</c:v>
                </c:pt>
                <c:pt idx="30181" formatCode="m/d/yy\ h:mm;@">
                  <c:v>43132.625</c:v>
                </c:pt>
                <c:pt idx="30182" formatCode="m/d/yy\ h:mm;@">
                  <c:v>43132.635416666664</c:v>
                </c:pt>
                <c:pt idx="30183" formatCode="m/d/yy\ h:mm;@">
                  <c:v>43132.645833333336</c:v>
                </c:pt>
                <c:pt idx="30184" formatCode="m/d/yy\ h:mm;@">
                  <c:v>43132.65625</c:v>
                </c:pt>
                <c:pt idx="30185" formatCode="m/d/yy\ h:mm;@">
                  <c:v>43132.666666666664</c:v>
                </c:pt>
                <c:pt idx="30186" formatCode="m/d/yy\ h:mm;@">
                  <c:v>43132.677083333336</c:v>
                </c:pt>
                <c:pt idx="30187" formatCode="m/d/yy\ h:mm;@">
                  <c:v>43132.6875</c:v>
                </c:pt>
                <c:pt idx="30188" formatCode="m/d/yy\ h:mm;@">
                  <c:v>43132.697916666664</c:v>
                </c:pt>
                <c:pt idx="30189" formatCode="m/d/yy\ h:mm;@">
                  <c:v>43132.708333333336</c:v>
                </c:pt>
                <c:pt idx="30190" formatCode="m/d/yy\ h:mm;@">
                  <c:v>43132.71875</c:v>
                </c:pt>
                <c:pt idx="30191" formatCode="m/d/yy\ h:mm;@">
                  <c:v>43132.729166666664</c:v>
                </c:pt>
                <c:pt idx="30192" formatCode="m/d/yy\ h:mm;@">
                  <c:v>43132.739583333336</c:v>
                </c:pt>
                <c:pt idx="30193" formatCode="m/d/yy\ h:mm;@">
                  <c:v>43132.75</c:v>
                </c:pt>
                <c:pt idx="30194" formatCode="m/d/yy\ h:mm;@">
                  <c:v>43132.760416666664</c:v>
                </c:pt>
                <c:pt idx="30195" formatCode="m/d/yy\ h:mm;@">
                  <c:v>43132.770833333336</c:v>
                </c:pt>
                <c:pt idx="30196" formatCode="m/d/yy\ h:mm;@">
                  <c:v>43132.78125</c:v>
                </c:pt>
                <c:pt idx="30197" formatCode="m/d/yy\ h:mm;@">
                  <c:v>43132.791666666664</c:v>
                </c:pt>
                <c:pt idx="30198" formatCode="m/d/yy\ h:mm;@">
                  <c:v>43132.802083333336</c:v>
                </c:pt>
                <c:pt idx="30199" formatCode="m/d/yy\ h:mm;@">
                  <c:v>43132.8125</c:v>
                </c:pt>
                <c:pt idx="30200" formatCode="m/d/yy\ h:mm;@">
                  <c:v>43132.822916666664</c:v>
                </c:pt>
                <c:pt idx="30201" formatCode="m/d/yy\ h:mm;@">
                  <c:v>43132.833333333336</c:v>
                </c:pt>
                <c:pt idx="30202" formatCode="m/d/yy\ h:mm;@">
                  <c:v>43132.84375</c:v>
                </c:pt>
                <c:pt idx="30203" formatCode="m/d/yy\ h:mm;@">
                  <c:v>43132.854166666664</c:v>
                </c:pt>
                <c:pt idx="30204" formatCode="m/d/yy\ h:mm;@">
                  <c:v>43132.864583333336</c:v>
                </c:pt>
                <c:pt idx="30205" formatCode="m/d/yy\ h:mm;@">
                  <c:v>43132.875</c:v>
                </c:pt>
                <c:pt idx="30206" formatCode="m/d/yy\ h:mm;@">
                  <c:v>43132.885416666664</c:v>
                </c:pt>
                <c:pt idx="30207" formatCode="m/d/yy\ h:mm;@">
                  <c:v>43132.895833333336</c:v>
                </c:pt>
                <c:pt idx="30208" formatCode="m/d/yy\ h:mm;@">
                  <c:v>43132.90625</c:v>
                </c:pt>
                <c:pt idx="30209" formatCode="m/d/yy\ h:mm;@">
                  <c:v>43132.916666666664</c:v>
                </c:pt>
              </c:numCache>
            </c:numRef>
          </c:cat>
          <c:val>
            <c:numRef>
              <c:f>JBT01_1!$G$2:$G$30211</c:f>
              <c:numCache>
                <c:formatCode>0.0</c:formatCode>
                <c:ptCount val="30210"/>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pt idx="17376" formatCode="General">
                  <c:v>0</c:v>
                </c:pt>
                <c:pt idx="17377" formatCode="General">
                  <c:v>0</c:v>
                </c:pt>
                <c:pt idx="17378" formatCode="General">
                  <c:v>0</c:v>
                </c:pt>
                <c:pt idx="17379" formatCode="General">
                  <c:v>0</c:v>
                </c:pt>
                <c:pt idx="17380" formatCode="General">
                  <c:v>0</c:v>
                </c:pt>
                <c:pt idx="17381" formatCode="General">
                  <c:v>0</c:v>
                </c:pt>
                <c:pt idx="17382" formatCode="General">
                  <c:v>6.6666669833163335</c:v>
                </c:pt>
                <c:pt idx="17383" formatCode="General">
                  <c:v>0</c:v>
                </c:pt>
                <c:pt idx="17384" formatCode="General">
                  <c:v>0</c:v>
                </c:pt>
                <c:pt idx="17385" formatCode="General">
                  <c:v>0</c:v>
                </c:pt>
                <c:pt idx="17386" formatCode="General">
                  <c:v>0</c:v>
                </c:pt>
                <c:pt idx="17387" formatCode="General">
                  <c:v>0</c:v>
                </c:pt>
                <c:pt idx="17388" formatCode="General">
                  <c:v>0</c:v>
                </c:pt>
                <c:pt idx="17389" formatCode="General">
                  <c:v>0</c:v>
                </c:pt>
                <c:pt idx="17390" formatCode="General">
                  <c:v>0</c:v>
                </c:pt>
                <c:pt idx="17391" formatCode="General">
                  <c:v>0</c:v>
                </c:pt>
                <c:pt idx="17392" formatCode="General">
                  <c:v>0</c:v>
                </c:pt>
                <c:pt idx="17393" formatCode="General">
                  <c:v>0</c:v>
                </c:pt>
                <c:pt idx="17394" formatCode="General">
                  <c:v>0</c:v>
                </c:pt>
                <c:pt idx="17395" formatCode="General">
                  <c:v>6.6666669833163335</c:v>
                </c:pt>
                <c:pt idx="17396" formatCode="General">
                  <c:v>0</c:v>
                </c:pt>
                <c:pt idx="17397" formatCode="General">
                  <c:v>0</c:v>
                </c:pt>
                <c:pt idx="17398" formatCode="General">
                  <c:v>0</c:v>
                </c:pt>
                <c:pt idx="17399" formatCode="General">
                  <c:v>0</c:v>
                </c:pt>
                <c:pt idx="17400" formatCode="General">
                  <c:v>0</c:v>
                </c:pt>
                <c:pt idx="17401" formatCode="General">
                  <c:v>0</c:v>
                </c:pt>
                <c:pt idx="17402" formatCode="General">
                  <c:v>0</c:v>
                </c:pt>
                <c:pt idx="17403" formatCode="General">
                  <c:v>0</c:v>
                </c:pt>
                <c:pt idx="17404" formatCode="General">
                  <c:v>0</c:v>
                </c:pt>
                <c:pt idx="17405" formatCode="General">
                  <c:v>0</c:v>
                </c:pt>
                <c:pt idx="17406" formatCode="General">
                  <c:v>0</c:v>
                </c:pt>
                <c:pt idx="17407" formatCode="General">
                  <c:v>0</c:v>
                </c:pt>
                <c:pt idx="17408" formatCode="General">
                  <c:v>6.6666669833163335</c:v>
                </c:pt>
                <c:pt idx="17409" formatCode="General">
                  <c:v>0</c:v>
                </c:pt>
                <c:pt idx="17410" formatCode="General">
                  <c:v>0</c:v>
                </c:pt>
                <c:pt idx="17411" formatCode="General">
                  <c:v>0</c:v>
                </c:pt>
                <c:pt idx="17412" formatCode="General">
                  <c:v>0</c:v>
                </c:pt>
                <c:pt idx="17413" formatCode="General">
                  <c:v>0</c:v>
                </c:pt>
                <c:pt idx="17414" formatCode="General">
                  <c:v>0</c:v>
                </c:pt>
                <c:pt idx="17415" formatCode="General">
                  <c:v>0</c:v>
                </c:pt>
                <c:pt idx="17416" formatCode="General">
                  <c:v>0</c:v>
                </c:pt>
                <c:pt idx="17417" formatCode="General">
                  <c:v>0</c:v>
                </c:pt>
                <c:pt idx="17418" formatCode="General">
                  <c:v>0</c:v>
                </c:pt>
                <c:pt idx="17419" formatCode="General">
                  <c:v>0</c:v>
                </c:pt>
                <c:pt idx="17420" formatCode="General">
                  <c:v>0</c:v>
                </c:pt>
                <c:pt idx="17421" formatCode="General">
                  <c:v>0</c:v>
                </c:pt>
                <c:pt idx="17422" formatCode="General">
                  <c:v>6.6666669833163335</c:v>
                </c:pt>
                <c:pt idx="17423" formatCode="General">
                  <c:v>0</c:v>
                </c:pt>
                <c:pt idx="17424" formatCode="General">
                  <c:v>0</c:v>
                </c:pt>
                <c:pt idx="17425" formatCode="General">
                  <c:v>0</c:v>
                </c:pt>
                <c:pt idx="17426" formatCode="General">
                  <c:v>0</c:v>
                </c:pt>
                <c:pt idx="17427" formatCode="General">
                  <c:v>0</c:v>
                </c:pt>
                <c:pt idx="17428" formatCode="General">
                  <c:v>0</c:v>
                </c:pt>
                <c:pt idx="17429" formatCode="General">
                  <c:v>0</c:v>
                </c:pt>
                <c:pt idx="17430" formatCode="General">
                  <c:v>0</c:v>
                </c:pt>
                <c:pt idx="17431" formatCode="General">
                  <c:v>0</c:v>
                </c:pt>
                <c:pt idx="17432" formatCode="General">
                  <c:v>0</c:v>
                </c:pt>
                <c:pt idx="17433" formatCode="General">
                  <c:v>0</c:v>
                </c:pt>
                <c:pt idx="17434" formatCode="General">
                  <c:v>0</c:v>
                </c:pt>
                <c:pt idx="17435" formatCode="General">
                  <c:v>6.6666669833163335</c:v>
                </c:pt>
                <c:pt idx="17436" formatCode="General">
                  <c:v>0</c:v>
                </c:pt>
                <c:pt idx="17437" formatCode="General">
                  <c:v>0</c:v>
                </c:pt>
                <c:pt idx="17438" formatCode="General">
                  <c:v>0</c:v>
                </c:pt>
                <c:pt idx="17439" formatCode="General">
                  <c:v>0</c:v>
                </c:pt>
                <c:pt idx="17440" formatCode="General">
                  <c:v>0</c:v>
                </c:pt>
                <c:pt idx="17441" formatCode="General">
                  <c:v>0</c:v>
                </c:pt>
                <c:pt idx="17442" formatCode="General">
                  <c:v>0</c:v>
                </c:pt>
                <c:pt idx="17443" formatCode="General">
                  <c:v>0</c:v>
                </c:pt>
                <c:pt idx="17444" formatCode="General">
                  <c:v>0</c:v>
                </c:pt>
                <c:pt idx="17445" formatCode="General">
                  <c:v>0</c:v>
                </c:pt>
                <c:pt idx="17446" formatCode="General">
                  <c:v>0</c:v>
                </c:pt>
                <c:pt idx="17447" formatCode="General">
                  <c:v>0</c:v>
                </c:pt>
                <c:pt idx="17448" formatCode="General">
                  <c:v>6.6666669833163335</c:v>
                </c:pt>
                <c:pt idx="17449" formatCode="General">
                  <c:v>0</c:v>
                </c:pt>
                <c:pt idx="17450" formatCode="General">
                  <c:v>0</c:v>
                </c:pt>
                <c:pt idx="17451" formatCode="General">
                  <c:v>0</c:v>
                </c:pt>
                <c:pt idx="17452" formatCode="General">
                  <c:v>0</c:v>
                </c:pt>
                <c:pt idx="17453" formatCode="General">
                  <c:v>0</c:v>
                </c:pt>
                <c:pt idx="17454" formatCode="General">
                  <c:v>0</c:v>
                </c:pt>
                <c:pt idx="17455" formatCode="General">
                  <c:v>0</c:v>
                </c:pt>
                <c:pt idx="17456" formatCode="General">
                  <c:v>0</c:v>
                </c:pt>
                <c:pt idx="17457" formatCode="General">
                  <c:v>0</c:v>
                </c:pt>
                <c:pt idx="17458" formatCode="General">
                  <c:v>0</c:v>
                </c:pt>
                <c:pt idx="17459" formatCode="General">
                  <c:v>0</c:v>
                </c:pt>
                <c:pt idx="17460" formatCode="General">
                  <c:v>0</c:v>
                </c:pt>
                <c:pt idx="17461" formatCode="General">
                  <c:v>6.6666669833163335</c:v>
                </c:pt>
                <c:pt idx="17462" formatCode="General">
                  <c:v>0</c:v>
                </c:pt>
                <c:pt idx="17463" formatCode="General">
                  <c:v>0</c:v>
                </c:pt>
                <c:pt idx="17464" formatCode="General">
                  <c:v>0</c:v>
                </c:pt>
                <c:pt idx="17465" formatCode="General">
                  <c:v>0</c:v>
                </c:pt>
                <c:pt idx="17466" formatCode="General">
                  <c:v>0</c:v>
                </c:pt>
                <c:pt idx="17467" formatCode="General">
                  <c:v>0</c:v>
                </c:pt>
                <c:pt idx="17468" formatCode="General">
                  <c:v>0</c:v>
                </c:pt>
                <c:pt idx="17469" formatCode="General">
                  <c:v>0</c:v>
                </c:pt>
                <c:pt idx="17470" formatCode="General">
                  <c:v>0</c:v>
                </c:pt>
                <c:pt idx="17471" formatCode="General">
                  <c:v>0</c:v>
                </c:pt>
                <c:pt idx="17472" formatCode="General">
                  <c:v>0</c:v>
                </c:pt>
                <c:pt idx="17473" formatCode="General">
                  <c:v>6.6666669833163335</c:v>
                </c:pt>
                <c:pt idx="17474" formatCode="General">
                  <c:v>0</c:v>
                </c:pt>
                <c:pt idx="17475" formatCode="General">
                  <c:v>0</c:v>
                </c:pt>
                <c:pt idx="17476" formatCode="General">
                  <c:v>0</c:v>
                </c:pt>
                <c:pt idx="17477" formatCode="General">
                  <c:v>0</c:v>
                </c:pt>
                <c:pt idx="17478" formatCode="General">
                  <c:v>0</c:v>
                </c:pt>
                <c:pt idx="17479" formatCode="General">
                  <c:v>0</c:v>
                </c:pt>
                <c:pt idx="17480" formatCode="General">
                  <c:v>0</c:v>
                </c:pt>
                <c:pt idx="17481" formatCode="General">
                  <c:v>0</c:v>
                </c:pt>
                <c:pt idx="17482" formatCode="General">
                  <c:v>0</c:v>
                </c:pt>
                <c:pt idx="17483" formatCode="General">
                  <c:v>0</c:v>
                </c:pt>
                <c:pt idx="17484" formatCode="General">
                  <c:v>0</c:v>
                </c:pt>
                <c:pt idx="17485" formatCode="General">
                  <c:v>0</c:v>
                </c:pt>
                <c:pt idx="17486" formatCode="General">
                  <c:v>6.6666669833163335</c:v>
                </c:pt>
                <c:pt idx="17487" formatCode="General">
                  <c:v>0</c:v>
                </c:pt>
                <c:pt idx="17488" formatCode="General">
                  <c:v>0</c:v>
                </c:pt>
                <c:pt idx="17489" formatCode="General">
                  <c:v>0</c:v>
                </c:pt>
                <c:pt idx="17490" formatCode="General">
                  <c:v>0</c:v>
                </c:pt>
                <c:pt idx="17491" formatCode="General">
                  <c:v>0</c:v>
                </c:pt>
                <c:pt idx="17492" formatCode="General">
                  <c:v>0</c:v>
                </c:pt>
                <c:pt idx="17493" formatCode="General">
                  <c:v>0</c:v>
                </c:pt>
                <c:pt idx="17494" formatCode="General">
                  <c:v>0</c:v>
                </c:pt>
                <c:pt idx="17495" formatCode="General">
                  <c:v>0</c:v>
                </c:pt>
                <c:pt idx="17496" formatCode="General">
                  <c:v>0</c:v>
                </c:pt>
                <c:pt idx="17497" formatCode="General">
                  <c:v>0</c:v>
                </c:pt>
                <c:pt idx="17498" formatCode="General">
                  <c:v>0</c:v>
                </c:pt>
                <c:pt idx="17499" formatCode="General">
                  <c:v>6.6666669833163335</c:v>
                </c:pt>
                <c:pt idx="17500" formatCode="General">
                  <c:v>0</c:v>
                </c:pt>
                <c:pt idx="17501" formatCode="General">
                  <c:v>0</c:v>
                </c:pt>
                <c:pt idx="17502" formatCode="General">
                  <c:v>0</c:v>
                </c:pt>
                <c:pt idx="17503" formatCode="General">
                  <c:v>0</c:v>
                </c:pt>
                <c:pt idx="17504" formatCode="General">
                  <c:v>0</c:v>
                </c:pt>
                <c:pt idx="17505" formatCode="General">
                  <c:v>0</c:v>
                </c:pt>
                <c:pt idx="17506" formatCode="General">
                  <c:v>0</c:v>
                </c:pt>
                <c:pt idx="17507" formatCode="General">
                  <c:v>0</c:v>
                </c:pt>
                <c:pt idx="17508" formatCode="General">
                  <c:v>0</c:v>
                </c:pt>
                <c:pt idx="17509" formatCode="General">
                  <c:v>0</c:v>
                </c:pt>
                <c:pt idx="17510" formatCode="General">
                  <c:v>0</c:v>
                </c:pt>
                <c:pt idx="17511" formatCode="General">
                  <c:v>0</c:v>
                </c:pt>
                <c:pt idx="17512" formatCode="General">
                  <c:v>6.6666669833163335</c:v>
                </c:pt>
                <c:pt idx="17513" formatCode="General">
                  <c:v>0</c:v>
                </c:pt>
                <c:pt idx="17514" formatCode="General">
                  <c:v>0</c:v>
                </c:pt>
                <c:pt idx="17515" formatCode="General">
                  <c:v>0</c:v>
                </c:pt>
                <c:pt idx="17516" formatCode="General">
                  <c:v>0</c:v>
                </c:pt>
                <c:pt idx="17517" formatCode="General">
                  <c:v>0</c:v>
                </c:pt>
                <c:pt idx="17518" formatCode="General">
                  <c:v>0</c:v>
                </c:pt>
                <c:pt idx="17519" formatCode="General">
                  <c:v>0</c:v>
                </c:pt>
                <c:pt idx="17520" formatCode="General">
                  <c:v>0</c:v>
                </c:pt>
                <c:pt idx="17521" formatCode="General">
                  <c:v>0</c:v>
                </c:pt>
                <c:pt idx="17522" formatCode="General">
                  <c:v>0</c:v>
                </c:pt>
                <c:pt idx="17523" formatCode="General">
                  <c:v>0</c:v>
                </c:pt>
                <c:pt idx="17524" formatCode="General">
                  <c:v>6.6666669833163335</c:v>
                </c:pt>
                <c:pt idx="17525" formatCode="General">
                  <c:v>0</c:v>
                </c:pt>
                <c:pt idx="17526" formatCode="General">
                  <c:v>0</c:v>
                </c:pt>
                <c:pt idx="17527" formatCode="General">
                  <c:v>0</c:v>
                </c:pt>
                <c:pt idx="17528" formatCode="General">
                  <c:v>0</c:v>
                </c:pt>
                <c:pt idx="17529" formatCode="General">
                  <c:v>0</c:v>
                </c:pt>
                <c:pt idx="17530" formatCode="General">
                  <c:v>0</c:v>
                </c:pt>
                <c:pt idx="17531" formatCode="General">
                  <c:v>0</c:v>
                </c:pt>
                <c:pt idx="17532" formatCode="General">
                  <c:v>0</c:v>
                </c:pt>
                <c:pt idx="17533" formatCode="General">
                  <c:v>0</c:v>
                </c:pt>
                <c:pt idx="17534" formatCode="General">
                  <c:v>0</c:v>
                </c:pt>
                <c:pt idx="17535" formatCode="General">
                  <c:v>0</c:v>
                </c:pt>
                <c:pt idx="17536" formatCode="General">
                  <c:v>6.6666669833163335</c:v>
                </c:pt>
                <c:pt idx="17537" formatCode="General">
                  <c:v>0</c:v>
                </c:pt>
                <c:pt idx="17538" formatCode="General">
                  <c:v>0</c:v>
                </c:pt>
                <c:pt idx="17539" formatCode="General">
                  <c:v>0</c:v>
                </c:pt>
                <c:pt idx="17540" formatCode="General">
                  <c:v>0</c:v>
                </c:pt>
                <c:pt idx="17541" formatCode="General">
                  <c:v>0</c:v>
                </c:pt>
                <c:pt idx="17542" formatCode="General">
                  <c:v>0</c:v>
                </c:pt>
                <c:pt idx="17543" formatCode="General">
                  <c:v>0</c:v>
                </c:pt>
                <c:pt idx="17544" formatCode="General">
                  <c:v>0</c:v>
                </c:pt>
                <c:pt idx="17545" formatCode="General">
                  <c:v>0</c:v>
                </c:pt>
                <c:pt idx="17546" formatCode="General">
                  <c:v>0</c:v>
                </c:pt>
                <c:pt idx="17547" formatCode="General">
                  <c:v>6.6666669833163335</c:v>
                </c:pt>
                <c:pt idx="17548" formatCode="General">
                  <c:v>0</c:v>
                </c:pt>
                <c:pt idx="17549" formatCode="General">
                  <c:v>0</c:v>
                </c:pt>
                <c:pt idx="17550" formatCode="General">
                  <c:v>0</c:v>
                </c:pt>
                <c:pt idx="17551" formatCode="General">
                  <c:v>0</c:v>
                </c:pt>
                <c:pt idx="17552" formatCode="General">
                  <c:v>0</c:v>
                </c:pt>
                <c:pt idx="17553" formatCode="General">
                  <c:v>0</c:v>
                </c:pt>
                <c:pt idx="17554" formatCode="General">
                  <c:v>0</c:v>
                </c:pt>
                <c:pt idx="17555" formatCode="General">
                  <c:v>0</c:v>
                </c:pt>
                <c:pt idx="17556" formatCode="General">
                  <c:v>0</c:v>
                </c:pt>
                <c:pt idx="17557" formatCode="General">
                  <c:v>0</c:v>
                </c:pt>
                <c:pt idx="17558" formatCode="General">
                  <c:v>0</c:v>
                </c:pt>
                <c:pt idx="17559" formatCode="General">
                  <c:v>0</c:v>
                </c:pt>
                <c:pt idx="17560" formatCode="General">
                  <c:v>6.6666669833163335</c:v>
                </c:pt>
                <c:pt idx="17561" formatCode="General">
                  <c:v>0</c:v>
                </c:pt>
                <c:pt idx="17562" formatCode="General">
                  <c:v>0</c:v>
                </c:pt>
                <c:pt idx="17563" formatCode="General">
                  <c:v>0</c:v>
                </c:pt>
                <c:pt idx="17564" formatCode="General">
                  <c:v>0</c:v>
                </c:pt>
                <c:pt idx="17565" formatCode="General">
                  <c:v>0</c:v>
                </c:pt>
                <c:pt idx="17566" formatCode="General">
                  <c:v>0</c:v>
                </c:pt>
                <c:pt idx="17567" formatCode="General">
                  <c:v>0</c:v>
                </c:pt>
                <c:pt idx="17568" formatCode="General">
                  <c:v>0</c:v>
                </c:pt>
                <c:pt idx="17569" formatCode="General">
                  <c:v>0</c:v>
                </c:pt>
                <c:pt idx="17570" formatCode="General">
                  <c:v>0</c:v>
                </c:pt>
                <c:pt idx="17571" formatCode="General">
                  <c:v>0</c:v>
                </c:pt>
                <c:pt idx="17572" formatCode="General">
                  <c:v>6.6666669833163335</c:v>
                </c:pt>
                <c:pt idx="17573" formatCode="General">
                  <c:v>0</c:v>
                </c:pt>
                <c:pt idx="17574" formatCode="General">
                  <c:v>0</c:v>
                </c:pt>
                <c:pt idx="17575" formatCode="General">
                  <c:v>0</c:v>
                </c:pt>
                <c:pt idx="17576" formatCode="General">
                  <c:v>0</c:v>
                </c:pt>
                <c:pt idx="17577" formatCode="General">
                  <c:v>0</c:v>
                </c:pt>
                <c:pt idx="17578" formatCode="General">
                  <c:v>0</c:v>
                </c:pt>
                <c:pt idx="17579" formatCode="General">
                  <c:v>0</c:v>
                </c:pt>
                <c:pt idx="17580" formatCode="General">
                  <c:v>0</c:v>
                </c:pt>
                <c:pt idx="17581" formatCode="General">
                  <c:v>0</c:v>
                </c:pt>
                <c:pt idx="17582" formatCode="General">
                  <c:v>0</c:v>
                </c:pt>
                <c:pt idx="17583" formatCode="General">
                  <c:v>0</c:v>
                </c:pt>
                <c:pt idx="17584" formatCode="General">
                  <c:v>0</c:v>
                </c:pt>
                <c:pt idx="17585" formatCode="General">
                  <c:v>0</c:v>
                </c:pt>
                <c:pt idx="17586" formatCode="General">
                  <c:v>6.6666669833163335</c:v>
                </c:pt>
                <c:pt idx="17587" formatCode="General">
                  <c:v>0</c:v>
                </c:pt>
                <c:pt idx="17588" formatCode="General">
                  <c:v>0</c:v>
                </c:pt>
                <c:pt idx="17589" formatCode="General">
                  <c:v>0</c:v>
                </c:pt>
                <c:pt idx="17590" formatCode="General">
                  <c:v>0</c:v>
                </c:pt>
                <c:pt idx="17591" formatCode="General">
                  <c:v>0</c:v>
                </c:pt>
                <c:pt idx="17592" formatCode="General">
                  <c:v>0</c:v>
                </c:pt>
                <c:pt idx="17593" formatCode="General">
                  <c:v>0</c:v>
                </c:pt>
                <c:pt idx="17594" formatCode="General">
                  <c:v>0</c:v>
                </c:pt>
                <c:pt idx="17595" formatCode="General">
                  <c:v>0</c:v>
                </c:pt>
                <c:pt idx="17596" formatCode="General">
                  <c:v>0</c:v>
                </c:pt>
                <c:pt idx="17597" formatCode="General">
                  <c:v>0</c:v>
                </c:pt>
                <c:pt idx="17598" formatCode="General">
                  <c:v>0</c:v>
                </c:pt>
                <c:pt idx="17599" formatCode="General">
                  <c:v>0</c:v>
                </c:pt>
                <c:pt idx="17600" formatCode="General">
                  <c:v>6.6666669833163335</c:v>
                </c:pt>
                <c:pt idx="17601" formatCode="General">
                  <c:v>0</c:v>
                </c:pt>
                <c:pt idx="17602" formatCode="General">
                  <c:v>0</c:v>
                </c:pt>
                <c:pt idx="17603" formatCode="General">
                  <c:v>0</c:v>
                </c:pt>
                <c:pt idx="17604" formatCode="General">
                  <c:v>0</c:v>
                </c:pt>
                <c:pt idx="17605" formatCode="General">
                  <c:v>0</c:v>
                </c:pt>
                <c:pt idx="17606" formatCode="General">
                  <c:v>0</c:v>
                </c:pt>
                <c:pt idx="17607" formatCode="General">
                  <c:v>0</c:v>
                </c:pt>
                <c:pt idx="17608" formatCode="General">
                  <c:v>0</c:v>
                </c:pt>
                <c:pt idx="17609" formatCode="General">
                  <c:v>0</c:v>
                </c:pt>
                <c:pt idx="17610" formatCode="General">
                  <c:v>0</c:v>
                </c:pt>
                <c:pt idx="17611" formatCode="General">
                  <c:v>0</c:v>
                </c:pt>
                <c:pt idx="17612" formatCode="General">
                  <c:v>6.6666669833163335</c:v>
                </c:pt>
                <c:pt idx="17613" formatCode="General">
                  <c:v>0</c:v>
                </c:pt>
                <c:pt idx="17614" formatCode="General">
                  <c:v>0</c:v>
                </c:pt>
                <c:pt idx="17615" formatCode="General">
                  <c:v>0</c:v>
                </c:pt>
                <c:pt idx="17616" formatCode="General">
                  <c:v>0</c:v>
                </c:pt>
                <c:pt idx="17617" formatCode="General">
                  <c:v>0</c:v>
                </c:pt>
                <c:pt idx="17618" formatCode="General">
                  <c:v>0</c:v>
                </c:pt>
                <c:pt idx="17619" formatCode="General">
                  <c:v>0</c:v>
                </c:pt>
                <c:pt idx="17620" formatCode="General">
                  <c:v>0</c:v>
                </c:pt>
                <c:pt idx="17621" formatCode="General">
                  <c:v>0</c:v>
                </c:pt>
                <c:pt idx="17622" formatCode="General">
                  <c:v>0</c:v>
                </c:pt>
                <c:pt idx="17623" formatCode="General">
                  <c:v>6.6666669833163335</c:v>
                </c:pt>
                <c:pt idx="17624" formatCode="General">
                  <c:v>0</c:v>
                </c:pt>
                <c:pt idx="17625" formatCode="General">
                  <c:v>0</c:v>
                </c:pt>
                <c:pt idx="17626" formatCode="General">
                  <c:v>0</c:v>
                </c:pt>
                <c:pt idx="17627" formatCode="General">
                  <c:v>0</c:v>
                </c:pt>
                <c:pt idx="17628" formatCode="General">
                  <c:v>0</c:v>
                </c:pt>
                <c:pt idx="17629" formatCode="General">
                  <c:v>0</c:v>
                </c:pt>
                <c:pt idx="17630" formatCode="General">
                  <c:v>0</c:v>
                </c:pt>
                <c:pt idx="17631" formatCode="General">
                  <c:v>0</c:v>
                </c:pt>
                <c:pt idx="17632" formatCode="General">
                  <c:v>0</c:v>
                </c:pt>
                <c:pt idx="17633" formatCode="General">
                  <c:v>0</c:v>
                </c:pt>
                <c:pt idx="17634" formatCode="General">
                  <c:v>0</c:v>
                </c:pt>
                <c:pt idx="17635" formatCode="General">
                  <c:v>6.6666669833163335</c:v>
                </c:pt>
                <c:pt idx="17636" formatCode="General">
                  <c:v>0</c:v>
                </c:pt>
                <c:pt idx="17637" formatCode="General">
                  <c:v>0</c:v>
                </c:pt>
                <c:pt idx="17638" formatCode="General">
                  <c:v>0</c:v>
                </c:pt>
                <c:pt idx="17639" formatCode="General">
                  <c:v>0</c:v>
                </c:pt>
                <c:pt idx="17640" formatCode="General">
                  <c:v>0</c:v>
                </c:pt>
                <c:pt idx="17641" formatCode="General">
                  <c:v>0</c:v>
                </c:pt>
                <c:pt idx="17642" formatCode="General">
                  <c:v>0</c:v>
                </c:pt>
                <c:pt idx="17643" formatCode="General">
                  <c:v>0</c:v>
                </c:pt>
                <c:pt idx="17644" formatCode="General">
                  <c:v>0</c:v>
                </c:pt>
                <c:pt idx="17645" formatCode="General">
                  <c:v>0</c:v>
                </c:pt>
                <c:pt idx="17646" formatCode="General">
                  <c:v>0</c:v>
                </c:pt>
                <c:pt idx="17647" formatCode="General">
                  <c:v>6.6666669833163335</c:v>
                </c:pt>
                <c:pt idx="17648" formatCode="General">
                  <c:v>0</c:v>
                </c:pt>
                <c:pt idx="17649" formatCode="General">
                  <c:v>0</c:v>
                </c:pt>
                <c:pt idx="17650" formatCode="General">
                  <c:v>0</c:v>
                </c:pt>
                <c:pt idx="17651" formatCode="General">
                  <c:v>0</c:v>
                </c:pt>
                <c:pt idx="17652" formatCode="General">
                  <c:v>0</c:v>
                </c:pt>
                <c:pt idx="17653" formatCode="General">
                  <c:v>0</c:v>
                </c:pt>
                <c:pt idx="17654" formatCode="General">
                  <c:v>0</c:v>
                </c:pt>
                <c:pt idx="17655" formatCode="General">
                  <c:v>0</c:v>
                </c:pt>
                <c:pt idx="17656" formatCode="General">
                  <c:v>0</c:v>
                </c:pt>
                <c:pt idx="17657" formatCode="General">
                  <c:v>0</c:v>
                </c:pt>
                <c:pt idx="17658" formatCode="General">
                  <c:v>0</c:v>
                </c:pt>
                <c:pt idx="17659" formatCode="General">
                  <c:v>0</c:v>
                </c:pt>
                <c:pt idx="17660" formatCode="General">
                  <c:v>6.6666669833163335</c:v>
                </c:pt>
                <c:pt idx="17661" formatCode="General">
                  <c:v>0</c:v>
                </c:pt>
                <c:pt idx="17662" formatCode="General">
                  <c:v>0</c:v>
                </c:pt>
                <c:pt idx="17663" formatCode="General">
                  <c:v>0</c:v>
                </c:pt>
                <c:pt idx="17664" formatCode="General">
                  <c:v>0</c:v>
                </c:pt>
                <c:pt idx="17665" formatCode="General">
                  <c:v>0</c:v>
                </c:pt>
                <c:pt idx="17666" formatCode="General">
                  <c:v>0</c:v>
                </c:pt>
                <c:pt idx="17667" formatCode="General">
                  <c:v>0</c:v>
                </c:pt>
                <c:pt idx="17668" formatCode="General">
                  <c:v>0</c:v>
                </c:pt>
                <c:pt idx="17669" formatCode="General">
                  <c:v>0</c:v>
                </c:pt>
                <c:pt idx="17670" formatCode="General">
                  <c:v>0</c:v>
                </c:pt>
                <c:pt idx="17671" formatCode="General">
                  <c:v>0</c:v>
                </c:pt>
                <c:pt idx="17672" formatCode="General">
                  <c:v>0</c:v>
                </c:pt>
                <c:pt idx="17673" formatCode="General">
                  <c:v>6.6666669833163335</c:v>
                </c:pt>
                <c:pt idx="17674" formatCode="General">
                  <c:v>0</c:v>
                </c:pt>
                <c:pt idx="17675" formatCode="General">
                  <c:v>0</c:v>
                </c:pt>
                <c:pt idx="17676" formatCode="General">
                  <c:v>0</c:v>
                </c:pt>
                <c:pt idx="17677" formatCode="General">
                  <c:v>0</c:v>
                </c:pt>
                <c:pt idx="17678" formatCode="General">
                  <c:v>0</c:v>
                </c:pt>
                <c:pt idx="17679" formatCode="General">
                  <c:v>0</c:v>
                </c:pt>
                <c:pt idx="17680" formatCode="General">
                  <c:v>0</c:v>
                </c:pt>
                <c:pt idx="17681" formatCode="General">
                  <c:v>0</c:v>
                </c:pt>
                <c:pt idx="17682" formatCode="General">
                  <c:v>0</c:v>
                </c:pt>
                <c:pt idx="17683" formatCode="General">
                  <c:v>0</c:v>
                </c:pt>
                <c:pt idx="17684" formatCode="General">
                  <c:v>0</c:v>
                </c:pt>
                <c:pt idx="17685" formatCode="General">
                  <c:v>0</c:v>
                </c:pt>
                <c:pt idx="17686" formatCode="General">
                  <c:v>0</c:v>
                </c:pt>
                <c:pt idx="17687" formatCode="General">
                  <c:v>6.6666669833163335</c:v>
                </c:pt>
                <c:pt idx="17688" formatCode="General">
                  <c:v>0</c:v>
                </c:pt>
                <c:pt idx="17689" formatCode="General">
                  <c:v>0</c:v>
                </c:pt>
                <c:pt idx="17690" formatCode="General">
                  <c:v>0</c:v>
                </c:pt>
                <c:pt idx="17691" formatCode="General">
                  <c:v>0</c:v>
                </c:pt>
                <c:pt idx="17692" formatCode="General">
                  <c:v>0</c:v>
                </c:pt>
                <c:pt idx="17693" formatCode="General">
                  <c:v>0</c:v>
                </c:pt>
                <c:pt idx="17694" formatCode="General">
                  <c:v>0</c:v>
                </c:pt>
                <c:pt idx="17695" formatCode="General">
                  <c:v>0</c:v>
                </c:pt>
                <c:pt idx="17696" formatCode="General">
                  <c:v>0</c:v>
                </c:pt>
                <c:pt idx="17697" formatCode="General">
                  <c:v>0</c:v>
                </c:pt>
                <c:pt idx="17698" formatCode="General">
                  <c:v>0</c:v>
                </c:pt>
                <c:pt idx="17699" formatCode="General">
                  <c:v>0</c:v>
                </c:pt>
                <c:pt idx="17700" formatCode="General">
                  <c:v>6.6666669833163335</c:v>
                </c:pt>
                <c:pt idx="17701" formatCode="General">
                  <c:v>0</c:v>
                </c:pt>
                <c:pt idx="17702" formatCode="General">
                  <c:v>0</c:v>
                </c:pt>
                <c:pt idx="17703" formatCode="General">
                  <c:v>0</c:v>
                </c:pt>
                <c:pt idx="17704" formatCode="General">
                  <c:v>0</c:v>
                </c:pt>
                <c:pt idx="17705" formatCode="General">
                  <c:v>0</c:v>
                </c:pt>
                <c:pt idx="17706" formatCode="General">
                  <c:v>0</c:v>
                </c:pt>
                <c:pt idx="17707" formatCode="General">
                  <c:v>0</c:v>
                </c:pt>
                <c:pt idx="17708" formatCode="General">
                  <c:v>0</c:v>
                </c:pt>
                <c:pt idx="17709" formatCode="General">
                  <c:v>0</c:v>
                </c:pt>
                <c:pt idx="17710" formatCode="General">
                  <c:v>0</c:v>
                </c:pt>
                <c:pt idx="17711" formatCode="General">
                  <c:v>0</c:v>
                </c:pt>
                <c:pt idx="17712" formatCode="General">
                  <c:v>0</c:v>
                </c:pt>
                <c:pt idx="17713" formatCode="General">
                  <c:v>6.6666669833163335</c:v>
                </c:pt>
                <c:pt idx="17714" formatCode="General">
                  <c:v>0</c:v>
                </c:pt>
                <c:pt idx="17715" formatCode="General">
                  <c:v>0</c:v>
                </c:pt>
                <c:pt idx="17716" formatCode="General">
                  <c:v>0</c:v>
                </c:pt>
                <c:pt idx="17717" formatCode="General">
                  <c:v>0</c:v>
                </c:pt>
                <c:pt idx="17718" formatCode="General">
                  <c:v>0</c:v>
                </c:pt>
                <c:pt idx="17719" formatCode="General">
                  <c:v>0</c:v>
                </c:pt>
                <c:pt idx="17720" formatCode="General">
                  <c:v>0</c:v>
                </c:pt>
                <c:pt idx="17721" formatCode="General">
                  <c:v>0</c:v>
                </c:pt>
                <c:pt idx="17722" formatCode="General">
                  <c:v>0</c:v>
                </c:pt>
                <c:pt idx="17723" formatCode="General">
                  <c:v>0</c:v>
                </c:pt>
                <c:pt idx="17724" formatCode="General">
                  <c:v>0</c:v>
                </c:pt>
                <c:pt idx="17725" formatCode="General">
                  <c:v>0</c:v>
                </c:pt>
                <c:pt idx="17726" formatCode="General">
                  <c:v>6.6666669833163335</c:v>
                </c:pt>
                <c:pt idx="17727" formatCode="General">
                  <c:v>0</c:v>
                </c:pt>
                <c:pt idx="17728" formatCode="General">
                  <c:v>0</c:v>
                </c:pt>
                <c:pt idx="17729" formatCode="General">
                  <c:v>0</c:v>
                </c:pt>
                <c:pt idx="17730" formatCode="General">
                  <c:v>0</c:v>
                </c:pt>
                <c:pt idx="17731" formatCode="General">
                  <c:v>0</c:v>
                </c:pt>
                <c:pt idx="17732" formatCode="General">
                  <c:v>0</c:v>
                </c:pt>
                <c:pt idx="17733" formatCode="General">
                  <c:v>0</c:v>
                </c:pt>
                <c:pt idx="17734" formatCode="General">
                  <c:v>0</c:v>
                </c:pt>
                <c:pt idx="17735" formatCode="General">
                  <c:v>0</c:v>
                </c:pt>
                <c:pt idx="17736" formatCode="General">
                  <c:v>0</c:v>
                </c:pt>
                <c:pt idx="17737" formatCode="General">
                  <c:v>0</c:v>
                </c:pt>
                <c:pt idx="17738" formatCode="General">
                  <c:v>0</c:v>
                </c:pt>
                <c:pt idx="17739" formatCode="General">
                  <c:v>6.6666669833163335</c:v>
                </c:pt>
                <c:pt idx="17740" formatCode="General">
                  <c:v>0</c:v>
                </c:pt>
                <c:pt idx="17741" formatCode="General">
                  <c:v>0</c:v>
                </c:pt>
                <c:pt idx="17742" formatCode="General">
                  <c:v>0</c:v>
                </c:pt>
                <c:pt idx="17743" formatCode="General">
                  <c:v>0</c:v>
                </c:pt>
                <c:pt idx="17744" formatCode="General">
                  <c:v>0</c:v>
                </c:pt>
                <c:pt idx="17745" formatCode="General">
                  <c:v>0</c:v>
                </c:pt>
                <c:pt idx="17746" formatCode="General">
                  <c:v>0</c:v>
                </c:pt>
                <c:pt idx="17747" formatCode="General">
                  <c:v>0</c:v>
                </c:pt>
                <c:pt idx="17748" formatCode="General">
                  <c:v>0</c:v>
                </c:pt>
                <c:pt idx="17749" formatCode="General">
                  <c:v>0</c:v>
                </c:pt>
                <c:pt idx="17750" formatCode="General">
                  <c:v>0</c:v>
                </c:pt>
                <c:pt idx="17751" formatCode="General">
                  <c:v>0</c:v>
                </c:pt>
                <c:pt idx="17752" formatCode="General">
                  <c:v>6.6666669833163335</c:v>
                </c:pt>
                <c:pt idx="17753" formatCode="General">
                  <c:v>0</c:v>
                </c:pt>
                <c:pt idx="17754" formatCode="General">
                  <c:v>0</c:v>
                </c:pt>
                <c:pt idx="17755" formatCode="General">
                  <c:v>0</c:v>
                </c:pt>
                <c:pt idx="17756" formatCode="General">
                  <c:v>0</c:v>
                </c:pt>
                <c:pt idx="17757" formatCode="General">
                  <c:v>0</c:v>
                </c:pt>
                <c:pt idx="17758" formatCode="General">
                  <c:v>0</c:v>
                </c:pt>
                <c:pt idx="17759" formatCode="General">
                  <c:v>0</c:v>
                </c:pt>
                <c:pt idx="17760" formatCode="General">
                  <c:v>0</c:v>
                </c:pt>
                <c:pt idx="17761" formatCode="General">
                  <c:v>0</c:v>
                </c:pt>
                <c:pt idx="17762" formatCode="General">
                  <c:v>0</c:v>
                </c:pt>
                <c:pt idx="17763" formatCode="General">
                  <c:v>0</c:v>
                </c:pt>
                <c:pt idx="17764" formatCode="General">
                  <c:v>0</c:v>
                </c:pt>
                <c:pt idx="17765" formatCode="General">
                  <c:v>0</c:v>
                </c:pt>
                <c:pt idx="17766" formatCode="General">
                  <c:v>6.6666669833163335</c:v>
                </c:pt>
                <c:pt idx="17767" formatCode="General">
                  <c:v>0</c:v>
                </c:pt>
                <c:pt idx="17768" formatCode="General">
                  <c:v>0</c:v>
                </c:pt>
                <c:pt idx="17769" formatCode="General">
                  <c:v>0</c:v>
                </c:pt>
                <c:pt idx="17770" formatCode="General">
                  <c:v>0</c:v>
                </c:pt>
                <c:pt idx="17771" formatCode="General">
                  <c:v>0</c:v>
                </c:pt>
                <c:pt idx="17772" formatCode="General">
                  <c:v>0</c:v>
                </c:pt>
                <c:pt idx="17773" formatCode="General">
                  <c:v>0</c:v>
                </c:pt>
                <c:pt idx="17774" formatCode="General">
                  <c:v>0</c:v>
                </c:pt>
                <c:pt idx="17775" formatCode="General">
                  <c:v>0</c:v>
                </c:pt>
                <c:pt idx="17776" formatCode="General">
                  <c:v>0</c:v>
                </c:pt>
                <c:pt idx="17777" formatCode="General">
                  <c:v>0</c:v>
                </c:pt>
                <c:pt idx="17778" formatCode="General">
                  <c:v>0</c:v>
                </c:pt>
                <c:pt idx="17779" formatCode="General">
                  <c:v>6.6666669833163335</c:v>
                </c:pt>
                <c:pt idx="17780" formatCode="General">
                  <c:v>0</c:v>
                </c:pt>
                <c:pt idx="17781" formatCode="General">
                  <c:v>0</c:v>
                </c:pt>
                <c:pt idx="17782" formatCode="General">
                  <c:v>0</c:v>
                </c:pt>
                <c:pt idx="17783" formatCode="General">
                  <c:v>0</c:v>
                </c:pt>
                <c:pt idx="17784" formatCode="General">
                  <c:v>0</c:v>
                </c:pt>
                <c:pt idx="17785" formatCode="General">
                  <c:v>0</c:v>
                </c:pt>
                <c:pt idx="17786" formatCode="General">
                  <c:v>0</c:v>
                </c:pt>
                <c:pt idx="17787" formatCode="General">
                  <c:v>0</c:v>
                </c:pt>
                <c:pt idx="17788" formatCode="General">
                  <c:v>0</c:v>
                </c:pt>
                <c:pt idx="17789" formatCode="General">
                  <c:v>0</c:v>
                </c:pt>
                <c:pt idx="17790" formatCode="General">
                  <c:v>0</c:v>
                </c:pt>
                <c:pt idx="17791" formatCode="General">
                  <c:v>0</c:v>
                </c:pt>
                <c:pt idx="17792" formatCode="General">
                  <c:v>0</c:v>
                </c:pt>
                <c:pt idx="17793" formatCode="General">
                  <c:v>6.6666669833163335</c:v>
                </c:pt>
                <c:pt idx="17794" formatCode="General">
                  <c:v>0</c:v>
                </c:pt>
                <c:pt idx="17795" formatCode="General">
                  <c:v>0</c:v>
                </c:pt>
                <c:pt idx="17796" formatCode="General">
                  <c:v>0</c:v>
                </c:pt>
                <c:pt idx="17797" formatCode="General">
                  <c:v>0</c:v>
                </c:pt>
                <c:pt idx="17798" formatCode="General">
                  <c:v>0</c:v>
                </c:pt>
                <c:pt idx="17799" formatCode="General">
                  <c:v>0</c:v>
                </c:pt>
                <c:pt idx="17800" formatCode="General">
                  <c:v>0</c:v>
                </c:pt>
                <c:pt idx="17801" formatCode="General">
                  <c:v>0</c:v>
                </c:pt>
                <c:pt idx="17802" formatCode="General">
                  <c:v>0</c:v>
                </c:pt>
                <c:pt idx="17803" formatCode="General">
                  <c:v>0</c:v>
                </c:pt>
                <c:pt idx="17804" formatCode="General">
                  <c:v>0</c:v>
                </c:pt>
                <c:pt idx="17805" formatCode="General">
                  <c:v>0</c:v>
                </c:pt>
                <c:pt idx="17806" formatCode="General">
                  <c:v>6.6666669833163335</c:v>
                </c:pt>
                <c:pt idx="17807" formatCode="General">
                  <c:v>0</c:v>
                </c:pt>
                <c:pt idx="17808" formatCode="General">
                  <c:v>0</c:v>
                </c:pt>
                <c:pt idx="17809" formatCode="General">
                  <c:v>0</c:v>
                </c:pt>
                <c:pt idx="17810" formatCode="General">
                  <c:v>0</c:v>
                </c:pt>
                <c:pt idx="17811" formatCode="General">
                  <c:v>0</c:v>
                </c:pt>
                <c:pt idx="17812" formatCode="General">
                  <c:v>0</c:v>
                </c:pt>
                <c:pt idx="17813" formatCode="General">
                  <c:v>0</c:v>
                </c:pt>
                <c:pt idx="17814" formatCode="General">
                  <c:v>0</c:v>
                </c:pt>
                <c:pt idx="17815" formatCode="General">
                  <c:v>0</c:v>
                </c:pt>
                <c:pt idx="17816" formatCode="General">
                  <c:v>0</c:v>
                </c:pt>
                <c:pt idx="17817" formatCode="General">
                  <c:v>0</c:v>
                </c:pt>
                <c:pt idx="17818" formatCode="General">
                  <c:v>0</c:v>
                </c:pt>
                <c:pt idx="17819" formatCode="General">
                  <c:v>6.6666669833163335</c:v>
                </c:pt>
                <c:pt idx="17820" formatCode="General">
                  <c:v>0</c:v>
                </c:pt>
                <c:pt idx="17821" formatCode="General">
                  <c:v>0</c:v>
                </c:pt>
                <c:pt idx="17822" formatCode="General">
                  <c:v>0</c:v>
                </c:pt>
                <c:pt idx="17823" formatCode="General">
                  <c:v>0</c:v>
                </c:pt>
                <c:pt idx="17824" formatCode="General">
                  <c:v>0</c:v>
                </c:pt>
                <c:pt idx="17825" formatCode="General">
                  <c:v>0</c:v>
                </c:pt>
                <c:pt idx="17826" formatCode="General">
                  <c:v>0</c:v>
                </c:pt>
                <c:pt idx="17827" formatCode="General">
                  <c:v>0</c:v>
                </c:pt>
                <c:pt idx="17828" formatCode="General">
                  <c:v>0</c:v>
                </c:pt>
                <c:pt idx="17829" formatCode="General">
                  <c:v>0</c:v>
                </c:pt>
                <c:pt idx="17830" formatCode="General">
                  <c:v>0</c:v>
                </c:pt>
                <c:pt idx="17831" formatCode="General">
                  <c:v>0</c:v>
                </c:pt>
                <c:pt idx="17832" formatCode="General">
                  <c:v>6.6666669833163335</c:v>
                </c:pt>
                <c:pt idx="17833" formatCode="General">
                  <c:v>0</c:v>
                </c:pt>
                <c:pt idx="17834" formatCode="General">
                  <c:v>0</c:v>
                </c:pt>
                <c:pt idx="17835" formatCode="General">
                  <c:v>0</c:v>
                </c:pt>
                <c:pt idx="17836" formatCode="General">
                  <c:v>0</c:v>
                </c:pt>
                <c:pt idx="17837" formatCode="General">
                  <c:v>0</c:v>
                </c:pt>
                <c:pt idx="17838" formatCode="General">
                  <c:v>0</c:v>
                </c:pt>
                <c:pt idx="17839" formatCode="General">
                  <c:v>0</c:v>
                </c:pt>
                <c:pt idx="17840" formatCode="General">
                  <c:v>0</c:v>
                </c:pt>
                <c:pt idx="17841" formatCode="General">
                  <c:v>0</c:v>
                </c:pt>
                <c:pt idx="17842" formatCode="General">
                  <c:v>0</c:v>
                </c:pt>
                <c:pt idx="17843" formatCode="General">
                  <c:v>0</c:v>
                </c:pt>
                <c:pt idx="17844" formatCode="General">
                  <c:v>0</c:v>
                </c:pt>
                <c:pt idx="17845" formatCode="General">
                  <c:v>0</c:v>
                </c:pt>
                <c:pt idx="17846" formatCode="General">
                  <c:v>6.6666669833163335</c:v>
                </c:pt>
                <c:pt idx="17847" formatCode="General">
                  <c:v>0</c:v>
                </c:pt>
                <c:pt idx="17848" formatCode="General">
                  <c:v>0</c:v>
                </c:pt>
                <c:pt idx="17849" formatCode="General">
                  <c:v>0</c:v>
                </c:pt>
                <c:pt idx="17850" formatCode="General">
                  <c:v>0</c:v>
                </c:pt>
                <c:pt idx="17851" formatCode="General">
                  <c:v>0</c:v>
                </c:pt>
                <c:pt idx="17852" formatCode="General">
                  <c:v>0</c:v>
                </c:pt>
                <c:pt idx="17853" formatCode="General">
                  <c:v>0</c:v>
                </c:pt>
                <c:pt idx="17854" formatCode="General">
                  <c:v>0</c:v>
                </c:pt>
                <c:pt idx="17855" formatCode="General">
                  <c:v>0</c:v>
                </c:pt>
                <c:pt idx="17856" formatCode="General">
                  <c:v>0</c:v>
                </c:pt>
                <c:pt idx="17857" formatCode="General">
                  <c:v>0</c:v>
                </c:pt>
                <c:pt idx="17858" formatCode="General">
                  <c:v>0</c:v>
                </c:pt>
                <c:pt idx="17859" formatCode="General">
                  <c:v>6.6666669833163335</c:v>
                </c:pt>
                <c:pt idx="17860" formatCode="General">
                  <c:v>0</c:v>
                </c:pt>
                <c:pt idx="17861" formatCode="General">
                  <c:v>0</c:v>
                </c:pt>
                <c:pt idx="17862" formatCode="General">
                  <c:v>0</c:v>
                </c:pt>
                <c:pt idx="17863" formatCode="General">
                  <c:v>0</c:v>
                </c:pt>
                <c:pt idx="17864" formatCode="General">
                  <c:v>0</c:v>
                </c:pt>
                <c:pt idx="17865" formatCode="General">
                  <c:v>0</c:v>
                </c:pt>
                <c:pt idx="17866" formatCode="General">
                  <c:v>0</c:v>
                </c:pt>
                <c:pt idx="17867" formatCode="General">
                  <c:v>0</c:v>
                </c:pt>
                <c:pt idx="17868" formatCode="General">
                  <c:v>0</c:v>
                </c:pt>
                <c:pt idx="17869" formatCode="General">
                  <c:v>0</c:v>
                </c:pt>
                <c:pt idx="17870" formatCode="General">
                  <c:v>0</c:v>
                </c:pt>
                <c:pt idx="17871" formatCode="General">
                  <c:v>0</c:v>
                </c:pt>
                <c:pt idx="17872" formatCode="General">
                  <c:v>0</c:v>
                </c:pt>
                <c:pt idx="17873" formatCode="General">
                  <c:v>6.6666669833163335</c:v>
                </c:pt>
                <c:pt idx="17874" formatCode="General">
                  <c:v>0</c:v>
                </c:pt>
                <c:pt idx="17875" formatCode="General">
                  <c:v>0</c:v>
                </c:pt>
                <c:pt idx="17876" formatCode="General">
                  <c:v>0</c:v>
                </c:pt>
                <c:pt idx="17877" formatCode="General">
                  <c:v>0</c:v>
                </c:pt>
                <c:pt idx="17878" formatCode="General">
                  <c:v>0</c:v>
                </c:pt>
                <c:pt idx="17879" formatCode="General">
                  <c:v>0</c:v>
                </c:pt>
                <c:pt idx="17880" formatCode="General">
                  <c:v>0</c:v>
                </c:pt>
                <c:pt idx="17881" formatCode="General">
                  <c:v>0</c:v>
                </c:pt>
                <c:pt idx="17882" formatCode="General">
                  <c:v>0</c:v>
                </c:pt>
                <c:pt idx="17883" formatCode="General">
                  <c:v>0</c:v>
                </c:pt>
                <c:pt idx="17884" formatCode="General">
                  <c:v>0</c:v>
                </c:pt>
                <c:pt idx="17885" formatCode="General">
                  <c:v>0</c:v>
                </c:pt>
                <c:pt idx="17886" formatCode="General">
                  <c:v>6.6666669833163335</c:v>
                </c:pt>
                <c:pt idx="17887" formatCode="General">
                  <c:v>0</c:v>
                </c:pt>
                <c:pt idx="17888" formatCode="General">
                  <c:v>0</c:v>
                </c:pt>
                <c:pt idx="17889" formatCode="General">
                  <c:v>0</c:v>
                </c:pt>
                <c:pt idx="17890" formatCode="General">
                  <c:v>0</c:v>
                </c:pt>
                <c:pt idx="17891" formatCode="General">
                  <c:v>0</c:v>
                </c:pt>
                <c:pt idx="17892" formatCode="General">
                  <c:v>0</c:v>
                </c:pt>
                <c:pt idx="17893" formatCode="General">
                  <c:v>0</c:v>
                </c:pt>
                <c:pt idx="17894" formatCode="General">
                  <c:v>0</c:v>
                </c:pt>
                <c:pt idx="17895" formatCode="General">
                  <c:v>0</c:v>
                </c:pt>
                <c:pt idx="17896" formatCode="General">
                  <c:v>0</c:v>
                </c:pt>
                <c:pt idx="17897" formatCode="General">
                  <c:v>0</c:v>
                </c:pt>
                <c:pt idx="17898" formatCode="General">
                  <c:v>0</c:v>
                </c:pt>
                <c:pt idx="17899" formatCode="General">
                  <c:v>0</c:v>
                </c:pt>
                <c:pt idx="17900" formatCode="General">
                  <c:v>6.6666669833163335</c:v>
                </c:pt>
                <c:pt idx="17901" formatCode="General">
                  <c:v>0</c:v>
                </c:pt>
                <c:pt idx="17902" formatCode="General">
                  <c:v>0</c:v>
                </c:pt>
                <c:pt idx="17903" formatCode="General">
                  <c:v>0</c:v>
                </c:pt>
                <c:pt idx="17904" formatCode="General">
                  <c:v>0</c:v>
                </c:pt>
                <c:pt idx="17905" formatCode="General">
                  <c:v>0</c:v>
                </c:pt>
                <c:pt idx="17906" formatCode="General">
                  <c:v>0</c:v>
                </c:pt>
                <c:pt idx="17907" formatCode="General">
                  <c:v>0</c:v>
                </c:pt>
                <c:pt idx="17908" formatCode="General">
                  <c:v>0</c:v>
                </c:pt>
                <c:pt idx="17909" formatCode="General">
                  <c:v>0</c:v>
                </c:pt>
                <c:pt idx="17910" formatCode="General">
                  <c:v>0</c:v>
                </c:pt>
                <c:pt idx="17911" formatCode="General">
                  <c:v>0</c:v>
                </c:pt>
                <c:pt idx="17912" formatCode="General">
                  <c:v>0</c:v>
                </c:pt>
                <c:pt idx="17913" formatCode="General">
                  <c:v>6.6666669833163335</c:v>
                </c:pt>
                <c:pt idx="17914" formatCode="General">
                  <c:v>0</c:v>
                </c:pt>
                <c:pt idx="17915" formatCode="General">
                  <c:v>0</c:v>
                </c:pt>
                <c:pt idx="17916" formatCode="General">
                  <c:v>0</c:v>
                </c:pt>
                <c:pt idx="17917" formatCode="General">
                  <c:v>0</c:v>
                </c:pt>
                <c:pt idx="17918" formatCode="General">
                  <c:v>0</c:v>
                </c:pt>
                <c:pt idx="17919" formatCode="General">
                  <c:v>0</c:v>
                </c:pt>
                <c:pt idx="17920" formatCode="General">
                  <c:v>0</c:v>
                </c:pt>
                <c:pt idx="17921" formatCode="General">
                  <c:v>0</c:v>
                </c:pt>
                <c:pt idx="17922" formatCode="General">
                  <c:v>0</c:v>
                </c:pt>
                <c:pt idx="17923" formatCode="General">
                  <c:v>0</c:v>
                </c:pt>
                <c:pt idx="17924" formatCode="General">
                  <c:v>0</c:v>
                </c:pt>
                <c:pt idx="17925" formatCode="General">
                  <c:v>0</c:v>
                </c:pt>
                <c:pt idx="17926" formatCode="General">
                  <c:v>6.6666669833163335</c:v>
                </c:pt>
                <c:pt idx="17927" formatCode="General">
                  <c:v>0</c:v>
                </c:pt>
                <c:pt idx="17928" formatCode="General">
                  <c:v>0</c:v>
                </c:pt>
                <c:pt idx="17929" formatCode="General">
                  <c:v>0</c:v>
                </c:pt>
                <c:pt idx="17930" formatCode="General">
                  <c:v>0</c:v>
                </c:pt>
                <c:pt idx="17931" formatCode="General">
                  <c:v>0</c:v>
                </c:pt>
                <c:pt idx="17932" formatCode="General">
                  <c:v>0</c:v>
                </c:pt>
                <c:pt idx="17933" formatCode="General">
                  <c:v>0</c:v>
                </c:pt>
                <c:pt idx="17934" formatCode="General">
                  <c:v>0</c:v>
                </c:pt>
                <c:pt idx="17935" formatCode="General">
                  <c:v>0</c:v>
                </c:pt>
                <c:pt idx="17936" formatCode="General">
                  <c:v>0</c:v>
                </c:pt>
                <c:pt idx="17937" formatCode="General">
                  <c:v>0</c:v>
                </c:pt>
                <c:pt idx="17938" formatCode="General">
                  <c:v>0</c:v>
                </c:pt>
                <c:pt idx="17939" formatCode="General">
                  <c:v>6.6666669833163335</c:v>
                </c:pt>
                <c:pt idx="17940" formatCode="General">
                  <c:v>0</c:v>
                </c:pt>
                <c:pt idx="17941" formatCode="General">
                  <c:v>0</c:v>
                </c:pt>
                <c:pt idx="17942" formatCode="General">
                  <c:v>0</c:v>
                </c:pt>
                <c:pt idx="17943" formatCode="General">
                  <c:v>0</c:v>
                </c:pt>
                <c:pt idx="17944" formatCode="General">
                  <c:v>0</c:v>
                </c:pt>
                <c:pt idx="17945" formatCode="General">
                  <c:v>0</c:v>
                </c:pt>
                <c:pt idx="17946" formatCode="General">
                  <c:v>0</c:v>
                </c:pt>
                <c:pt idx="17947" formatCode="General">
                  <c:v>0</c:v>
                </c:pt>
                <c:pt idx="17948" formatCode="General">
                  <c:v>0</c:v>
                </c:pt>
                <c:pt idx="17949" formatCode="General">
                  <c:v>0</c:v>
                </c:pt>
                <c:pt idx="17950" formatCode="General">
                  <c:v>0</c:v>
                </c:pt>
                <c:pt idx="17951" formatCode="General">
                  <c:v>6.6666669833163335</c:v>
                </c:pt>
                <c:pt idx="17952" formatCode="General">
                  <c:v>0</c:v>
                </c:pt>
                <c:pt idx="17953" formatCode="General">
                  <c:v>0</c:v>
                </c:pt>
                <c:pt idx="17954" formatCode="General">
                  <c:v>0</c:v>
                </c:pt>
                <c:pt idx="17955" formatCode="General">
                  <c:v>0</c:v>
                </c:pt>
                <c:pt idx="17956" formatCode="General">
                  <c:v>0</c:v>
                </c:pt>
                <c:pt idx="17957" formatCode="General">
                  <c:v>0</c:v>
                </c:pt>
                <c:pt idx="17958" formatCode="General">
                  <c:v>0</c:v>
                </c:pt>
                <c:pt idx="17959" formatCode="General">
                  <c:v>0</c:v>
                </c:pt>
                <c:pt idx="17960" formatCode="General">
                  <c:v>0</c:v>
                </c:pt>
                <c:pt idx="17961" formatCode="General">
                  <c:v>0</c:v>
                </c:pt>
                <c:pt idx="17962" formatCode="General">
                  <c:v>0</c:v>
                </c:pt>
                <c:pt idx="17963" formatCode="General">
                  <c:v>0</c:v>
                </c:pt>
                <c:pt idx="17964" formatCode="General">
                  <c:v>0</c:v>
                </c:pt>
                <c:pt idx="17965" formatCode="General">
                  <c:v>6.6666669833163335</c:v>
                </c:pt>
                <c:pt idx="17966" formatCode="General">
                  <c:v>0</c:v>
                </c:pt>
                <c:pt idx="17967" formatCode="General">
                  <c:v>0</c:v>
                </c:pt>
                <c:pt idx="17968" formatCode="General">
                  <c:v>0</c:v>
                </c:pt>
                <c:pt idx="17969" formatCode="General">
                  <c:v>0</c:v>
                </c:pt>
                <c:pt idx="17970" formatCode="General">
                  <c:v>0</c:v>
                </c:pt>
                <c:pt idx="17971" formatCode="General">
                  <c:v>0</c:v>
                </c:pt>
                <c:pt idx="17972" formatCode="General">
                  <c:v>0</c:v>
                </c:pt>
                <c:pt idx="17973" formatCode="General">
                  <c:v>0</c:v>
                </c:pt>
                <c:pt idx="17974" formatCode="General">
                  <c:v>0</c:v>
                </c:pt>
                <c:pt idx="17975" formatCode="General">
                  <c:v>0</c:v>
                </c:pt>
                <c:pt idx="17976" formatCode="General">
                  <c:v>0</c:v>
                </c:pt>
                <c:pt idx="17977" formatCode="General">
                  <c:v>0</c:v>
                </c:pt>
                <c:pt idx="17978" formatCode="General">
                  <c:v>6.6666669833163335</c:v>
                </c:pt>
                <c:pt idx="17979" formatCode="General">
                  <c:v>0</c:v>
                </c:pt>
                <c:pt idx="17980" formatCode="General">
                  <c:v>0</c:v>
                </c:pt>
                <c:pt idx="17981" formatCode="General">
                  <c:v>0</c:v>
                </c:pt>
                <c:pt idx="17982" formatCode="General">
                  <c:v>0</c:v>
                </c:pt>
                <c:pt idx="17983" formatCode="General">
                  <c:v>0</c:v>
                </c:pt>
                <c:pt idx="17984" formatCode="General">
                  <c:v>0</c:v>
                </c:pt>
                <c:pt idx="17985" formatCode="General">
                  <c:v>0</c:v>
                </c:pt>
                <c:pt idx="17986" formatCode="General">
                  <c:v>0</c:v>
                </c:pt>
                <c:pt idx="17987" formatCode="General">
                  <c:v>0</c:v>
                </c:pt>
                <c:pt idx="17988" formatCode="General">
                  <c:v>0</c:v>
                </c:pt>
                <c:pt idx="17989" formatCode="General">
                  <c:v>0</c:v>
                </c:pt>
                <c:pt idx="17990" formatCode="General">
                  <c:v>0</c:v>
                </c:pt>
                <c:pt idx="17991" formatCode="General">
                  <c:v>6.6666669833163335</c:v>
                </c:pt>
                <c:pt idx="17992" formatCode="General">
                  <c:v>0</c:v>
                </c:pt>
                <c:pt idx="17993" formatCode="General">
                  <c:v>0</c:v>
                </c:pt>
                <c:pt idx="17994" formatCode="General">
                  <c:v>0</c:v>
                </c:pt>
                <c:pt idx="17995" formatCode="General">
                  <c:v>0</c:v>
                </c:pt>
                <c:pt idx="17996" formatCode="General">
                  <c:v>0</c:v>
                </c:pt>
                <c:pt idx="17997" formatCode="General">
                  <c:v>0</c:v>
                </c:pt>
                <c:pt idx="17998" formatCode="General">
                  <c:v>0</c:v>
                </c:pt>
                <c:pt idx="17999" formatCode="General">
                  <c:v>0</c:v>
                </c:pt>
                <c:pt idx="18000" formatCode="General">
                  <c:v>0</c:v>
                </c:pt>
                <c:pt idx="18001" formatCode="General">
                  <c:v>0</c:v>
                </c:pt>
                <c:pt idx="18002" formatCode="General">
                  <c:v>0</c:v>
                </c:pt>
                <c:pt idx="18003" formatCode="General">
                  <c:v>0</c:v>
                </c:pt>
                <c:pt idx="18004" formatCode="General">
                  <c:v>6.6666669833163335</c:v>
                </c:pt>
                <c:pt idx="18005" formatCode="General">
                  <c:v>0</c:v>
                </c:pt>
                <c:pt idx="18006" formatCode="General">
                  <c:v>0</c:v>
                </c:pt>
                <c:pt idx="18007" formatCode="General">
                  <c:v>0</c:v>
                </c:pt>
                <c:pt idx="18008" formatCode="General">
                  <c:v>0</c:v>
                </c:pt>
                <c:pt idx="18009" formatCode="General">
                  <c:v>0</c:v>
                </c:pt>
                <c:pt idx="18010" formatCode="General">
                  <c:v>0</c:v>
                </c:pt>
                <c:pt idx="18011" formatCode="General">
                  <c:v>0</c:v>
                </c:pt>
                <c:pt idx="18012" formatCode="General">
                  <c:v>0</c:v>
                </c:pt>
                <c:pt idx="18013" formatCode="General">
                  <c:v>0</c:v>
                </c:pt>
                <c:pt idx="18014" formatCode="General">
                  <c:v>0</c:v>
                </c:pt>
                <c:pt idx="18015" formatCode="General">
                  <c:v>0</c:v>
                </c:pt>
                <c:pt idx="18016" formatCode="General">
                  <c:v>6.6666669833163335</c:v>
                </c:pt>
                <c:pt idx="18017" formatCode="General">
                  <c:v>0</c:v>
                </c:pt>
                <c:pt idx="18018" formatCode="General">
                  <c:v>0</c:v>
                </c:pt>
                <c:pt idx="18019" formatCode="General">
                  <c:v>0</c:v>
                </c:pt>
                <c:pt idx="18020" formatCode="General">
                  <c:v>0</c:v>
                </c:pt>
                <c:pt idx="18021" formatCode="General">
                  <c:v>0</c:v>
                </c:pt>
                <c:pt idx="18022" formatCode="General">
                  <c:v>0</c:v>
                </c:pt>
                <c:pt idx="18023" formatCode="General">
                  <c:v>0</c:v>
                </c:pt>
                <c:pt idx="18024" formatCode="General">
                  <c:v>0</c:v>
                </c:pt>
                <c:pt idx="18025" formatCode="General">
                  <c:v>6.6666669833163335</c:v>
                </c:pt>
                <c:pt idx="18026" formatCode="General">
                  <c:v>0</c:v>
                </c:pt>
                <c:pt idx="18027" formatCode="General">
                  <c:v>0</c:v>
                </c:pt>
                <c:pt idx="18028" formatCode="General">
                  <c:v>0</c:v>
                </c:pt>
                <c:pt idx="18029" formatCode="General">
                  <c:v>0</c:v>
                </c:pt>
                <c:pt idx="18030" formatCode="General">
                  <c:v>0</c:v>
                </c:pt>
                <c:pt idx="18031" formatCode="General">
                  <c:v>0</c:v>
                </c:pt>
                <c:pt idx="18032" formatCode="General">
                  <c:v>0</c:v>
                </c:pt>
                <c:pt idx="18033" formatCode="General">
                  <c:v>0</c:v>
                </c:pt>
                <c:pt idx="18034" formatCode="General">
                  <c:v>0</c:v>
                </c:pt>
                <c:pt idx="18035" formatCode="General">
                  <c:v>6.6666669833163335</c:v>
                </c:pt>
                <c:pt idx="18036" formatCode="General">
                  <c:v>0</c:v>
                </c:pt>
                <c:pt idx="18037" formatCode="General">
                  <c:v>0</c:v>
                </c:pt>
                <c:pt idx="18038" formatCode="General">
                  <c:v>0</c:v>
                </c:pt>
                <c:pt idx="18039" formatCode="General">
                  <c:v>0</c:v>
                </c:pt>
                <c:pt idx="18040" formatCode="General">
                  <c:v>0</c:v>
                </c:pt>
                <c:pt idx="18041" formatCode="General">
                  <c:v>0</c:v>
                </c:pt>
                <c:pt idx="18042" formatCode="General">
                  <c:v>0</c:v>
                </c:pt>
                <c:pt idx="18043" formatCode="General">
                  <c:v>0</c:v>
                </c:pt>
                <c:pt idx="18044" formatCode="General">
                  <c:v>0</c:v>
                </c:pt>
                <c:pt idx="18045" formatCode="General">
                  <c:v>6.6666669833163335</c:v>
                </c:pt>
                <c:pt idx="18046" formatCode="General">
                  <c:v>0</c:v>
                </c:pt>
                <c:pt idx="18047" formatCode="General">
                  <c:v>0</c:v>
                </c:pt>
                <c:pt idx="18048" formatCode="General">
                  <c:v>0</c:v>
                </c:pt>
                <c:pt idx="18049" formatCode="General">
                  <c:v>0</c:v>
                </c:pt>
                <c:pt idx="18050" formatCode="General">
                  <c:v>0</c:v>
                </c:pt>
                <c:pt idx="18051" formatCode="General">
                  <c:v>0</c:v>
                </c:pt>
                <c:pt idx="18052" formatCode="General">
                  <c:v>0</c:v>
                </c:pt>
                <c:pt idx="18053" formatCode="General">
                  <c:v>0</c:v>
                </c:pt>
                <c:pt idx="18054" formatCode="General">
                  <c:v>0</c:v>
                </c:pt>
                <c:pt idx="18055" formatCode="General">
                  <c:v>6.6666669833163335</c:v>
                </c:pt>
                <c:pt idx="18056" formatCode="General">
                  <c:v>0</c:v>
                </c:pt>
                <c:pt idx="18057" formatCode="General">
                  <c:v>0</c:v>
                </c:pt>
                <c:pt idx="18058" formatCode="General">
                  <c:v>0</c:v>
                </c:pt>
                <c:pt idx="18059" formatCode="General">
                  <c:v>0</c:v>
                </c:pt>
                <c:pt idx="18060" formatCode="General">
                  <c:v>0</c:v>
                </c:pt>
                <c:pt idx="18061" formatCode="General">
                  <c:v>0</c:v>
                </c:pt>
                <c:pt idx="18062" formatCode="General">
                  <c:v>0</c:v>
                </c:pt>
                <c:pt idx="18063" formatCode="General">
                  <c:v>0</c:v>
                </c:pt>
                <c:pt idx="18064" formatCode="General">
                  <c:v>6.6666669833163335</c:v>
                </c:pt>
                <c:pt idx="18065" formatCode="General">
                  <c:v>0</c:v>
                </c:pt>
                <c:pt idx="18066" formatCode="General">
                  <c:v>0</c:v>
                </c:pt>
                <c:pt idx="18067" formatCode="General">
                  <c:v>0</c:v>
                </c:pt>
                <c:pt idx="18068" formatCode="General">
                  <c:v>0</c:v>
                </c:pt>
                <c:pt idx="18069" formatCode="General">
                  <c:v>0</c:v>
                </c:pt>
                <c:pt idx="18070" formatCode="General">
                  <c:v>0</c:v>
                </c:pt>
                <c:pt idx="18071" formatCode="General">
                  <c:v>0</c:v>
                </c:pt>
                <c:pt idx="18072" formatCode="General">
                  <c:v>0</c:v>
                </c:pt>
                <c:pt idx="18073" formatCode="General">
                  <c:v>0</c:v>
                </c:pt>
                <c:pt idx="18074" formatCode="General">
                  <c:v>0</c:v>
                </c:pt>
                <c:pt idx="18075" formatCode="General">
                  <c:v>0</c:v>
                </c:pt>
                <c:pt idx="18076" formatCode="General">
                  <c:v>0</c:v>
                </c:pt>
                <c:pt idx="18077" formatCode="General">
                  <c:v>6.6666669833163335</c:v>
                </c:pt>
                <c:pt idx="18078" formatCode="General">
                  <c:v>0</c:v>
                </c:pt>
                <c:pt idx="18079" formatCode="General">
                  <c:v>0</c:v>
                </c:pt>
                <c:pt idx="18080" formatCode="General">
                  <c:v>0</c:v>
                </c:pt>
                <c:pt idx="18081" formatCode="General">
                  <c:v>0</c:v>
                </c:pt>
                <c:pt idx="18082" formatCode="General">
                  <c:v>0</c:v>
                </c:pt>
                <c:pt idx="18083" formatCode="General">
                  <c:v>0</c:v>
                </c:pt>
                <c:pt idx="18084" formatCode="General">
                  <c:v>0</c:v>
                </c:pt>
                <c:pt idx="18085" formatCode="General">
                  <c:v>6.6666669833163335</c:v>
                </c:pt>
                <c:pt idx="18086" formatCode="General">
                  <c:v>0</c:v>
                </c:pt>
                <c:pt idx="18087" formatCode="General">
                  <c:v>0</c:v>
                </c:pt>
                <c:pt idx="18088" formatCode="General">
                  <c:v>0</c:v>
                </c:pt>
                <c:pt idx="18089" formatCode="General">
                  <c:v>0</c:v>
                </c:pt>
                <c:pt idx="18090" formatCode="General">
                  <c:v>0</c:v>
                </c:pt>
                <c:pt idx="18091" formatCode="General">
                  <c:v>0</c:v>
                </c:pt>
                <c:pt idx="18092" formatCode="General">
                  <c:v>0</c:v>
                </c:pt>
                <c:pt idx="18093" formatCode="General">
                  <c:v>0</c:v>
                </c:pt>
                <c:pt idx="18094" formatCode="General">
                  <c:v>0</c:v>
                </c:pt>
                <c:pt idx="18095" formatCode="General">
                  <c:v>6.6666669833163335</c:v>
                </c:pt>
                <c:pt idx="18096" formatCode="General">
                  <c:v>0</c:v>
                </c:pt>
                <c:pt idx="18097" formatCode="General">
                  <c:v>0</c:v>
                </c:pt>
                <c:pt idx="18098" formatCode="General">
                  <c:v>0</c:v>
                </c:pt>
                <c:pt idx="18099" formatCode="General">
                  <c:v>0</c:v>
                </c:pt>
                <c:pt idx="18100" formatCode="General">
                  <c:v>0</c:v>
                </c:pt>
                <c:pt idx="18101" formatCode="General">
                  <c:v>0</c:v>
                </c:pt>
                <c:pt idx="18102" formatCode="General">
                  <c:v>6.6666669833163335</c:v>
                </c:pt>
                <c:pt idx="18103" formatCode="General">
                  <c:v>0</c:v>
                </c:pt>
                <c:pt idx="18104" formatCode="General">
                  <c:v>0</c:v>
                </c:pt>
                <c:pt idx="18105" formatCode="General">
                  <c:v>0</c:v>
                </c:pt>
                <c:pt idx="18106" formatCode="General">
                  <c:v>0</c:v>
                </c:pt>
                <c:pt idx="18107" formatCode="General">
                  <c:v>0</c:v>
                </c:pt>
                <c:pt idx="18108" formatCode="General">
                  <c:v>6.6666669833163335</c:v>
                </c:pt>
                <c:pt idx="18109" formatCode="General">
                  <c:v>0</c:v>
                </c:pt>
                <c:pt idx="18110" formatCode="General">
                  <c:v>0</c:v>
                </c:pt>
                <c:pt idx="18111" formatCode="General">
                  <c:v>0</c:v>
                </c:pt>
                <c:pt idx="18112" formatCode="General">
                  <c:v>0</c:v>
                </c:pt>
                <c:pt idx="18113" formatCode="General">
                  <c:v>0</c:v>
                </c:pt>
                <c:pt idx="18114" formatCode="General">
                  <c:v>0</c:v>
                </c:pt>
                <c:pt idx="18115" formatCode="General">
                  <c:v>0</c:v>
                </c:pt>
                <c:pt idx="18116" formatCode="General">
                  <c:v>0</c:v>
                </c:pt>
                <c:pt idx="18117" formatCode="General">
                  <c:v>6.6666669833163335</c:v>
                </c:pt>
                <c:pt idx="18118" formatCode="General">
                  <c:v>0</c:v>
                </c:pt>
                <c:pt idx="18119" formatCode="General">
                  <c:v>0</c:v>
                </c:pt>
                <c:pt idx="18120" formatCode="General">
                  <c:v>0</c:v>
                </c:pt>
                <c:pt idx="18121" formatCode="General">
                  <c:v>0</c:v>
                </c:pt>
                <c:pt idx="18122" formatCode="General">
                  <c:v>0</c:v>
                </c:pt>
                <c:pt idx="18123" formatCode="General">
                  <c:v>0</c:v>
                </c:pt>
                <c:pt idx="18124" formatCode="General">
                  <c:v>0</c:v>
                </c:pt>
                <c:pt idx="18125" formatCode="General">
                  <c:v>0</c:v>
                </c:pt>
                <c:pt idx="18126" formatCode="General">
                  <c:v>6.6666669833163335</c:v>
                </c:pt>
                <c:pt idx="18127" formatCode="General">
                  <c:v>0</c:v>
                </c:pt>
                <c:pt idx="18128" formatCode="General">
                  <c:v>0</c:v>
                </c:pt>
                <c:pt idx="18129" formatCode="General">
                  <c:v>0</c:v>
                </c:pt>
                <c:pt idx="18130" formatCode="General">
                  <c:v>0</c:v>
                </c:pt>
                <c:pt idx="18131" formatCode="General">
                  <c:v>0</c:v>
                </c:pt>
                <c:pt idx="18132" formatCode="General">
                  <c:v>0</c:v>
                </c:pt>
                <c:pt idx="18133" formatCode="General">
                  <c:v>0</c:v>
                </c:pt>
                <c:pt idx="18134" formatCode="General">
                  <c:v>0</c:v>
                </c:pt>
                <c:pt idx="18135" formatCode="General">
                  <c:v>6.6666669833163335</c:v>
                </c:pt>
                <c:pt idx="18136" formatCode="General">
                  <c:v>0</c:v>
                </c:pt>
                <c:pt idx="18137" formatCode="General">
                  <c:v>0</c:v>
                </c:pt>
                <c:pt idx="18138" formatCode="General">
                  <c:v>0</c:v>
                </c:pt>
                <c:pt idx="18139" formatCode="General">
                  <c:v>0</c:v>
                </c:pt>
                <c:pt idx="18140" formatCode="General">
                  <c:v>0</c:v>
                </c:pt>
                <c:pt idx="18141" formatCode="General">
                  <c:v>0</c:v>
                </c:pt>
                <c:pt idx="18142" formatCode="General">
                  <c:v>0</c:v>
                </c:pt>
                <c:pt idx="18143" formatCode="General">
                  <c:v>6.6666669833163335</c:v>
                </c:pt>
                <c:pt idx="18144" formatCode="General">
                  <c:v>0</c:v>
                </c:pt>
                <c:pt idx="18145" formatCode="General">
                  <c:v>0</c:v>
                </c:pt>
                <c:pt idx="18146" formatCode="General">
                  <c:v>0</c:v>
                </c:pt>
                <c:pt idx="18147" formatCode="General">
                  <c:v>0</c:v>
                </c:pt>
                <c:pt idx="18148" formatCode="General">
                  <c:v>0</c:v>
                </c:pt>
                <c:pt idx="18149" formatCode="General">
                  <c:v>0</c:v>
                </c:pt>
                <c:pt idx="18150" formatCode="General">
                  <c:v>0</c:v>
                </c:pt>
                <c:pt idx="18151" formatCode="General">
                  <c:v>0</c:v>
                </c:pt>
                <c:pt idx="18152" formatCode="General">
                  <c:v>6.6666669833163335</c:v>
                </c:pt>
                <c:pt idx="18153" formatCode="General">
                  <c:v>0</c:v>
                </c:pt>
                <c:pt idx="18154" formatCode="General">
                  <c:v>0</c:v>
                </c:pt>
                <c:pt idx="18155" formatCode="General">
                  <c:v>0</c:v>
                </c:pt>
                <c:pt idx="18156" formatCode="General">
                  <c:v>0</c:v>
                </c:pt>
                <c:pt idx="18157" formatCode="General">
                  <c:v>0</c:v>
                </c:pt>
                <c:pt idx="18158" formatCode="General">
                  <c:v>0</c:v>
                </c:pt>
                <c:pt idx="18159" formatCode="General">
                  <c:v>0</c:v>
                </c:pt>
                <c:pt idx="18160" formatCode="General">
                  <c:v>0</c:v>
                </c:pt>
                <c:pt idx="18161" formatCode="General">
                  <c:v>6.6666669833163335</c:v>
                </c:pt>
                <c:pt idx="18162" formatCode="General">
                  <c:v>0</c:v>
                </c:pt>
                <c:pt idx="18163" formatCode="General">
                  <c:v>0</c:v>
                </c:pt>
                <c:pt idx="18164" formatCode="General">
                  <c:v>0</c:v>
                </c:pt>
                <c:pt idx="18165" formatCode="General">
                  <c:v>0</c:v>
                </c:pt>
                <c:pt idx="18166" formatCode="General">
                  <c:v>0</c:v>
                </c:pt>
                <c:pt idx="18167" formatCode="General">
                  <c:v>0</c:v>
                </c:pt>
                <c:pt idx="18168" formatCode="General">
                  <c:v>6.6666669833163335</c:v>
                </c:pt>
                <c:pt idx="18169" formatCode="General">
                  <c:v>0</c:v>
                </c:pt>
                <c:pt idx="18170" formatCode="General">
                  <c:v>0</c:v>
                </c:pt>
                <c:pt idx="18171" formatCode="General">
                  <c:v>0</c:v>
                </c:pt>
                <c:pt idx="18172" formatCode="General">
                  <c:v>0</c:v>
                </c:pt>
                <c:pt idx="18173" formatCode="General">
                  <c:v>0</c:v>
                </c:pt>
                <c:pt idx="18174" formatCode="General">
                  <c:v>0</c:v>
                </c:pt>
                <c:pt idx="18175" formatCode="General">
                  <c:v>0</c:v>
                </c:pt>
                <c:pt idx="18176" formatCode="General">
                  <c:v>6.6666669833163335</c:v>
                </c:pt>
                <c:pt idx="18177" formatCode="General">
                  <c:v>0</c:v>
                </c:pt>
                <c:pt idx="18178" formatCode="General">
                  <c:v>0</c:v>
                </c:pt>
                <c:pt idx="18179" formatCode="General">
                  <c:v>0</c:v>
                </c:pt>
                <c:pt idx="18180" formatCode="General">
                  <c:v>0</c:v>
                </c:pt>
                <c:pt idx="18181" formatCode="General">
                  <c:v>0</c:v>
                </c:pt>
                <c:pt idx="18182" formatCode="General">
                  <c:v>0</c:v>
                </c:pt>
                <c:pt idx="18183" formatCode="General">
                  <c:v>0</c:v>
                </c:pt>
                <c:pt idx="18184" formatCode="General">
                  <c:v>0</c:v>
                </c:pt>
                <c:pt idx="18185" formatCode="General">
                  <c:v>0</c:v>
                </c:pt>
                <c:pt idx="18186" formatCode="General">
                  <c:v>6.6666669833163335</c:v>
                </c:pt>
                <c:pt idx="18187" formatCode="General">
                  <c:v>0</c:v>
                </c:pt>
                <c:pt idx="18188" formatCode="General">
                  <c:v>0</c:v>
                </c:pt>
                <c:pt idx="18189" formatCode="General">
                  <c:v>0</c:v>
                </c:pt>
                <c:pt idx="18190" formatCode="General">
                  <c:v>0</c:v>
                </c:pt>
                <c:pt idx="18191" formatCode="General">
                  <c:v>0</c:v>
                </c:pt>
                <c:pt idx="18192" formatCode="General">
                  <c:v>0</c:v>
                </c:pt>
                <c:pt idx="18193" formatCode="General">
                  <c:v>0</c:v>
                </c:pt>
                <c:pt idx="18194" formatCode="General">
                  <c:v>0</c:v>
                </c:pt>
                <c:pt idx="18195" formatCode="General">
                  <c:v>0</c:v>
                </c:pt>
                <c:pt idx="18196" formatCode="General">
                  <c:v>0</c:v>
                </c:pt>
                <c:pt idx="18197" formatCode="General">
                  <c:v>0</c:v>
                </c:pt>
                <c:pt idx="18198" formatCode="General">
                  <c:v>6.6666669833163335</c:v>
                </c:pt>
                <c:pt idx="18199" formatCode="General">
                  <c:v>0</c:v>
                </c:pt>
                <c:pt idx="18200" formatCode="General">
                  <c:v>0</c:v>
                </c:pt>
                <c:pt idx="18201" formatCode="General">
                  <c:v>0</c:v>
                </c:pt>
                <c:pt idx="18202" formatCode="General">
                  <c:v>0</c:v>
                </c:pt>
                <c:pt idx="18203" formatCode="General">
                  <c:v>0</c:v>
                </c:pt>
                <c:pt idx="18204" formatCode="General">
                  <c:v>0</c:v>
                </c:pt>
                <c:pt idx="18205" formatCode="General">
                  <c:v>0</c:v>
                </c:pt>
                <c:pt idx="18206" formatCode="General">
                  <c:v>0</c:v>
                </c:pt>
                <c:pt idx="18207" formatCode="General">
                  <c:v>0</c:v>
                </c:pt>
                <c:pt idx="18208" formatCode="General">
                  <c:v>0</c:v>
                </c:pt>
                <c:pt idx="18209" formatCode="General">
                  <c:v>6.6666669833163335</c:v>
                </c:pt>
                <c:pt idx="18210" formatCode="General">
                  <c:v>0</c:v>
                </c:pt>
                <c:pt idx="18211" formatCode="General">
                  <c:v>0</c:v>
                </c:pt>
                <c:pt idx="18212" formatCode="General">
                  <c:v>0</c:v>
                </c:pt>
                <c:pt idx="18213" formatCode="General">
                  <c:v>0</c:v>
                </c:pt>
                <c:pt idx="18214" formatCode="General">
                  <c:v>0</c:v>
                </c:pt>
                <c:pt idx="18215" formatCode="General">
                  <c:v>0</c:v>
                </c:pt>
                <c:pt idx="18216" formatCode="General">
                  <c:v>0</c:v>
                </c:pt>
                <c:pt idx="18217" formatCode="General">
                  <c:v>0</c:v>
                </c:pt>
                <c:pt idx="18218" formatCode="General">
                  <c:v>0</c:v>
                </c:pt>
                <c:pt idx="18219" formatCode="General">
                  <c:v>0</c:v>
                </c:pt>
                <c:pt idx="18220" formatCode="General">
                  <c:v>6.6666669833163335</c:v>
                </c:pt>
                <c:pt idx="18221" formatCode="General">
                  <c:v>0</c:v>
                </c:pt>
                <c:pt idx="18222" formatCode="General">
                  <c:v>0</c:v>
                </c:pt>
                <c:pt idx="18223" formatCode="General">
                  <c:v>0</c:v>
                </c:pt>
                <c:pt idx="18224" formatCode="General">
                  <c:v>0</c:v>
                </c:pt>
                <c:pt idx="18225" formatCode="General">
                  <c:v>0</c:v>
                </c:pt>
                <c:pt idx="18226" formatCode="General">
                  <c:v>0</c:v>
                </c:pt>
                <c:pt idx="18227" formatCode="General">
                  <c:v>0</c:v>
                </c:pt>
                <c:pt idx="18228" formatCode="General">
                  <c:v>0</c:v>
                </c:pt>
                <c:pt idx="18229" formatCode="General">
                  <c:v>0</c:v>
                </c:pt>
                <c:pt idx="18230" formatCode="General">
                  <c:v>0</c:v>
                </c:pt>
                <c:pt idx="18231" formatCode="General">
                  <c:v>0</c:v>
                </c:pt>
                <c:pt idx="18232" formatCode="General">
                  <c:v>6.6666669833163335</c:v>
                </c:pt>
                <c:pt idx="18233" formatCode="General">
                  <c:v>0</c:v>
                </c:pt>
                <c:pt idx="18234" formatCode="General">
                  <c:v>0</c:v>
                </c:pt>
                <c:pt idx="18235" formatCode="General">
                  <c:v>0</c:v>
                </c:pt>
                <c:pt idx="18236" formatCode="General">
                  <c:v>0</c:v>
                </c:pt>
                <c:pt idx="18237" formatCode="General">
                  <c:v>0</c:v>
                </c:pt>
                <c:pt idx="18238" formatCode="General">
                  <c:v>0</c:v>
                </c:pt>
                <c:pt idx="18239" formatCode="General">
                  <c:v>0</c:v>
                </c:pt>
                <c:pt idx="18240" formatCode="General">
                  <c:v>0</c:v>
                </c:pt>
                <c:pt idx="18241" formatCode="General">
                  <c:v>0</c:v>
                </c:pt>
                <c:pt idx="18242" formatCode="General">
                  <c:v>0</c:v>
                </c:pt>
                <c:pt idx="18243" formatCode="General">
                  <c:v>0</c:v>
                </c:pt>
                <c:pt idx="18244" formatCode="General">
                  <c:v>6.6666669833163335</c:v>
                </c:pt>
                <c:pt idx="18245" formatCode="General">
                  <c:v>0</c:v>
                </c:pt>
                <c:pt idx="18246" formatCode="General">
                  <c:v>0</c:v>
                </c:pt>
                <c:pt idx="18247" formatCode="General">
                  <c:v>0</c:v>
                </c:pt>
                <c:pt idx="18248" formatCode="General">
                  <c:v>0</c:v>
                </c:pt>
                <c:pt idx="18249" formatCode="General">
                  <c:v>0</c:v>
                </c:pt>
                <c:pt idx="18250" formatCode="General">
                  <c:v>0</c:v>
                </c:pt>
                <c:pt idx="18251" formatCode="General">
                  <c:v>0</c:v>
                </c:pt>
                <c:pt idx="18252" formatCode="General">
                  <c:v>0</c:v>
                </c:pt>
                <c:pt idx="18253" formatCode="General">
                  <c:v>0</c:v>
                </c:pt>
                <c:pt idx="18254" formatCode="General">
                  <c:v>0</c:v>
                </c:pt>
                <c:pt idx="18255" formatCode="General">
                  <c:v>0</c:v>
                </c:pt>
                <c:pt idx="18256" formatCode="General">
                  <c:v>6.6666669833163335</c:v>
                </c:pt>
                <c:pt idx="18257" formatCode="General">
                  <c:v>0</c:v>
                </c:pt>
                <c:pt idx="18258" formatCode="General">
                  <c:v>0</c:v>
                </c:pt>
                <c:pt idx="18259" formatCode="General">
                  <c:v>0</c:v>
                </c:pt>
                <c:pt idx="18260" formatCode="General">
                  <c:v>0</c:v>
                </c:pt>
                <c:pt idx="18261" formatCode="General">
                  <c:v>0</c:v>
                </c:pt>
                <c:pt idx="18262" formatCode="General">
                  <c:v>0</c:v>
                </c:pt>
                <c:pt idx="18263" formatCode="General">
                  <c:v>0</c:v>
                </c:pt>
                <c:pt idx="18264" formatCode="General">
                  <c:v>0</c:v>
                </c:pt>
                <c:pt idx="18265" formatCode="General">
                  <c:v>0</c:v>
                </c:pt>
                <c:pt idx="18266" formatCode="General">
                  <c:v>6.6666669833163335</c:v>
                </c:pt>
                <c:pt idx="18267" formatCode="General">
                  <c:v>0</c:v>
                </c:pt>
                <c:pt idx="18268" formatCode="General">
                  <c:v>0</c:v>
                </c:pt>
                <c:pt idx="18269" formatCode="General">
                  <c:v>0</c:v>
                </c:pt>
                <c:pt idx="18270" formatCode="General">
                  <c:v>0</c:v>
                </c:pt>
                <c:pt idx="18271" formatCode="General">
                  <c:v>0</c:v>
                </c:pt>
                <c:pt idx="18272" formatCode="General">
                  <c:v>0</c:v>
                </c:pt>
                <c:pt idx="18273" formatCode="General">
                  <c:v>0</c:v>
                </c:pt>
                <c:pt idx="18274" formatCode="General">
                  <c:v>0</c:v>
                </c:pt>
                <c:pt idx="18275" formatCode="General">
                  <c:v>0</c:v>
                </c:pt>
                <c:pt idx="18276" formatCode="General">
                  <c:v>0</c:v>
                </c:pt>
                <c:pt idx="18277" formatCode="General">
                  <c:v>6.6666669833163335</c:v>
                </c:pt>
                <c:pt idx="18278" formatCode="General">
                  <c:v>0</c:v>
                </c:pt>
                <c:pt idx="18279" formatCode="General">
                  <c:v>0</c:v>
                </c:pt>
                <c:pt idx="18280" formatCode="General">
                  <c:v>0</c:v>
                </c:pt>
                <c:pt idx="18281" formatCode="General">
                  <c:v>0</c:v>
                </c:pt>
                <c:pt idx="18282" formatCode="General">
                  <c:v>0</c:v>
                </c:pt>
                <c:pt idx="18283" formatCode="General">
                  <c:v>0</c:v>
                </c:pt>
                <c:pt idx="18284" formatCode="General">
                  <c:v>0</c:v>
                </c:pt>
                <c:pt idx="18285" formatCode="General">
                  <c:v>0</c:v>
                </c:pt>
                <c:pt idx="18286" formatCode="General">
                  <c:v>0</c:v>
                </c:pt>
                <c:pt idx="18287" formatCode="General">
                  <c:v>0</c:v>
                </c:pt>
                <c:pt idx="18288" formatCode="General">
                  <c:v>6.6666669833163335</c:v>
                </c:pt>
                <c:pt idx="18289" formatCode="General">
                  <c:v>0</c:v>
                </c:pt>
                <c:pt idx="18290" formatCode="General">
                  <c:v>0</c:v>
                </c:pt>
                <c:pt idx="18291" formatCode="General">
                  <c:v>0</c:v>
                </c:pt>
                <c:pt idx="18292" formatCode="General">
                  <c:v>0</c:v>
                </c:pt>
                <c:pt idx="18293" formatCode="General">
                  <c:v>0</c:v>
                </c:pt>
                <c:pt idx="18294" formatCode="General">
                  <c:v>0</c:v>
                </c:pt>
                <c:pt idx="18295" formatCode="General">
                  <c:v>0</c:v>
                </c:pt>
                <c:pt idx="18296" formatCode="General">
                  <c:v>0</c:v>
                </c:pt>
                <c:pt idx="18297" formatCode="General">
                  <c:v>0</c:v>
                </c:pt>
                <c:pt idx="18298" formatCode="General">
                  <c:v>0</c:v>
                </c:pt>
                <c:pt idx="18299" formatCode="General">
                  <c:v>0</c:v>
                </c:pt>
                <c:pt idx="18300" formatCode="General">
                  <c:v>6.6666669833163335</c:v>
                </c:pt>
                <c:pt idx="18301" formatCode="General">
                  <c:v>0</c:v>
                </c:pt>
                <c:pt idx="18302" formatCode="General">
                  <c:v>0</c:v>
                </c:pt>
                <c:pt idx="18303" formatCode="General">
                  <c:v>0</c:v>
                </c:pt>
                <c:pt idx="18304" formatCode="General">
                  <c:v>0</c:v>
                </c:pt>
                <c:pt idx="18305" formatCode="General">
                  <c:v>0</c:v>
                </c:pt>
                <c:pt idx="18306" formatCode="General">
                  <c:v>0</c:v>
                </c:pt>
                <c:pt idx="18307" formatCode="General">
                  <c:v>0</c:v>
                </c:pt>
                <c:pt idx="18308" formatCode="General">
                  <c:v>0</c:v>
                </c:pt>
                <c:pt idx="18309" formatCode="General">
                  <c:v>0</c:v>
                </c:pt>
                <c:pt idx="18310" formatCode="General">
                  <c:v>0</c:v>
                </c:pt>
                <c:pt idx="18311" formatCode="General">
                  <c:v>6.6666669833163335</c:v>
                </c:pt>
                <c:pt idx="18312" formatCode="General">
                  <c:v>0</c:v>
                </c:pt>
                <c:pt idx="18313" formatCode="General">
                  <c:v>0</c:v>
                </c:pt>
                <c:pt idx="18314" formatCode="General">
                  <c:v>0</c:v>
                </c:pt>
                <c:pt idx="18315" formatCode="General">
                  <c:v>0</c:v>
                </c:pt>
                <c:pt idx="18316" formatCode="General">
                  <c:v>0</c:v>
                </c:pt>
                <c:pt idx="18317" formatCode="General">
                  <c:v>0</c:v>
                </c:pt>
                <c:pt idx="18318" formatCode="General">
                  <c:v>0</c:v>
                </c:pt>
                <c:pt idx="18319" formatCode="General">
                  <c:v>0</c:v>
                </c:pt>
                <c:pt idx="18320" formatCode="General">
                  <c:v>0</c:v>
                </c:pt>
                <c:pt idx="18321" formatCode="General">
                  <c:v>0</c:v>
                </c:pt>
                <c:pt idx="18322" formatCode="General">
                  <c:v>6.6666669833163335</c:v>
                </c:pt>
                <c:pt idx="18323" formatCode="General">
                  <c:v>0</c:v>
                </c:pt>
                <c:pt idx="18324" formatCode="General">
                  <c:v>0</c:v>
                </c:pt>
                <c:pt idx="18325" formatCode="General">
                  <c:v>0</c:v>
                </c:pt>
                <c:pt idx="18326" formatCode="General">
                  <c:v>0</c:v>
                </c:pt>
                <c:pt idx="18327" formatCode="General">
                  <c:v>0</c:v>
                </c:pt>
                <c:pt idx="18328" formatCode="General">
                  <c:v>0</c:v>
                </c:pt>
                <c:pt idx="18329" formatCode="General">
                  <c:v>0</c:v>
                </c:pt>
                <c:pt idx="18330" formatCode="General">
                  <c:v>0</c:v>
                </c:pt>
                <c:pt idx="18331" formatCode="General">
                  <c:v>0</c:v>
                </c:pt>
                <c:pt idx="18332" formatCode="General">
                  <c:v>6.6666669833163335</c:v>
                </c:pt>
                <c:pt idx="18333" formatCode="General">
                  <c:v>0</c:v>
                </c:pt>
                <c:pt idx="18334" formatCode="General">
                  <c:v>0</c:v>
                </c:pt>
                <c:pt idx="18335" formatCode="General">
                  <c:v>0</c:v>
                </c:pt>
                <c:pt idx="18336" formatCode="General">
                  <c:v>0</c:v>
                </c:pt>
                <c:pt idx="18337" formatCode="General">
                  <c:v>0</c:v>
                </c:pt>
                <c:pt idx="18338" formatCode="General">
                  <c:v>0</c:v>
                </c:pt>
                <c:pt idx="18339" formatCode="General">
                  <c:v>0</c:v>
                </c:pt>
                <c:pt idx="18340" formatCode="General">
                  <c:v>0</c:v>
                </c:pt>
                <c:pt idx="18341" formatCode="General">
                  <c:v>0</c:v>
                </c:pt>
                <c:pt idx="18342" formatCode="General">
                  <c:v>0</c:v>
                </c:pt>
                <c:pt idx="18343" formatCode="General">
                  <c:v>6.6666669833163335</c:v>
                </c:pt>
                <c:pt idx="18344" formatCode="General">
                  <c:v>0</c:v>
                </c:pt>
                <c:pt idx="18345" formatCode="General">
                  <c:v>0</c:v>
                </c:pt>
                <c:pt idx="18346" formatCode="General">
                  <c:v>0</c:v>
                </c:pt>
                <c:pt idx="18347" formatCode="General">
                  <c:v>0</c:v>
                </c:pt>
                <c:pt idx="18348" formatCode="General">
                  <c:v>0</c:v>
                </c:pt>
                <c:pt idx="18349" formatCode="General">
                  <c:v>0</c:v>
                </c:pt>
                <c:pt idx="18350" formatCode="General">
                  <c:v>0</c:v>
                </c:pt>
                <c:pt idx="18351" formatCode="General">
                  <c:v>0</c:v>
                </c:pt>
                <c:pt idx="18352" formatCode="General">
                  <c:v>0</c:v>
                </c:pt>
                <c:pt idx="18353" formatCode="General">
                  <c:v>0</c:v>
                </c:pt>
                <c:pt idx="18354" formatCode="General">
                  <c:v>0</c:v>
                </c:pt>
                <c:pt idx="18355" formatCode="General">
                  <c:v>6.6666669833163335</c:v>
                </c:pt>
                <c:pt idx="18356" formatCode="General">
                  <c:v>0</c:v>
                </c:pt>
                <c:pt idx="18357" formatCode="General">
                  <c:v>0</c:v>
                </c:pt>
                <c:pt idx="18358" formatCode="General">
                  <c:v>0</c:v>
                </c:pt>
                <c:pt idx="18359" formatCode="General">
                  <c:v>0</c:v>
                </c:pt>
                <c:pt idx="18360" formatCode="General">
                  <c:v>0</c:v>
                </c:pt>
                <c:pt idx="18361" formatCode="General">
                  <c:v>0</c:v>
                </c:pt>
                <c:pt idx="18362" formatCode="General">
                  <c:v>0</c:v>
                </c:pt>
                <c:pt idx="18363" formatCode="General">
                  <c:v>0</c:v>
                </c:pt>
                <c:pt idx="18364" formatCode="General">
                  <c:v>0</c:v>
                </c:pt>
                <c:pt idx="18365" formatCode="General">
                  <c:v>6.6666669833163335</c:v>
                </c:pt>
                <c:pt idx="18366" formatCode="General">
                  <c:v>0</c:v>
                </c:pt>
                <c:pt idx="18367" formatCode="General">
                  <c:v>0</c:v>
                </c:pt>
                <c:pt idx="18368" formatCode="General">
                  <c:v>0</c:v>
                </c:pt>
                <c:pt idx="18369" formatCode="General">
                  <c:v>0</c:v>
                </c:pt>
                <c:pt idx="18370" formatCode="General">
                  <c:v>0</c:v>
                </c:pt>
                <c:pt idx="18371" formatCode="General">
                  <c:v>0</c:v>
                </c:pt>
                <c:pt idx="18372" formatCode="General">
                  <c:v>0</c:v>
                </c:pt>
                <c:pt idx="18373" formatCode="General">
                  <c:v>0</c:v>
                </c:pt>
                <c:pt idx="18374" formatCode="General">
                  <c:v>0</c:v>
                </c:pt>
                <c:pt idx="18375" formatCode="General">
                  <c:v>0</c:v>
                </c:pt>
                <c:pt idx="18376" formatCode="General">
                  <c:v>0</c:v>
                </c:pt>
                <c:pt idx="18377" formatCode="General">
                  <c:v>0</c:v>
                </c:pt>
                <c:pt idx="18378" formatCode="General">
                  <c:v>6.6666669833163335</c:v>
                </c:pt>
                <c:pt idx="18379" formatCode="General">
                  <c:v>0</c:v>
                </c:pt>
                <c:pt idx="18380" formatCode="General">
                  <c:v>0</c:v>
                </c:pt>
                <c:pt idx="18381" formatCode="General">
                  <c:v>0</c:v>
                </c:pt>
                <c:pt idx="18382" formatCode="General">
                  <c:v>0</c:v>
                </c:pt>
                <c:pt idx="18383" formatCode="General">
                  <c:v>0</c:v>
                </c:pt>
                <c:pt idx="18384" formatCode="General">
                  <c:v>0</c:v>
                </c:pt>
                <c:pt idx="18385" formatCode="General">
                  <c:v>0</c:v>
                </c:pt>
                <c:pt idx="18386" formatCode="General">
                  <c:v>0</c:v>
                </c:pt>
                <c:pt idx="18387" formatCode="General">
                  <c:v>0</c:v>
                </c:pt>
                <c:pt idx="18388" formatCode="General">
                  <c:v>0</c:v>
                </c:pt>
                <c:pt idx="18389" formatCode="General">
                  <c:v>0</c:v>
                </c:pt>
                <c:pt idx="18390" formatCode="General">
                  <c:v>6.6666669833163335</c:v>
                </c:pt>
                <c:pt idx="18391" formatCode="General">
                  <c:v>0</c:v>
                </c:pt>
                <c:pt idx="18392" formatCode="General">
                  <c:v>0</c:v>
                </c:pt>
                <c:pt idx="18393" formatCode="General">
                  <c:v>0</c:v>
                </c:pt>
                <c:pt idx="18394" formatCode="General">
                  <c:v>0</c:v>
                </c:pt>
                <c:pt idx="18395" formatCode="General">
                  <c:v>0</c:v>
                </c:pt>
                <c:pt idx="18396" formatCode="General">
                  <c:v>0</c:v>
                </c:pt>
                <c:pt idx="18397" formatCode="General">
                  <c:v>0</c:v>
                </c:pt>
                <c:pt idx="18398" formatCode="General">
                  <c:v>0</c:v>
                </c:pt>
                <c:pt idx="18399" formatCode="General">
                  <c:v>0</c:v>
                </c:pt>
                <c:pt idx="18400" formatCode="General">
                  <c:v>0</c:v>
                </c:pt>
                <c:pt idx="18401" formatCode="General">
                  <c:v>6.6666669833163335</c:v>
                </c:pt>
                <c:pt idx="18402" formatCode="General">
                  <c:v>0</c:v>
                </c:pt>
                <c:pt idx="18403" formatCode="General">
                  <c:v>0</c:v>
                </c:pt>
                <c:pt idx="18404" formatCode="General">
                  <c:v>0</c:v>
                </c:pt>
                <c:pt idx="18405" formatCode="General">
                  <c:v>0</c:v>
                </c:pt>
                <c:pt idx="18406" formatCode="General">
                  <c:v>0</c:v>
                </c:pt>
                <c:pt idx="18407" formatCode="General">
                  <c:v>0</c:v>
                </c:pt>
                <c:pt idx="18408" formatCode="General">
                  <c:v>0</c:v>
                </c:pt>
                <c:pt idx="18409" formatCode="General">
                  <c:v>0</c:v>
                </c:pt>
                <c:pt idx="18410" formatCode="General">
                  <c:v>0</c:v>
                </c:pt>
                <c:pt idx="18411" formatCode="General">
                  <c:v>0</c:v>
                </c:pt>
                <c:pt idx="18412" formatCode="General">
                  <c:v>0</c:v>
                </c:pt>
                <c:pt idx="18413" formatCode="General">
                  <c:v>6.6666669833163335</c:v>
                </c:pt>
                <c:pt idx="18414" formatCode="General">
                  <c:v>0</c:v>
                </c:pt>
                <c:pt idx="18415" formatCode="General">
                  <c:v>0</c:v>
                </c:pt>
                <c:pt idx="18416" formatCode="General">
                  <c:v>0</c:v>
                </c:pt>
                <c:pt idx="18417" formatCode="General">
                  <c:v>0</c:v>
                </c:pt>
                <c:pt idx="18418" formatCode="General">
                  <c:v>0</c:v>
                </c:pt>
                <c:pt idx="18419" formatCode="General">
                  <c:v>0</c:v>
                </c:pt>
                <c:pt idx="18420" formatCode="General">
                  <c:v>0</c:v>
                </c:pt>
                <c:pt idx="18421" formatCode="General">
                  <c:v>0</c:v>
                </c:pt>
                <c:pt idx="18422" formatCode="General">
                  <c:v>0</c:v>
                </c:pt>
                <c:pt idx="18423" formatCode="General">
                  <c:v>0</c:v>
                </c:pt>
                <c:pt idx="18424" formatCode="General">
                  <c:v>6.6666669833163335</c:v>
                </c:pt>
                <c:pt idx="18425" formatCode="General">
                  <c:v>0</c:v>
                </c:pt>
                <c:pt idx="18426" formatCode="General">
                  <c:v>0</c:v>
                </c:pt>
                <c:pt idx="18427" formatCode="General">
                  <c:v>0</c:v>
                </c:pt>
                <c:pt idx="18428" formatCode="General">
                  <c:v>0</c:v>
                </c:pt>
                <c:pt idx="18429" formatCode="General">
                  <c:v>0</c:v>
                </c:pt>
                <c:pt idx="18430" formatCode="General">
                  <c:v>0</c:v>
                </c:pt>
                <c:pt idx="18431" formatCode="General">
                  <c:v>0</c:v>
                </c:pt>
                <c:pt idx="18432" formatCode="General">
                  <c:v>0</c:v>
                </c:pt>
                <c:pt idx="18433" formatCode="General">
                  <c:v>0</c:v>
                </c:pt>
                <c:pt idx="18434" formatCode="General">
                  <c:v>0</c:v>
                </c:pt>
                <c:pt idx="18435" formatCode="General">
                  <c:v>6.6666669833163335</c:v>
                </c:pt>
                <c:pt idx="18436" formatCode="General">
                  <c:v>0</c:v>
                </c:pt>
                <c:pt idx="18437" formatCode="General">
                  <c:v>0</c:v>
                </c:pt>
                <c:pt idx="18438" formatCode="General">
                  <c:v>0</c:v>
                </c:pt>
                <c:pt idx="18439" formatCode="General">
                  <c:v>0</c:v>
                </c:pt>
                <c:pt idx="18440" formatCode="General">
                  <c:v>0</c:v>
                </c:pt>
                <c:pt idx="18441" formatCode="General">
                  <c:v>0</c:v>
                </c:pt>
                <c:pt idx="18442" formatCode="General">
                  <c:v>0</c:v>
                </c:pt>
                <c:pt idx="18443" formatCode="General">
                  <c:v>0</c:v>
                </c:pt>
                <c:pt idx="18444" formatCode="General">
                  <c:v>0</c:v>
                </c:pt>
                <c:pt idx="18445" formatCode="General">
                  <c:v>0</c:v>
                </c:pt>
                <c:pt idx="18446" formatCode="General">
                  <c:v>6.6666669833163335</c:v>
                </c:pt>
                <c:pt idx="18447" formatCode="General">
                  <c:v>0</c:v>
                </c:pt>
                <c:pt idx="18448" formatCode="General">
                  <c:v>0</c:v>
                </c:pt>
                <c:pt idx="18449" formatCode="General">
                  <c:v>0</c:v>
                </c:pt>
                <c:pt idx="18450" formatCode="General">
                  <c:v>0</c:v>
                </c:pt>
                <c:pt idx="18451" formatCode="General">
                  <c:v>0</c:v>
                </c:pt>
                <c:pt idx="18452" formatCode="General">
                  <c:v>0</c:v>
                </c:pt>
                <c:pt idx="18453" formatCode="General">
                  <c:v>0</c:v>
                </c:pt>
                <c:pt idx="18454" formatCode="General">
                  <c:v>0</c:v>
                </c:pt>
                <c:pt idx="18455" formatCode="General">
                  <c:v>0</c:v>
                </c:pt>
                <c:pt idx="18456" formatCode="General">
                  <c:v>0</c:v>
                </c:pt>
                <c:pt idx="18457" formatCode="General">
                  <c:v>0</c:v>
                </c:pt>
                <c:pt idx="18458" formatCode="General">
                  <c:v>0</c:v>
                </c:pt>
                <c:pt idx="18459" formatCode="General">
                  <c:v>6.6666669833163335</c:v>
                </c:pt>
                <c:pt idx="18460" formatCode="General">
                  <c:v>0</c:v>
                </c:pt>
                <c:pt idx="18461" formatCode="General">
                  <c:v>0</c:v>
                </c:pt>
                <c:pt idx="18462" formatCode="General">
                  <c:v>0</c:v>
                </c:pt>
                <c:pt idx="18463" formatCode="General">
                  <c:v>0</c:v>
                </c:pt>
                <c:pt idx="18464" formatCode="General">
                  <c:v>0</c:v>
                </c:pt>
                <c:pt idx="18465" formatCode="General">
                  <c:v>0</c:v>
                </c:pt>
                <c:pt idx="18466" formatCode="General">
                  <c:v>0</c:v>
                </c:pt>
                <c:pt idx="18467" formatCode="General">
                  <c:v>0</c:v>
                </c:pt>
                <c:pt idx="18468" formatCode="General">
                  <c:v>0</c:v>
                </c:pt>
                <c:pt idx="18469" formatCode="General">
                  <c:v>0</c:v>
                </c:pt>
                <c:pt idx="18470" formatCode="General">
                  <c:v>0</c:v>
                </c:pt>
                <c:pt idx="18471" formatCode="General">
                  <c:v>6.6666669833163335</c:v>
                </c:pt>
                <c:pt idx="18472" formatCode="General">
                  <c:v>0</c:v>
                </c:pt>
                <c:pt idx="18473" formatCode="General">
                  <c:v>0</c:v>
                </c:pt>
                <c:pt idx="18474" formatCode="General">
                  <c:v>0</c:v>
                </c:pt>
                <c:pt idx="18475" formatCode="General">
                  <c:v>0</c:v>
                </c:pt>
                <c:pt idx="18476" formatCode="General">
                  <c:v>0</c:v>
                </c:pt>
                <c:pt idx="18477" formatCode="General">
                  <c:v>0</c:v>
                </c:pt>
                <c:pt idx="18478" formatCode="General">
                  <c:v>0</c:v>
                </c:pt>
                <c:pt idx="18479" formatCode="General">
                  <c:v>0</c:v>
                </c:pt>
                <c:pt idx="18480" formatCode="General">
                  <c:v>0</c:v>
                </c:pt>
                <c:pt idx="18481" formatCode="General">
                  <c:v>0</c:v>
                </c:pt>
                <c:pt idx="18482" formatCode="General">
                  <c:v>0</c:v>
                </c:pt>
                <c:pt idx="18483" formatCode="General">
                  <c:v>0</c:v>
                </c:pt>
                <c:pt idx="18484" formatCode="General">
                  <c:v>0</c:v>
                </c:pt>
                <c:pt idx="18485" formatCode="General">
                  <c:v>6.6666669833163335</c:v>
                </c:pt>
                <c:pt idx="18486" formatCode="General">
                  <c:v>0</c:v>
                </c:pt>
                <c:pt idx="18487" formatCode="General">
                  <c:v>0</c:v>
                </c:pt>
                <c:pt idx="18488" formatCode="General">
                  <c:v>0</c:v>
                </c:pt>
                <c:pt idx="18489" formatCode="General">
                  <c:v>0</c:v>
                </c:pt>
                <c:pt idx="18490" formatCode="General">
                  <c:v>0</c:v>
                </c:pt>
                <c:pt idx="18491" formatCode="General">
                  <c:v>0</c:v>
                </c:pt>
                <c:pt idx="18492" formatCode="General">
                  <c:v>0</c:v>
                </c:pt>
                <c:pt idx="18493" formatCode="General">
                  <c:v>0</c:v>
                </c:pt>
                <c:pt idx="18494" formatCode="General">
                  <c:v>0</c:v>
                </c:pt>
                <c:pt idx="18495" formatCode="General">
                  <c:v>0</c:v>
                </c:pt>
                <c:pt idx="18496" formatCode="General">
                  <c:v>0</c:v>
                </c:pt>
                <c:pt idx="18497" formatCode="General">
                  <c:v>0</c:v>
                </c:pt>
                <c:pt idx="18498" formatCode="General">
                  <c:v>6.6666669833163335</c:v>
                </c:pt>
                <c:pt idx="18499" formatCode="General">
                  <c:v>0</c:v>
                </c:pt>
                <c:pt idx="18500" formatCode="General">
                  <c:v>0</c:v>
                </c:pt>
                <c:pt idx="18501" formatCode="General">
                  <c:v>0</c:v>
                </c:pt>
                <c:pt idx="18502" formatCode="General">
                  <c:v>0</c:v>
                </c:pt>
                <c:pt idx="18503" formatCode="General">
                  <c:v>0</c:v>
                </c:pt>
                <c:pt idx="18504" formatCode="General">
                  <c:v>0</c:v>
                </c:pt>
                <c:pt idx="18505" formatCode="General">
                  <c:v>0</c:v>
                </c:pt>
                <c:pt idx="18506" formatCode="General">
                  <c:v>0</c:v>
                </c:pt>
                <c:pt idx="18507" formatCode="General">
                  <c:v>0</c:v>
                </c:pt>
                <c:pt idx="18508" formatCode="General">
                  <c:v>0</c:v>
                </c:pt>
                <c:pt idx="18509" formatCode="General">
                  <c:v>0</c:v>
                </c:pt>
                <c:pt idx="18510" formatCode="General">
                  <c:v>0</c:v>
                </c:pt>
                <c:pt idx="18511" formatCode="General">
                  <c:v>6.6666669833163335</c:v>
                </c:pt>
                <c:pt idx="18512" formatCode="General">
                  <c:v>0</c:v>
                </c:pt>
                <c:pt idx="18513" formatCode="General">
                  <c:v>0</c:v>
                </c:pt>
                <c:pt idx="18514" formatCode="General">
                  <c:v>0</c:v>
                </c:pt>
                <c:pt idx="18515" formatCode="General">
                  <c:v>0</c:v>
                </c:pt>
                <c:pt idx="18516" formatCode="General">
                  <c:v>0</c:v>
                </c:pt>
                <c:pt idx="18517" formatCode="General">
                  <c:v>0</c:v>
                </c:pt>
                <c:pt idx="18518" formatCode="General">
                  <c:v>0</c:v>
                </c:pt>
                <c:pt idx="18519" formatCode="General">
                  <c:v>0</c:v>
                </c:pt>
                <c:pt idx="18520" formatCode="General">
                  <c:v>0</c:v>
                </c:pt>
                <c:pt idx="18521" formatCode="General">
                  <c:v>0</c:v>
                </c:pt>
                <c:pt idx="18522" formatCode="General">
                  <c:v>0</c:v>
                </c:pt>
                <c:pt idx="18523" formatCode="General">
                  <c:v>0</c:v>
                </c:pt>
                <c:pt idx="18524" formatCode="General">
                  <c:v>6.6666669833163335</c:v>
                </c:pt>
                <c:pt idx="18525" formatCode="General">
                  <c:v>0</c:v>
                </c:pt>
                <c:pt idx="18526" formatCode="General">
                  <c:v>0</c:v>
                </c:pt>
                <c:pt idx="18527" formatCode="General">
                  <c:v>0</c:v>
                </c:pt>
                <c:pt idx="18528" formatCode="General">
                  <c:v>0</c:v>
                </c:pt>
                <c:pt idx="18529" formatCode="General">
                  <c:v>0</c:v>
                </c:pt>
                <c:pt idx="18530" formatCode="General">
                  <c:v>0</c:v>
                </c:pt>
                <c:pt idx="18531" formatCode="General">
                  <c:v>0</c:v>
                </c:pt>
                <c:pt idx="18532" formatCode="General">
                  <c:v>0</c:v>
                </c:pt>
                <c:pt idx="18533" formatCode="General">
                  <c:v>0</c:v>
                </c:pt>
                <c:pt idx="18534" formatCode="General">
                  <c:v>0</c:v>
                </c:pt>
                <c:pt idx="18535" formatCode="General">
                  <c:v>0</c:v>
                </c:pt>
                <c:pt idx="18536" formatCode="General">
                  <c:v>6.6666669833163335</c:v>
                </c:pt>
                <c:pt idx="18537" formatCode="General">
                  <c:v>0</c:v>
                </c:pt>
                <c:pt idx="18538" formatCode="General">
                  <c:v>0</c:v>
                </c:pt>
                <c:pt idx="18539" formatCode="General">
                  <c:v>0</c:v>
                </c:pt>
                <c:pt idx="18540" formatCode="General">
                  <c:v>0</c:v>
                </c:pt>
                <c:pt idx="18541" formatCode="General">
                  <c:v>0</c:v>
                </c:pt>
                <c:pt idx="18542" formatCode="General">
                  <c:v>0</c:v>
                </c:pt>
                <c:pt idx="18543" formatCode="General">
                  <c:v>0</c:v>
                </c:pt>
                <c:pt idx="18544" formatCode="General">
                  <c:v>0</c:v>
                </c:pt>
                <c:pt idx="18545" formatCode="General">
                  <c:v>0</c:v>
                </c:pt>
                <c:pt idx="18546" formatCode="General">
                  <c:v>0</c:v>
                </c:pt>
                <c:pt idx="18547" formatCode="General">
                  <c:v>0</c:v>
                </c:pt>
                <c:pt idx="18548" formatCode="General">
                  <c:v>0</c:v>
                </c:pt>
                <c:pt idx="18549" formatCode="General">
                  <c:v>6.6666669833163335</c:v>
                </c:pt>
                <c:pt idx="18550" formatCode="General">
                  <c:v>0</c:v>
                </c:pt>
                <c:pt idx="18551" formatCode="General">
                  <c:v>0</c:v>
                </c:pt>
                <c:pt idx="18552" formatCode="General">
                  <c:v>0</c:v>
                </c:pt>
                <c:pt idx="18553" formatCode="General">
                  <c:v>0</c:v>
                </c:pt>
                <c:pt idx="18554" formatCode="General">
                  <c:v>0</c:v>
                </c:pt>
                <c:pt idx="18555" formatCode="General">
                  <c:v>0</c:v>
                </c:pt>
                <c:pt idx="18556" formatCode="General">
                  <c:v>0</c:v>
                </c:pt>
                <c:pt idx="18557" formatCode="General">
                  <c:v>0</c:v>
                </c:pt>
                <c:pt idx="18558" formatCode="General">
                  <c:v>0</c:v>
                </c:pt>
                <c:pt idx="18559" formatCode="General">
                  <c:v>0</c:v>
                </c:pt>
                <c:pt idx="18560" formatCode="General">
                  <c:v>0</c:v>
                </c:pt>
                <c:pt idx="18561" formatCode="General">
                  <c:v>0</c:v>
                </c:pt>
                <c:pt idx="18562" formatCode="General">
                  <c:v>6.6666669833163335</c:v>
                </c:pt>
                <c:pt idx="18563" formatCode="General">
                  <c:v>0</c:v>
                </c:pt>
                <c:pt idx="18564" formatCode="General">
                  <c:v>0</c:v>
                </c:pt>
                <c:pt idx="18565" formatCode="General">
                  <c:v>0</c:v>
                </c:pt>
                <c:pt idx="18566" formatCode="General">
                  <c:v>0</c:v>
                </c:pt>
                <c:pt idx="18567" formatCode="General">
                  <c:v>0</c:v>
                </c:pt>
                <c:pt idx="18568" formatCode="General">
                  <c:v>0</c:v>
                </c:pt>
                <c:pt idx="18569" formatCode="General">
                  <c:v>0</c:v>
                </c:pt>
                <c:pt idx="18570" formatCode="General">
                  <c:v>0</c:v>
                </c:pt>
                <c:pt idx="18571" formatCode="General">
                  <c:v>0</c:v>
                </c:pt>
                <c:pt idx="18572" formatCode="General">
                  <c:v>0</c:v>
                </c:pt>
                <c:pt idx="18573" formatCode="General">
                  <c:v>0</c:v>
                </c:pt>
                <c:pt idx="18574" formatCode="General">
                  <c:v>6.6666669833163335</c:v>
                </c:pt>
                <c:pt idx="18575" formatCode="General">
                  <c:v>0</c:v>
                </c:pt>
                <c:pt idx="18576" formatCode="General">
                  <c:v>0</c:v>
                </c:pt>
                <c:pt idx="18577" formatCode="General">
                  <c:v>0</c:v>
                </c:pt>
                <c:pt idx="18578" formatCode="General">
                  <c:v>0</c:v>
                </c:pt>
                <c:pt idx="18579" formatCode="General">
                  <c:v>0</c:v>
                </c:pt>
                <c:pt idx="18580" formatCode="General">
                  <c:v>0</c:v>
                </c:pt>
                <c:pt idx="18581" formatCode="General">
                  <c:v>0</c:v>
                </c:pt>
                <c:pt idx="18582" formatCode="General">
                  <c:v>0</c:v>
                </c:pt>
                <c:pt idx="18583" formatCode="General">
                  <c:v>0</c:v>
                </c:pt>
                <c:pt idx="18584" formatCode="General">
                  <c:v>0</c:v>
                </c:pt>
                <c:pt idx="18585" formatCode="General">
                  <c:v>0</c:v>
                </c:pt>
                <c:pt idx="18586" formatCode="General">
                  <c:v>0</c:v>
                </c:pt>
                <c:pt idx="18587" formatCode="General">
                  <c:v>6.6666669833163335</c:v>
                </c:pt>
                <c:pt idx="18588" formatCode="General">
                  <c:v>0</c:v>
                </c:pt>
                <c:pt idx="18589" formatCode="General">
                  <c:v>0</c:v>
                </c:pt>
                <c:pt idx="18590" formatCode="General">
                  <c:v>0</c:v>
                </c:pt>
                <c:pt idx="18591" formatCode="General">
                  <c:v>0</c:v>
                </c:pt>
                <c:pt idx="18592" formatCode="General">
                  <c:v>0</c:v>
                </c:pt>
                <c:pt idx="18593" formatCode="General">
                  <c:v>0</c:v>
                </c:pt>
                <c:pt idx="18594" formatCode="General">
                  <c:v>0</c:v>
                </c:pt>
                <c:pt idx="18595" formatCode="General">
                  <c:v>0</c:v>
                </c:pt>
                <c:pt idx="18596" formatCode="General">
                  <c:v>0</c:v>
                </c:pt>
                <c:pt idx="18597" formatCode="General">
                  <c:v>0</c:v>
                </c:pt>
                <c:pt idx="18598" formatCode="General">
                  <c:v>0</c:v>
                </c:pt>
                <c:pt idx="18599" formatCode="General">
                  <c:v>6.6666669833163335</c:v>
                </c:pt>
                <c:pt idx="18600" formatCode="General">
                  <c:v>0</c:v>
                </c:pt>
                <c:pt idx="18601" formatCode="General">
                  <c:v>0</c:v>
                </c:pt>
                <c:pt idx="18602" formatCode="General">
                  <c:v>0</c:v>
                </c:pt>
                <c:pt idx="18603" formatCode="General">
                  <c:v>0</c:v>
                </c:pt>
                <c:pt idx="18604" formatCode="General">
                  <c:v>0</c:v>
                </c:pt>
                <c:pt idx="18605" formatCode="General">
                  <c:v>0</c:v>
                </c:pt>
                <c:pt idx="18606" formatCode="General">
                  <c:v>0</c:v>
                </c:pt>
                <c:pt idx="18607" formatCode="General">
                  <c:v>6.6666669833163335</c:v>
                </c:pt>
                <c:pt idx="18608" formatCode="General">
                  <c:v>0</c:v>
                </c:pt>
                <c:pt idx="18609" formatCode="General">
                  <c:v>0</c:v>
                </c:pt>
                <c:pt idx="18610" formatCode="General">
                  <c:v>0</c:v>
                </c:pt>
                <c:pt idx="18611" formatCode="General">
                  <c:v>0</c:v>
                </c:pt>
                <c:pt idx="18612" formatCode="General">
                  <c:v>0</c:v>
                </c:pt>
                <c:pt idx="18613" formatCode="General">
                  <c:v>0</c:v>
                </c:pt>
                <c:pt idx="18614" formatCode="General">
                  <c:v>0</c:v>
                </c:pt>
                <c:pt idx="18615" formatCode="General">
                  <c:v>6.6666669833163335</c:v>
                </c:pt>
                <c:pt idx="18616" formatCode="General">
                  <c:v>0</c:v>
                </c:pt>
                <c:pt idx="18617" formatCode="General">
                  <c:v>0</c:v>
                </c:pt>
                <c:pt idx="18618" formatCode="General">
                  <c:v>0</c:v>
                </c:pt>
                <c:pt idx="18619" formatCode="General">
                  <c:v>0</c:v>
                </c:pt>
                <c:pt idx="18620" formatCode="General">
                  <c:v>0</c:v>
                </c:pt>
                <c:pt idx="18621" formatCode="General">
                  <c:v>0</c:v>
                </c:pt>
                <c:pt idx="18622" formatCode="General">
                  <c:v>0</c:v>
                </c:pt>
                <c:pt idx="18623" formatCode="General">
                  <c:v>0</c:v>
                </c:pt>
                <c:pt idx="18624" formatCode="General">
                  <c:v>0</c:v>
                </c:pt>
                <c:pt idx="18625" formatCode="General">
                  <c:v>0</c:v>
                </c:pt>
                <c:pt idx="18626" formatCode="General">
                  <c:v>0</c:v>
                </c:pt>
                <c:pt idx="18627" formatCode="General">
                  <c:v>0</c:v>
                </c:pt>
                <c:pt idx="18628" formatCode="General">
                  <c:v>0</c:v>
                </c:pt>
                <c:pt idx="18629" formatCode="General">
                  <c:v>0</c:v>
                </c:pt>
                <c:pt idx="18630" formatCode="General">
                  <c:v>0</c:v>
                </c:pt>
                <c:pt idx="18631" formatCode="General">
                  <c:v>0</c:v>
                </c:pt>
                <c:pt idx="18632" formatCode="General">
                  <c:v>0</c:v>
                </c:pt>
                <c:pt idx="18633" formatCode="General">
                  <c:v>6.6666669833163335</c:v>
                </c:pt>
                <c:pt idx="18634" formatCode="General">
                  <c:v>0</c:v>
                </c:pt>
                <c:pt idx="18635" formatCode="General">
                  <c:v>0</c:v>
                </c:pt>
                <c:pt idx="18636" formatCode="General">
                  <c:v>0</c:v>
                </c:pt>
                <c:pt idx="18637" formatCode="General">
                  <c:v>0</c:v>
                </c:pt>
                <c:pt idx="18638" formatCode="General">
                  <c:v>0</c:v>
                </c:pt>
                <c:pt idx="18639" formatCode="General">
                  <c:v>0</c:v>
                </c:pt>
                <c:pt idx="18640" formatCode="General">
                  <c:v>0</c:v>
                </c:pt>
                <c:pt idx="18641" formatCode="General">
                  <c:v>0</c:v>
                </c:pt>
                <c:pt idx="18642" formatCode="General">
                  <c:v>6.6666669833163335</c:v>
                </c:pt>
                <c:pt idx="18643" formatCode="General">
                  <c:v>0</c:v>
                </c:pt>
                <c:pt idx="18644" formatCode="General">
                  <c:v>0</c:v>
                </c:pt>
                <c:pt idx="18645" formatCode="General">
                  <c:v>0</c:v>
                </c:pt>
                <c:pt idx="18646" formatCode="General">
                  <c:v>0</c:v>
                </c:pt>
                <c:pt idx="18647" formatCode="General">
                  <c:v>0</c:v>
                </c:pt>
                <c:pt idx="18648" formatCode="General">
                  <c:v>0</c:v>
                </c:pt>
                <c:pt idx="18649" formatCode="General">
                  <c:v>0</c:v>
                </c:pt>
                <c:pt idx="18650" formatCode="General">
                  <c:v>6.6666669833163335</c:v>
                </c:pt>
                <c:pt idx="18651" formatCode="General">
                  <c:v>0</c:v>
                </c:pt>
                <c:pt idx="18652" formatCode="General">
                  <c:v>0</c:v>
                </c:pt>
                <c:pt idx="18653" formatCode="General">
                  <c:v>0</c:v>
                </c:pt>
                <c:pt idx="18654" formatCode="General">
                  <c:v>0</c:v>
                </c:pt>
                <c:pt idx="18655" formatCode="General">
                  <c:v>0</c:v>
                </c:pt>
                <c:pt idx="18656" formatCode="General">
                  <c:v>0</c:v>
                </c:pt>
                <c:pt idx="18657" formatCode="General">
                  <c:v>0</c:v>
                </c:pt>
                <c:pt idx="18658" formatCode="General">
                  <c:v>6.6666669833163335</c:v>
                </c:pt>
                <c:pt idx="18659" formatCode="General">
                  <c:v>0</c:v>
                </c:pt>
                <c:pt idx="18660" formatCode="General">
                  <c:v>0</c:v>
                </c:pt>
                <c:pt idx="18661" formatCode="General">
                  <c:v>0</c:v>
                </c:pt>
                <c:pt idx="18662" formatCode="General">
                  <c:v>0</c:v>
                </c:pt>
                <c:pt idx="18663" formatCode="General">
                  <c:v>0</c:v>
                </c:pt>
                <c:pt idx="18664" formatCode="General">
                  <c:v>0</c:v>
                </c:pt>
                <c:pt idx="18665" formatCode="General">
                  <c:v>0</c:v>
                </c:pt>
                <c:pt idx="18666" formatCode="General">
                  <c:v>0</c:v>
                </c:pt>
                <c:pt idx="18667" formatCode="General">
                  <c:v>6.6666669833163335</c:v>
                </c:pt>
                <c:pt idx="18668" formatCode="General">
                  <c:v>0</c:v>
                </c:pt>
                <c:pt idx="18669" formatCode="General">
                  <c:v>0</c:v>
                </c:pt>
                <c:pt idx="18670" formatCode="General">
                  <c:v>0</c:v>
                </c:pt>
                <c:pt idx="18671" formatCode="General">
                  <c:v>0</c:v>
                </c:pt>
                <c:pt idx="18672" formatCode="General">
                  <c:v>0</c:v>
                </c:pt>
                <c:pt idx="18673" formatCode="General">
                  <c:v>0</c:v>
                </c:pt>
                <c:pt idx="18674" formatCode="General">
                  <c:v>6.6666669833163335</c:v>
                </c:pt>
                <c:pt idx="18675" formatCode="General">
                  <c:v>0</c:v>
                </c:pt>
                <c:pt idx="18676" formatCode="General">
                  <c:v>0</c:v>
                </c:pt>
                <c:pt idx="18677" formatCode="General">
                  <c:v>0</c:v>
                </c:pt>
                <c:pt idx="18678" formatCode="General">
                  <c:v>0</c:v>
                </c:pt>
                <c:pt idx="18679" formatCode="General">
                  <c:v>0</c:v>
                </c:pt>
                <c:pt idx="18680" formatCode="General">
                  <c:v>6.6666669833163335</c:v>
                </c:pt>
                <c:pt idx="18681" formatCode="General">
                  <c:v>0</c:v>
                </c:pt>
                <c:pt idx="18682" formatCode="General">
                  <c:v>0</c:v>
                </c:pt>
                <c:pt idx="18683" formatCode="General">
                  <c:v>0</c:v>
                </c:pt>
                <c:pt idx="18684" formatCode="General">
                  <c:v>0</c:v>
                </c:pt>
                <c:pt idx="18685" formatCode="General">
                  <c:v>6.6666669833163335</c:v>
                </c:pt>
                <c:pt idx="18686" formatCode="General">
                  <c:v>0</c:v>
                </c:pt>
                <c:pt idx="18687" formatCode="General">
                  <c:v>0</c:v>
                </c:pt>
                <c:pt idx="18688" formatCode="General">
                  <c:v>0</c:v>
                </c:pt>
                <c:pt idx="18689" formatCode="General">
                  <c:v>0</c:v>
                </c:pt>
                <c:pt idx="18690" formatCode="General">
                  <c:v>0</c:v>
                </c:pt>
                <c:pt idx="18691" formatCode="General">
                  <c:v>0</c:v>
                </c:pt>
                <c:pt idx="18692" formatCode="General">
                  <c:v>6.6666669833163335</c:v>
                </c:pt>
                <c:pt idx="18693" formatCode="General">
                  <c:v>0</c:v>
                </c:pt>
                <c:pt idx="18694" formatCode="General">
                  <c:v>0</c:v>
                </c:pt>
                <c:pt idx="18695" formatCode="General">
                  <c:v>0</c:v>
                </c:pt>
                <c:pt idx="18696" formatCode="General">
                  <c:v>0</c:v>
                </c:pt>
                <c:pt idx="18697" formatCode="General">
                  <c:v>0</c:v>
                </c:pt>
                <c:pt idx="18698" formatCode="General">
                  <c:v>6.6666669833163335</c:v>
                </c:pt>
                <c:pt idx="18699" formatCode="General">
                  <c:v>0</c:v>
                </c:pt>
                <c:pt idx="18700" formatCode="General">
                  <c:v>0</c:v>
                </c:pt>
                <c:pt idx="18701" formatCode="General">
                  <c:v>0</c:v>
                </c:pt>
                <c:pt idx="18702" formatCode="General">
                  <c:v>0</c:v>
                </c:pt>
                <c:pt idx="18703" formatCode="General">
                  <c:v>6.6666669833163335</c:v>
                </c:pt>
                <c:pt idx="18704" formatCode="General">
                  <c:v>0</c:v>
                </c:pt>
                <c:pt idx="18705" formatCode="General">
                  <c:v>0</c:v>
                </c:pt>
                <c:pt idx="18706" formatCode="General">
                  <c:v>0</c:v>
                </c:pt>
                <c:pt idx="18707" formatCode="General">
                  <c:v>0</c:v>
                </c:pt>
                <c:pt idx="18708" formatCode="General">
                  <c:v>0</c:v>
                </c:pt>
                <c:pt idx="18709" formatCode="General">
                  <c:v>0</c:v>
                </c:pt>
                <c:pt idx="18710" formatCode="General">
                  <c:v>6.6666669833163335</c:v>
                </c:pt>
                <c:pt idx="18711" formatCode="General">
                  <c:v>0</c:v>
                </c:pt>
                <c:pt idx="18712" formatCode="General">
                  <c:v>0</c:v>
                </c:pt>
                <c:pt idx="18713" formatCode="General">
                  <c:v>0</c:v>
                </c:pt>
                <c:pt idx="18714" formatCode="General">
                  <c:v>0</c:v>
                </c:pt>
                <c:pt idx="18715" formatCode="General">
                  <c:v>0</c:v>
                </c:pt>
                <c:pt idx="18716" formatCode="General">
                  <c:v>0</c:v>
                </c:pt>
                <c:pt idx="18717" formatCode="General">
                  <c:v>6.6666669833163335</c:v>
                </c:pt>
                <c:pt idx="18718" formatCode="General">
                  <c:v>0</c:v>
                </c:pt>
                <c:pt idx="18719" formatCode="General">
                  <c:v>0</c:v>
                </c:pt>
                <c:pt idx="18720" formatCode="General">
                  <c:v>0</c:v>
                </c:pt>
                <c:pt idx="18721" formatCode="General">
                  <c:v>0</c:v>
                </c:pt>
                <c:pt idx="18722" formatCode="General">
                  <c:v>0</c:v>
                </c:pt>
                <c:pt idx="18723" formatCode="General">
                  <c:v>0</c:v>
                </c:pt>
                <c:pt idx="18724" formatCode="General">
                  <c:v>6.6666669833163335</c:v>
                </c:pt>
                <c:pt idx="18725" formatCode="General">
                  <c:v>0</c:v>
                </c:pt>
                <c:pt idx="18726" formatCode="General">
                  <c:v>0</c:v>
                </c:pt>
                <c:pt idx="18727" formatCode="General">
                  <c:v>0</c:v>
                </c:pt>
                <c:pt idx="18728" formatCode="General">
                  <c:v>0</c:v>
                </c:pt>
                <c:pt idx="18729" formatCode="General">
                  <c:v>0</c:v>
                </c:pt>
                <c:pt idx="18730" formatCode="General">
                  <c:v>0</c:v>
                </c:pt>
                <c:pt idx="18731" formatCode="General">
                  <c:v>6.6666669833163335</c:v>
                </c:pt>
                <c:pt idx="18732" formatCode="General">
                  <c:v>0</c:v>
                </c:pt>
                <c:pt idx="18733" formatCode="General">
                  <c:v>0</c:v>
                </c:pt>
                <c:pt idx="18734" formatCode="General">
                  <c:v>0</c:v>
                </c:pt>
                <c:pt idx="18735" formatCode="General">
                  <c:v>0</c:v>
                </c:pt>
                <c:pt idx="18736" formatCode="General">
                  <c:v>0</c:v>
                </c:pt>
                <c:pt idx="18737" formatCode="General">
                  <c:v>0</c:v>
                </c:pt>
                <c:pt idx="18738" formatCode="General">
                  <c:v>0</c:v>
                </c:pt>
                <c:pt idx="18739" formatCode="General">
                  <c:v>6.6666669833163335</c:v>
                </c:pt>
                <c:pt idx="18740" formatCode="General">
                  <c:v>0</c:v>
                </c:pt>
                <c:pt idx="18741" formatCode="General">
                  <c:v>0</c:v>
                </c:pt>
                <c:pt idx="18742" formatCode="General">
                  <c:v>0</c:v>
                </c:pt>
                <c:pt idx="18743" formatCode="General">
                  <c:v>0</c:v>
                </c:pt>
                <c:pt idx="18744" formatCode="General">
                  <c:v>0</c:v>
                </c:pt>
                <c:pt idx="18745" formatCode="General">
                  <c:v>0</c:v>
                </c:pt>
                <c:pt idx="18746" formatCode="General">
                  <c:v>0</c:v>
                </c:pt>
                <c:pt idx="18747" formatCode="General">
                  <c:v>6.6666669833163335</c:v>
                </c:pt>
                <c:pt idx="18748" formatCode="General">
                  <c:v>0</c:v>
                </c:pt>
                <c:pt idx="18749" formatCode="General">
                  <c:v>0</c:v>
                </c:pt>
                <c:pt idx="18750" formatCode="General">
                  <c:v>0</c:v>
                </c:pt>
                <c:pt idx="18751" formatCode="General">
                  <c:v>0</c:v>
                </c:pt>
                <c:pt idx="18752" formatCode="General">
                  <c:v>0</c:v>
                </c:pt>
                <c:pt idx="18753" formatCode="General">
                  <c:v>0</c:v>
                </c:pt>
                <c:pt idx="18754" formatCode="General">
                  <c:v>0</c:v>
                </c:pt>
                <c:pt idx="18755" formatCode="General">
                  <c:v>0</c:v>
                </c:pt>
                <c:pt idx="18756" formatCode="General">
                  <c:v>6.6666669833163335</c:v>
                </c:pt>
                <c:pt idx="18757" formatCode="General">
                  <c:v>0</c:v>
                </c:pt>
                <c:pt idx="18758" formatCode="General">
                  <c:v>0</c:v>
                </c:pt>
                <c:pt idx="18759" formatCode="General">
                  <c:v>0</c:v>
                </c:pt>
                <c:pt idx="18760" formatCode="General">
                  <c:v>0</c:v>
                </c:pt>
                <c:pt idx="18761" formatCode="General">
                  <c:v>0</c:v>
                </c:pt>
                <c:pt idx="18762" formatCode="General">
                  <c:v>0</c:v>
                </c:pt>
                <c:pt idx="18763" formatCode="General">
                  <c:v>0</c:v>
                </c:pt>
                <c:pt idx="18764" formatCode="General">
                  <c:v>0</c:v>
                </c:pt>
                <c:pt idx="18765" formatCode="General">
                  <c:v>0</c:v>
                </c:pt>
                <c:pt idx="18766" formatCode="General">
                  <c:v>6.6666669833163335</c:v>
                </c:pt>
                <c:pt idx="18767" formatCode="General">
                  <c:v>0</c:v>
                </c:pt>
                <c:pt idx="18768" formatCode="General">
                  <c:v>0</c:v>
                </c:pt>
                <c:pt idx="18769" formatCode="General">
                  <c:v>0</c:v>
                </c:pt>
                <c:pt idx="18770" formatCode="General">
                  <c:v>0</c:v>
                </c:pt>
                <c:pt idx="18771" formatCode="General">
                  <c:v>0</c:v>
                </c:pt>
                <c:pt idx="18772" formatCode="General">
                  <c:v>0</c:v>
                </c:pt>
                <c:pt idx="18773" formatCode="General">
                  <c:v>0</c:v>
                </c:pt>
                <c:pt idx="18774" formatCode="General">
                  <c:v>0</c:v>
                </c:pt>
                <c:pt idx="18775" formatCode="General">
                  <c:v>0</c:v>
                </c:pt>
                <c:pt idx="18776" formatCode="General">
                  <c:v>0</c:v>
                </c:pt>
                <c:pt idx="18777" formatCode="General">
                  <c:v>6.6666669833163335</c:v>
                </c:pt>
                <c:pt idx="18778" formatCode="General">
                  <c:v>0</c:v>
                </c:pt>
                <c:pt idx="18779" formatCode="General">
                  <c:v>0</c:v>
                </c:pt>
                <c:pt idx="18780" formatCode="General">
                  <c:v>0</c:v>
                </c:pt>
                <c:pt idx="18781" formatCode="General">
                  <c:v>0</c:v>
                </c:pt>
                <c:pt idx="18782" formatCode="General">
                  <c:v>0</c:v>
                </c:pt>
                <c:pt idx="18783" formatCode="General">
                  <c:v>0</c:v>
                </c:pt>
                <c:pt idx="18784" formatCode="General">
                  <c:v>0</c:v>
                </c:pt>
                <c:pt idx="18785" formatCode="General">
                  <c:v>0</c:v>
                </c:pt>
                <c:pt idx="18786" formatCode="General">
                  <c:v>0</c:v>
                </c:pt>
                <c:pt idx="18787" formatCode="General">
                  <c:v>0</c:v>
                </c:pt>
                <c:pt idx="18788" formatCode="General">
                  <c:v>0</c:v>
                </c:pt>
                <c:pt idx="18789" formatCode="General">
                  <c:v>6.6666669833163335</c:v>
                </c:pt>
                <c:pt idx="18790" formatCode="General">
                  <c:v>0</c:v>
                </c:pt>
                <c:pt idx="18791" formatCode="General">
                  <c:v>0</c:v>
                </c:pt>
                <c:pt idx="18792" formatCode="General">
                  <c:v>0</c:v>
                </c:pt>
                <c:pt idx="18793" formatCode="General">
                  <c:v>0</c:v>
                </c:pt>
                <c:pt idx="18794" formatCode="General">
                  <c:v>0</c:v>
                </c:pt>
                <c:pt idx="18795" formatCode="General">
                  <c:v>0</c:v>
                </c:pt>
                <c:pt idx="18796" formatCode="General">
                  <c:v>0</c:v>
                </c:pt>
                <c:pt idx="18797" formatCode="General">
                  <c:v>0</c:v>
                </c:pt>
                <c:pt idx="18798" formatCode="General">
                  <c:v>0</c:v>
                </c:pt>
                <c:pt idx="18799" formatCode="General">
                  <c:v>0</c:v>
                </c:pt>
                <c:pt idx="18800" formatCode="General">
                  <c:v>0</c:v>
                </c:pt>
                <c:pt idx="18801" formatCode="General">
                  <c:v>6.6666669833163335</c:v>
                </c:pt>
                <c:pt idx="18802" formatCode="General">
                  <c:v>0</c:v>
                </c:pt>
                <c:pt idx="18803" formatCode="General">
                  <c:v>0</c:v>
                </c:pt>
                <c:pt idx="18804" formatCode="General">
                  <c:v>0</c:v>
                </c:pt>
                <c:pt idx="18805" formatCode="General">
                  <c:v>0</c:v>
                </c:pt>
                <c:pt idx="18806" formatCode="General">
                  <c:v>0</c:v>
                </c:pt>
                <c:pt idx="18807" formatCode="General">
                  <c:v>0</c:v>
                </c:pt>
                <c:pt idx="18808" formatCode="General">
                  <c:v>0</c:v>
                </c:pt>
                <c:pt idx="18809" formatCode="General">
                  <c:v>6.6666669833163335</c:v>
                </c:pt>
                <c:pt idx="18810" formatCode="General">
                  <c:v>0</c:v>
                </c:pt>
                <c:pt idx="18811" formatCode="General">
                  <c:v>0</c:v>
                </c:pt>
                <c:pt idx="18812" formatCode="General">
                  <c:v>0</c:v>
                </c:pt>
                <c:pt idx="18813" formatCode="General">
                  <c:v>0</c:v>
                </c:pt>
                <c:pt idx="18814" formatCode="General">
                  <c:v>0</c:v>
                </c:pt>
                <c:pt idx="18815" formatCode="General">
                  <c:v>0</c:v>
                </c:pt>
                <c:pt idx="18816" formatCode="General">
                  <c:v>0</c:v>
                </c:pt>
                <c:pt idx="18817" formatCode="General">
                  <c:v>0</c:v>
                </c:pt>
                <c:pt idx="18818" formatCode="General">
                  <c:v>6.6666669833163335</c:v>
                </c:pt>
                <c:pt idx="18819" formatCode="General">
                  <c:v>0</c:v>
                </c:pt>
                <c:pt idx="18820" formatCode="General">
                  <c:v>0</c:v>
                </c:pt>
                <c:pt idx="18821" formatCode="General">
                  <c:v>0</c:v>
                </c:pt>
                <c:pt idx="18822" formatCode="General">
                  <c:v>0</c:v>
                </c:pt>
                <c:pt idx="18823" formatCode="General">
                  <c:v>0</c:v>
                </c:pt>
                <c:pt idx="18824" formatCode="General">
                  <c:v>0</c:v>
                </c:pt>
                <c:pt idx="18825" formatCode="General">
                  <c:v>0</c:v>
                </c:pt>
                <c:pt idx="18826" formatCode="General">
                  <c:v>0</c:v>
                </c:pt>
                <c:pt idx="18827" formatCode="General">
                  <c:v>0</c:v>
                </c:pt>
                <c:pt idx="18828" formatCode="General">
                  <c:v>6.6666669833163335</c:v>
                </c:pt>
                <c:pt idx="18829" formatCode="General">
                  <c:v>0</c:v>
                </c:pt>
                <c:pt idx="18830" formatCode="General">
                  <c:v>0</c:v>
                </c:pt>
                <c:pt idx="18831" formatCode="General">
                  <c:v>0</c:v>
                </c:pt>
                <c:pt idx="18832" formatCode="General">
                  <c:v>0</c:v>
                </c:pt>
                <c:pt idx="18833" formatCode="General">
                  <c:v>0</c:v>
                </c:pt>
                <c:pt idx="18834" formatCode="General">
                  <c:v>0</c:v>
                </c:pt>
                <c:pt idx="18835" formatCode="General">
                  <c:v>0</c:v>
                </c:pt>
                <c:pt idx="18836" formatCode="General">
                  <c:v>0</c:v>
                </c:pt>
                <c:pt idx="18837" formatCode="General">
                  <c:v>0</c:v>
                </c:pt>
                <c:pt idx="18838" formatCode="General">
                  <c:v>0</c:v>
                </c:pt>
                <c:pt idx="18839" formatCode="General">
                  <c:v>6.6666669833163335</c:v>
                </c:pt>
                <c:pt idx="18840" formatCode="General">
                  <c:v>0</c:v>
                </c:pt>
                <c:pt idx="18841" formatCode="General">
                  <c:v>0</c:v>
                </c:pt>
                <c:pt idx="18842" formatCode="General">
                  <c:v>0</c:v>
                </c:pt>
                <c:pt idx="18843" formatCode="General">
                  <c:v>0</c:v>
                </c:pt>
                <c:pt idx="18844" formatCode="General">
                  <c:v>0</c:v>
                </c:pt>
                <c:pt idx="18845" formatCode="General">
                  <c:v>0</c:v>
                </c:pt>
                <c:pt idx="18846" formatCode="General">
                  <c:v>0</c:v>
                </c:pt>
                <c:pt idx="18847" formatCode="General">
                  <c:v>0</c:v>
                </c:pt>
                <c:pt idx="18848" formatCode="General">
                  <c:v>0</c:v>
                </c:pt>
                <c:pt idx="18849" formatCode="General">
                  <c:v>6.6666669833163335</c:v>
                </c:pt>
                <c:pt idx="18850" formatCode="General">
                  <c:v>0</c:v>
                </c:pt>
                <c:pt idx="18851" formatCode="General">
                  <c:v>0</c:v>
                </c:pt>
                <c:pt idx="18852" formatCode="General">
                  <c:v>0</c:v>
                </c:pt>
                <c:pt idx="18853" formatCode="General">
                  <c:v>0</c:v>
                </c:pt>
                <c:pt idx="18854" formatCode="General">
                  <c:v>0</c:v>
                </c:pt>
                <c:pt idx="18855" formatCode="General">
                  <c:v>0</c:v>
                </c:pt>
                <c:pt idx="18856" formatCode="General">
                  <c:v>0</c:v>
                </c:pt>
                <c:pt idx="18857" formatCode="General">
                  <c:v>0</c:v>
                </c:pt>
                <c:pt idx="18858" formatCode="General">
                  <c:v>0</c:v>
                </c:pt>
                <c:pt idx="18859" formatCode="General">
                  <c:v>0</c:v>
                </c:pt>
                <c:pt idx="18860" formatCode="General">
                  <c:v>0</c:v>
                </c:pt>
                <c:pt idx="18861" formatCode="General">
                  <c:v>0</c:v>
                </c:pt>
                <c:pt idx="18862" formatCode="General">
                  <c:v>6.6666669833163335</c:v>
                </c:pt>
                <c:pt idx="18863" formatCode="General">
                  <c:v>0</c:v>
                </c:pt>
                <c:pt idx="18864" formatCode="General">
                  <c:v>0</c:v>
                </c:pt>
                <c:pt idx="18865" formatCode="General">
                  <c:v>0</c:v>
                </c:pt>
                <c:pt idx="18866" formatCode="General">
                  <c:v>0</c:v>
                </c:pt>
                <c:pt idx="18867" formatCode="General">
                  <c:v>0</c:v>
                </c:pt>
                <c:pt idx="18868" formatCode="General">
                  <c:v>0</c:v>
                </c:pt>
                <c:pt idx="18869" formatCode="General">
                  <c:v>0</c:v>
                </c:pt>
                <c:pt idx="18870" formatCode="General">
                  <c:v>0</c:v>
                </c:pt>
                <c:pt idx="18871" formatCode="General">
                  <c:v>0</c:v>
                </c:pt>
                <c:pt idx="18872" formatCode="General">
                  <c:v>0</c:v>
                </c:pt>
                <c:pt idx="18873" formatCode="General">
                  <c:v>0</c:v>
                </c:pt>
                <c:pt idx="18874" formatCode="General">
                  <c:v>0</c:v>
                </c:pt>
                <c:pt idx="18875" formatCode="General">
                  <c:v>6.6666669833163335</c:v>
                </c:pt>
                <c:pt idx="18876" formatCode="General">
                  <c:v>0</c:v>
                </c:pt>
                <c:pt idx="18877" formatCode="General">
                  <c:v>0</c:v>
                </c:pt>
                <c:pt idx="18878" formatCode="General">
                  <c:v>0</c:v>
                </c:pt>
                <c:pt idx="18879" formatCode="General">
                  <c:v>0</c:v>
                </c:pt>
                <c:pt idx="18880" formatCode="General">
                  <c:v>0</c:v>
                </c:pt>
                <c:pt idx="18881" formatCode="General">
                  <c:v>0</c:v>
                </c:pt>
                <c:pt idx="18882" formatCode="General">
                  <c:v>0</c:v>
                </c:pt>
                <c:pt idx="18883" formatCode="General">
                  <c:v>0</c:v>
                </c:pt>
                <c:pt idx="18884" formatCode="General">
                  <c:v>0</c:v>
                </c:pt>
                <c:pt idx="18885" formatCode="General">
                  <c:v>0</c:v>
                </c:pt>
                <c:pt idx="18886" formatCode="General">
                  <c:v>6.6666669833163335</c:v>
                </c:pt>
                <c:pt idx="18887" formatCode="General">
                  <c:v>0</c:v>
                </c:pt>
                <c:pt idx="18888" formatCode="General">
                  <c:v>0</c:v>
                </c:pt>
                <c:pt idx="18889" formatCode="General">
                  <c:v>0</c:v>
                </c:pt>
                <c:pt idx="18890" formatCode="General">
                  <c:v>0</c:v>
                </c:pt>
                <c:pt idx="18891" formatCode="General">
                  <c:v>0</c:v>
                </c:pt>
                <c:pt idx="18892" formatCode="General">
                  <c:v>0</c:v>
                </c:pt>
                <c:pt idx="18893" formatCode="General">
                  <c:v>0</c:v>
                </c:pt>
                <c:pt idx="18894" formatCode="General">
                  <c:v>0</c:v>
                </c:pt>
                <c:pt idx="18895" formatCode="General">
                  <c:v>0</c:v>
                </c:pt>
                <c:pt idx="18896" formatCode="General">
                  <c:v>0</c:v>
                </c:pt>
                <c:pt idx="18897" formatCode="General">
                  <c:v>6.6666669833163335</c:v>
                </c:pt>
                <c:pt idx="18898" formatCode="General">
                  <c:v>0</c:v>
                </c:pt>
                <c:pt idx="18899" formatCode="General">
                  <c:v>0</c:v>
                </c:pt>
                <c:pt idx="18900" formatCode="General">
                  <c:v>0</c:v>
                </c:pt>
                <c:pt idx="18901" formatCode="General">
                  <c:v>0</c:v>
                </c:pt>
                <c:pt idx="18902" formatCode="General">
                  <c:v>0</c:v>
                </c:pt>
                <c:pt idx="18903" formatCode="General">
                  <c:v>0</c:v>
                </c:pt>
                <c:pt idx="18904" formatCode="General">
                  <c:v>0</c:v>
                </c:pt>
                <c:pt idx="18905" formatCode="General">
                  <c:v>0</c:v>
                </c:pt>
                <c:pt idx="18906" formatCode="General">
                  <c:v>0</c:v>
                </c:pt>
                <c:pt idx="18907" formatCode="General">
                  <c:v>6.6666669833163335</c:v>
                </c:pt>
                <c:pt idx="18908" formatCode="General">
                  <c:v>0</c:v>
                </c:pt>
                <c:pt idx="18909" formatCode="General">
                  <c:v>0</c:v>
                </c:pt>
                <c:pt idx="18910" formatCode="General">
                  <c:v>0</c:v>
                </c:pt>
                <c:pt idx="18911" formatCode="General">
                  <c:v>0</c:v>
                </c:pt>
                <c:pt idx="18912" formatCode="General">
                  <c:v>0</c:v>
                </c:pt>
                <c:pt idx="18913" formatCode="General">
                  <c:v>0</c:v>
                </c:pt>
                <c:pt idx="18914" formatCode="General">
                  <c:v>0</c:v>
                </c:pt>
                <c:pt idx="18915" formatCode="General">
                  <c:v>6.6666669833163335</c:v>
                </c:pt>
                <c:pt idx="18916" formatCode="General">
                  <c:v>0</c:v>
                </c:pt>
                <c:pt idx="18917" formatCode="General">
                  <c:v>0</c:v>
                </c:pt>
                <c:pt idx="18918" formatCode="General">
                  <c:v>0</c:v>
                </c:pt>
                <c:pt idx="18919" formatCode="General">
                  <c:v>0</c:v>
                </c:pt>
                <c:pt idx="18920" formatCode="General">
                  <c:v>0</c:v>
                </c:pt>
                <c:pt idx="18921" formatCode="General">
                  <c:v>0</c:v>
                </c:pt>
                <c:pt idx="18922" formatCode="General">
                  <c:v>0</c:v>
                </c:pt>
                <c:pt idx="18923" formatCode="General">
                  <c:v>0</c:v>
                </c:pt>
                <c:pt idx="18924" formatCode="General">
                  <c:v>0</c:v>
                </c:pt>
                <c:pt idx="18925" formatCode="General">
                  <c:v>6.6666669833163335</c:v>
                </c:pt>
                <c:pt idx="18926" formatCode="General">
                  <c:v>0</c:v>
                </c:pt>
                <c:pt idx="18927" formatCode="General">
                  <c:v>0</c:v>
                </c:pt>
                <c:pt idx="18928" formatCode="General">
                  <c:v>0</c:v>
                </c:pt>
                <c:pt idx="18929" formatCode="General">
                  <c:v>0</c:v>
                </c:pt>
                <c:pt idx="18930" formatCode="General">
                  <c:v>0</c:v>
                </c:pt>
                <c:pt idx="18931" formatCode="General">
                  <c:v>0</c:v>
                </c:pt>
                <c:pt idx="18932" formatCode="General">
                  <c:v>0</c:v>
                </c:pt>
                <c:pt idx="18933" formatCode="General">
                  <c:v>0</c:v>
                </c:pt>
                <c:pt idx="18934" formatCode="General">
                  <c:v>0</c:v>
                </c:pt>
                <c:pt idx="18935" formatCode="General">
                  <c:v>0</c:v>
                </c:pt>
                <c:pt idx="18936" formatCode="General">
                  <c:v>0</c:v>
                </c:pt>
                <c:pt idx="18937" formatCode="General">
                  <c:v>6.6666669833163335</c:v>
                </c:pt>
                <c:pt idx="18938" formatCode="General">
                  <c:v>0</c:v>
                </c:pt>
                <c:pt idx="18939" formatCode="General">
                  <c:v>0</c:v>
                </c:pt>
                <c:pt idx="18940" formatCode="General">
                  <c:v>0</c:v>
                </c:pt>
                <c:pt idx="18941" formatCode="General">
                  <c:v>0</c:v>
                </c:pt>
                <c:pt idx="18942" formatCode="General">
                  <c:v>0</c:v>
                </c:pt>
                <c:pt idx="18943" formatCode="General">
                  <c:v>0</c:v>
                </c:pt>
                <c:pt idx="18944" formatCode="General">
                  <c:v>0</c:v>
                </c:pt>
                <c:pt idx="18945" formatCode="General">
                  <c:v>0</c:v>
                </c:pt>
                <c:pt idx="18946" formatCode="General">
                  <c:v>0</c:v>
                </c:pt>
                <c:pt idx="18947" formatCode="General">
                  <c:v>0</c:v>
                </c:pt>
                <c:pt idx="18948" formatCode="General">
                  <c:v>0</c:v>
                </c:pt>
                <c:pt idx="18949" formatCode="General">
                  <c:v>6.6666669833163335</c:v>
                </c:pt>
                <c:pt idx="18950" formatCode="General">
                  <c:v>0</c:v>
                </c:pt>
                <c:pt idx="18951" formatCode="General">
                  <c:v>0</c:v>
                </c:pt>
                <c:pt idx="18952" formatCode="General">
                  <c:v>0</c:v>
                </c:pt>
                <c:pt idx="18953" formatCode="General">
                  <c:v>0</c:v>
                </c:pt>
                <c:pt idx="18954" formatCode="General">
                  <c:v>0</c:v>
                </c:pt>
                <c:pt idx="18955" formatCode="General">
                  <c:v>0</c:v>
                </c:pt>
                <c:pt idx="18956" formatCode="General">
                  <c:v>0</c:v>
                </c:pt>
                <c:pt idx="18957" formatCode="General">
                  <c:v>0</c:v>
                </c:pt>
                <c:pt idx="18958" formatCode="General">
                  <c:v>0</c:v>
                </c:pt>
                <c:pt idx="18959" formatCode="General">
                  <c:v>0</c:v>
                </c:pt>
                <c:pt idx="18960" formatCode="General">
                  <c:v>0</c:v>
                </c:pt>
                <c:pt idx="18961" formatCode="General">
                  <c:v>0</c:v>
                </c:pt>
                <c:pt idx="18962" formatCode="General">
                  <c:v>6.6666669833163335</c:v>
                </c:pt>
                <c:pt idx="18963" formatCode="General">
                  <c:v>0</c:v>
                </c:pt>
                <c:pt idx="18964" formatCode="General">
                  <c:v>0</c:v>
                </c:pt>
                <c:pt idx="18965" formatCode="General">
                  <c:v>0</c:v>
                </c:pt>
                <c:pt idx="18966" formatCode="General">
                  <c:v>0</c:v>
                </c:pt>
                <c:pt idx="18967" formatCode="General">
                  <c:v>0</c:v>
                </c:pt>
                <c:pt idx="18968" formatCode="General">
                  <c:v>0</c:v>
                </c:pt>
                <c:pt idx="18969" formatCode="General">
                  <c:v>0</c:v>
                </c:pt>
                <c:pt idx="18970" formatCode="General">
                  <c:v>0</c:v>
                </c:pt>
                <c:pt idx="18971" formatCode="General">
                  <c:v>0</c:v>
                </c:pt>
                <c:pt idx="18972" formatCode="General">
                  <c:v>0</c:v>
                </c:pt>
                <c:pt idx="18973" formatCode="General">
                  <c:v>0</c:v>
                </c:pt>
                <c:pt idx="18974" formatCode="General">
                  <c:v>6.6666669833163335</c:v>
                </c:pt>
                <c:pt idx="18975" formatCode="General">
                  <c:v>0</c:v>
                </c:pt>
                <c:pt idx="18976" formatCode="General">
                  <c:v>0</c:v>
                </c:pt>
                <c:pt idx="18977" formatCode="General">
                  <c:v>0</c:v>
                </c:pt>
                <c:pt idx="18978" formatCode="General">
                  <c:v>0</c:v>
                </c:pt>
                <c:pt idx="18979" formatCode="General">
                  <c:v>0</c:v>
                </c:pt>
                <c:pt idx="18980" formatCode="General">
                  <c:v>0</c:v>
                </c:pt>
                <c:pt idx="18981" formatCode="General">
                  <c:v>0</c:v>
                </c:pt>
                <c:pt idx="18982" formatCode="General">
                  <c:v>0</c:v>
                </c:pt>
                <c:pt idx="18983" formatCode="General">
                  <c:v>0</c:v>
                </c:pt>
                <c:pt idx="18984" formatCode="General">
                  <c:v>0</c:v>
                </c:pt>
                <c:pt idx="18985" formatCode="General">
                  <c:v>0</c:v>
                </c:pt>
                <c:pt idx="18986" formatCode="General">
                  <c:v>6.6666669833163335</c:v>
                </c:pt>
                <c:pt idx="18987" formatCode="General">
                  <c:v>0</c:v>
                </c:pt>
                <c:pt idx="18988" formatCode="General">
                  <c:v>0</c:v>
                </c:pt>
                <c:pt idx="18989" formatCode="General">
                  <c:v>0</c:v>
                </c:pt>
                <c:pt idx="18990" formatCode="General">
                  <c:v>0</c:v>
                </c:pt>
                <c:pt idx="18991" formatCode="General">
                  <c:v>0</c:v>
                </c:pt>
                <c:pt idx="18992" formatCode="General">
                  <c:v>0</c:v>
                </c:pt>
                <c:pt idx="18993" formatCode="General">
                  <c:v>6.6666669833163335</c:v>
                </c:pt>
                <c:pt idx="18994" formatCode="General">
                  <c:v>0</c:v>
                </c:pt>
                <c:pt idx="18995" formatCode="General">
                  <c:v>0</c:v>
                </c:pt>
                <c:pt idx="18996" formatCode="General">
                  <c:v>0</c:v>
                </c:pt>
                <c:pt idx="18997" formatCode="General">
                  <c:v>0</c:v>
                </c:pt>
                <c:pt idx="18998" formatCode="General">
                  <c:v>0</c:v>
                </c:pt>
                <c:pt idx="18999" formatCode="General">
                  <c:v>6.6666669833163335</c:v>
                </c:pt>
                <c:pt idx="19000" formatCode="General">
                  <c:v>0</c:v>
                </c:pt>
                <c:pt idx="19001" formatCode="General">
                  <c:v>0</c:v>
                </c:pt>
                <c:pt idx="19002" formatCode="General">
                  <c:v>0</c:v>
                </c:pt>
                <c:pt idx="19003" formatCode="General">
                  <c:v>0</c:v>
                </c:pt>
                <c:pt idx="19004" formatCode="General">
                  <c:v>0</c:v>
                </c:pt>
                <c:pt idx="19005" formatCode="General">
                  <c:v>0</c:v>
                </c:pt>
                <c:pt idx="19006" formatCode="General">
                  <c:v>6.6666669833163335</c:v>
                </c:pt>
                <c:pt idx="19007" formatCode="General">
                  <c:v>0</c:v>
                </c:pt>
                <c:pt idx="19008" formatCode="General">
                  <c:v>0</c:v>
                </c:pt>
                <c:pt idx="19009" formatCode="General">
                  <c:v>0</c:v>
                </c:pt>
                <c:pt idx="19010" formatCode="General">
                  <c:v>0</c:v>
                </c:pt>
                <c:pt idx="19011" formatCode="General">
                  <c:v>0</c:v>
                </c:pt>
                <c:pt idx="19012" formatCode="General">
                  <c:v>0</c:v>
                </c:pt>
                <c:pt idx="19013" formatCode="General">
                  <c:v>6.6666669833163335</c:v>
                </c:pt>
                <c:pt idx="19014" formatCode="General">
                  <c:v>0</c:v>
                </c:pt>
                <c:pt idx="19015" formatCode="General">
                  <c:v>0</c:v>
                </c:pt>
                <c:pt idx="19016" formatCode="General">
                  <c:v>0</c:v>
                </c:pt>
                <c:pt idx="19017" formatCode="General">
                  <c:v>0</c:v>
                </c:pt>
                <c:pt idx="19018" formatCode="General">
                  <c:v>0</c:v>
                </c:pt>
                <c:pt idx="19019" formatCode="General">
                  <c:v>0</c:v>
                </c:pt>
                <c:pt idx="19020" formatCode="General">
                  <c:v>6.6666669833163335</c:v>
                </c:pt>
                <c:pt idx="19021" formatCode="General">
                  <c:v>0</c:v>
                </c:pt>
                <c:pt idx="19022" formatCode="General">
                  <c:v>0</c:v>
                </c:pt>
                <c:pt idx="19023" formatCode="General">
                  <c:v>0</c:v>
                </c:pt>
                <c:pt idx="19024" formatCode="General">
                  <c:v>0</c:v>
                </c:pt>
                <c:pt idx="19025" formatCode="General">
                  <c:v>0</c:v>
                </c:pt>
                <c:pt idx="19026" formatCode="General">
                  <c:v>0</c:v>
                </c:pt>
                <c:pt idx="19027" formatCode="General">
                  <c:v>6.6666669833163335</c:v>
                </c:pt>
                <c:pt idx="19028" formatCode="General">
                  <c:v>0</c:v>
                </c:pt>
                <c:pt idx="19029" formatCode="General">
                  <c:v>0</c:v>
                </c:pt>
                <c:pt idx="19030" formatCode="General">
                  <c:v>0</c:v>
                </c:pt>
                <c:pt idx="19031" formatCode="General">
                  <c:v>0</c:v>
                </c:pt>
                <c:pt idx="19032" formatCode="General">
                  <c:v>0</c:v>
                </c:pt>
                <c:pt idx="19033" formatCode="General">
                  <c:v>6.6666669833163335</c:v>
                </c:pt>
                <c:pt idx="19034" formatCode="General">
                  <c:v>0</c:v>
                </c:pt>
                <c:pt idx="19035" formatCode="General">
                  <c:v>0</c:v>
                </c:pt>
                <c:pt idx="19036" formatCode="General">
                  <c:v>0</c:v>
                </c:pt>
                <c:pt idx="19037" formatCode="General">
                  <c:v>0</c:v>
                </c:pt>
                <c:pt idx="19038" formatCode="General">
                  <c:v>6.6666669833163335</c:v>
                </c:pt>
                <c:pt idx="19039" formatCode="General">
                  <c:v>0</c:v>
                </c:pt>
                <c:pt idx="19040" formatCode="General">
                  <c:v>0</c:v>
                </c:pt>
                <c:pt idx="19041" formatCode="General">
                  <c:v>0</c:v>
                </c:pt>
                <c:pt idx="19042" formatCode="General">
                  <c:v>0</c:v>
                </c:pt>
                <c:pt idx="19043" formatCode="General">
                  <c:v>6.6666669833163335</c:v>
                </c:pt>
                <c:pt idx="19044" formatCode="General">
                  <c:v>0</c:v>
                </c:pt>
                <c:pt idx="19045" formatCode="General">
                  <c:v>0</c:v>
                </c:pt>
                <c:pt idx="19046" formatCode="General">
                  <c:v>0</c:v>
                </c:pt>
                <c:pt idx="19047" formatCode="General">
                  <c:v>0</c:v>
                </c:pt>
                <c:pt idx="19048" formatCode="General">
                  <c:v>0</c:v>
                </c:pt>
                <c:pt idx="19049" formatCode="General">
                  <c:v>6.6666669833163335</c:v>
                </c:pt>
                <c:pt idx="19050" formatCode="General">
                  <c:v>0</c:v>
                </c:pt>
                <c:pt idx="19051" formatCode="General">
                  <c:v>0</c:v>
                </c:pt>
                <c:pt idx="19052" formatCode="General">
                  <c:v>0</c:v>
                </c:pt>
                <c:pt idx="19053" formatCode="General">
                  <c:v>0</c:v>
                </c:pt>
                <c:pt idx="19054" formatCode="General">
                  <c:v>0</c:v>
                </c:pt>
                <c:pt idx="19055" formatCode="General">
                  <c:v>0</c:v>
                </c:pt>
                <c:pt idx="19056" formatCode="General">
                  <c:v>6.6666669833163335</c:v>
                </c:pt>
                <c:pt idx="19057" formatCode="General">
                  <c:v>0</c:v>
                </c:pt>
                <c:pt idx="19058" formatCode="General">
                  <c:v>0</c:v>
                </c:pt>
                <c:pt idx="19059" formatCode="General">
                  <c:v>0</c:v>
                </c:pt>
                <c:pt idx="19060" formatCode="General">
                  <c:v>0</c:v>
                </c:pt>
                <c:pt idx="19061" formatCode="General">
                  <c:v>0</c:v>
                </c:pt>
                <c:pt idx="19062" formatCode="General">
                  <c:v>6.6666669833163335</c:v>
                </c:pt>
                <c:pt idx="19063" formatCode="General">
                  <c:v>0</c:v>
                </c:pt>
                <c:pt idx="19064" formatCode="General">
                  <c:v>0</c:v>
                </c:pt>
                <c:pt idx="19065" formatCode="General">
                  <c:v>0</c:v>
                </c:pt>
                <c:pt idx="19066" formatCode="General">
                  <c:v>0</c:v>
                </c:pt>
                <c:pt idx="19067" formatCode="General">
                  <c:v>6.6666669833163335</c:v>
                </c:pt>
                <c:pt idx="19068" formatCode="General">
                  <c:v>0</c:v>
                </c:pt>
                <c:pt idx="19069" formatCode="General">
                  <c:v>0</c:v>
                </c:pt>
                <c:pt idx="19070" formatCode="General">
                  <c:v>0</c:v>
                </c:pt>
                <c:pt idx="19071" formatCode="General">
                  <c:v>0</c:v>
                </c:pt>
                <c:pt idx="19072" formatCode="General">
                  <c:v>6.6666669833163335</c:v>
                </c:pt>
                <c:pt idx="19073" formatCode="General">
                  <c:v>0</c:v>
                </c:pt>
                <c:pt idx="19074" formatCode="General">
                  <c:v>0</c:v>
                </c:pt>
                <c:pt idx="19075" formatCode="General">
                  <c:v>0</c:v>
                </c:pt>
                <c:pt idx="19076" formatCode="General">
                  <c:v>0</c:v>
                </c:pt>
                <c:pt idx="19077" formatCode="General">
                  <c:v>6.6666669833163335</c:v>
                </c:pt>
                <c:pt idx="19078" formatCode="General">
                  <c:v>0</c:v>
                </c:pt>
                <c:pt idx="19079" formatCode="General">
                  <c:v>0</c:v>
                </c:pt>
                <c:pt idx="19080" formatCode="General">
                  <c:v>0</c:v>
                </c:pt>
                <c:pt idx="19081" formatCode="General">
                  <c:v>0</c:v>
                </c:pt>
                <c:pt idx="19082" formatCode="General">
                  <c:v>0</c:v>
                </c:pt>
                <c:pt idx="19083" formatCode="General">
                  <c:v>6.6666669833163335</c:v>
                </c:pt>
                <c:pt idx="19084" formatCode="General">
                  <c:v>0</c:v>
                </c:pt>
                <c:pt idx="19085" formatCode="General">
                  <c:v>0</c:v>
                </c:pt>
                <c:pt idx="19086" formatCode="General">
                  <c:v>0</c:v>
                </c:pt>
                <c:pt idx="19087" formatCode="General">
                  <c:v>0</c:v>
                </c:pt>
                <c:pt idx="19088" formatCode="General">
                  <c:v>6.6666669833163335</c:v>
                </c:pt>
                <c:pt idx="19089" formatCode="General">
                  <c:v>0</c:v>
                </c:pt>
                <c:pt idx="19090" formatCode="General">
                  <c:v>0</c:v>
                </c:pt>
                <c:pt idx="19091" formatCode="General">
                  <c:v>0</c:v>
                </c:pt>
                <c:pt idx="19092" formatCode="General">
                  <c:v>0</c:v>
                </c:pt>
                <c:pt idx="19093" formatCode="General">
                  <c:v>0</c:v>
                </c:pt>
                <c:pt idx="19094" formatCode="General">
                  <c:v>0</c:v>
                </c:pt>
                <c:pt idx="19095" formatCode="General">
                  <c:v>0</c:v>
                </c:pt>
                <c:pt idx="19096" formatCode="General">
                  <c:v>6.6666669833163335</c:v>
                </c:pt>
                <c:pt idx="19097" formatCode="General">
                  <c:v>0</c:v>
                </c:pt>
                <c:pt idx="19098" formatCode="General">
                  <c:v>0</c:v>
                </c:pt>
                <c:pt idx="19099" formatCode="General">
                  <c:v>0</c:v>
                </c:pt>
                <c:pt idx="19100" formatCode="General">
                  <c:v>0</c:v>
                </c:pt>
                <c:pt idx="19101" formatCode="General">
                  <c:v>0</c:v>
                </c:pt>
                <c:pt idx="19102" formatCode="General">
                  <c:v>0</c:v>
                </c:pt>
                <c:pt idx="19103" formatCode="General">
                  <c:v>0</c:v>
                </c:pt>
                <c:pt idx="19104" formatCode="General">
                  <c:v>6.6666669833163335</c:v>
                </c:pt>
                <c:pt idx="19105" formatCode="General">
                  <c:v>0</c:v>
                </c:pt>
                <c:pt idx="19106" formatCode="General">
                  <c:v>0</c:v>
                </c:pt>
                <c:pt idx="19107" formatCode="General">
                  <c:v>0</c:v>
                </c:pt>
                <c:pt idx="19108" formatCode="General">
                  <c:v>0</c:v>
                </c:pt>
                <c:pt idx="19109" formatCode="General">
                  <c:v>0</c:v>
                </c:pt>
                <c:pt idx="19110" formatCode="General">
                  <c:v>0</c:v>
                </c:pt>
                <c:pt idx="19111" formatCode="General">
                  <c:v>0</c:v>
                </c:pt>
                <c:pt idx="19112" formatCode="General">
                  <c:v>0</c:v>
                </c:pt>
                <c:pt idx="19113" formatCode="General">
                  <c:v>0</c:v>
                </c:pt>
                <c:pt idx="19114" formatCode="General">
                  <c:v>0</c:v>
                </c:pt>
                <c:pt idx="19115" formatCode="General">
                  <c:v>0</c:v>
                </c:pt>
                <c:pt idx="19116" formatCode="General">
                  <c:v>6.6666669833163335</c:v>
                </c:pt>
                <c:pt idx="19117" formatCode="General">
                  <c:v>0</c:v>
                </c:pt>
                <c:pt idx="19118" formatCode="General">
                  <c:v>0</c:v>
                </c:pt>
                <c:pt idx="19119" formatCode="General">
                  <c:v>0</c:v>
                </c:pt>
                <c:pt idx="19120" formatCode="General">
                  <c:v>0</c:v>
                </c:pt>
                <c:pt idx="19121" formatCode="General">
                  <c:v>0</c:v>
                </c:pt>
                <c:pt idx="19122" formatCode="General">
                  <c:v>0</c:v>
                </c:pt>
                <c:pt idx="19123" formatCode="General">
                  <c:v>0</c:v>
                </c:pt>
                <c:pt idx="19124" formatCode="General">
                  <c:v>0</c:v>
                </c:pt>
                <c:pt idx="19125" formatCode="General">
                  <c:v>0</c:v>
                </c:pt>
                <c:pt idx="19126" formatCode="General">
                  <c:v>0</c:v>
                </c:pt>
                <c:pt idx="19127" formatCode="General">
                  <c:v>0</c:v>
                </c:pt>
                <c:pt idx="19128" formatCode="General">
                  <c:v>6.6666669833163335</c:v>
                </c:pt>
                <c:pt idx="19129" formatCode="General">
                  <c:v>0</c:v>
                </c:pt>
                <c:pt idx="19130" formatCode="General">
                  <c:v>0</c:v>
                </c:pt>
                <c:pt idx="19131" formatCode="General">
                  <c:v>0</c:v>
                </c:pt>
                <c:pt idx="19132" formatCode="General">
                  <c:v>0</c:v>
                </c:pt>
                <c:pt idx="19133" formatCode="General">
                  <c:v>0</c:v>
                </c:pt>
                <c:pt idx="19134" formatCode="General">
                  <c:v>0</c:v>
                </c:pt>
                <c:pt idx="19135" formatCode="General">
                  <c:v>0</c:v>
                </c:pt>
                <c:pt idx="19136" formatCode="General">
                  <c:v>0</c:v>
                </c:pt>
                <c:pt idx="19137" formatCode="General">
                  <c:v>0</c:v>
                </c:pt>
                <c:pt idx="19138" formatCode="General">
                  <c:v>0</c:v>
                </c:pt>
                <c:pt idx="19139" formatCode="General">
                  <c:v>0</c:v>
                </c:pt>
                <c:pt idx="19140" formatCode="General">
                  <c:v>6.6666669833163335</c:v>
                </c:pt>
                <c:pt idx="19141" formatCode="General">
                  <c:v>0</c:v>
                </c:pt>
                <c:pt idx="19142" formatCode="General">
                  <c:v>0</c:v>
                </c:pt>
                <c:pt idx="19143" formatCode="General">
                  <c:v>0</c:v>
                </c:pt>
                <c:pt idx="19144" formatCode="General">
                  <c:v>0</c:v>
                </c:pt>
                <c:pt idx="19145" formatCode="General">
                  <c:v>0</c:v>
                </c:pt>
                <c:pt idx="19146" formatCode="General">
                  <c:v>0</c:v>
                </c:pt>
                <c:pt idx="19147" formatCode="General">
                  <c:v>0</c:v>
                </c:pt>
                <c:pt idx="19148" formatCode="General">
                  <c:v>0</c:v>
                </c:pt>
                <c:pt idx="19149" formatCode="General">
                  <c:v>0</c:v>
                </c:pt>
                <c:pt idx="19150" formatCode="General">
                  <c:v>0</c:v>
                </c:pt>
                <c:pt idx="19151" formatCode="General">
                  <c:v>6.6666669833163335</c:v>
                </c:pt>
                <c:pt idx="19152" formatCode="General">
                  <c:v>0</c:v>
                </c:pt>
                <c:pt idx="19153" formatCode="General">
                  <c:v>0</c:v>
                </c:pt>
                <c:pt idx="19154" formatCode="General">
                  <c:v>0</c:v>
                </c:pt>
                <c:pt idx="19155" formatCode="General">
                  <c:v>0</c:v>
                </c:pt>
                <c:pt idx="19156" formatCode="General">
                  <c:v>0</c:v>
                </c:pt>
                <c:pt idx="19157" formatCode="General">
                  <c:v>0</c:v>
                </c:pt>
                <c:pt idx="19158" formatCode="General">
                  <c:v>0</c:v>
                </c:pt>
                <c:pt idx="19159" formatCode="General">
                  <c:v>0</c:v>
                </c:pt>
                <c:pt idx="19160" formatCode="General">
                  <c:v>0</c:v>
                </c:pt>
                <c:pt idx="19161" formatCode="General">
                  <c:v>0</c:v>
                </c:pt>
                <c:pt idx="19162" formatCode="General">
                  <c:v>0</c:v>
                </c:pt>
                <c:pt idx="19163" formatCode="General">
                  <c:v>6.6666669833163335</c:v>
                </c:pt>
                <c:pt idx="19164" formatCode="General">
                  <c:v>0</c:v>
                </c:pt>
                <c:pt idx="19165" formatCode="General">
                  <c:v>0</c:v>
                </c:pt>
                <c:pt idx="19166" formatCode="General">
                  <c:v>0</c:v>
                </c:pt>
                <c:pt idx="19167" formatCode="General">
                  <c:v>0</c:v>
                </c:pt>
                <c:pt idx="19168" formatCode="General">
                  <c:v>0</c:v>
                </c:pt>
                <c:pt idx="19169" formatCode="General">
                  <c:v>0</c:v>
                </c:pt>
                <c:pt idx="19170" formatCode="General">
                  <c:v>0</c:v>
                </c:pt>
                <c:pt idx="19171" formatCode="General">
                  <c:v>0</c:v>
                </c:pt>
                <c:pt idx="19172" formatCode="General">
                  <c:v>0</c:v>
                </c:pt>
                <c:pt idx="19173" formatCode="General">
                  <c:v>0</c:v>
                </c:pt>
                <c:pt idx="19174" formatCode="General">
                  <c:v>0</c:v>
                </c:pt>
                <c:pt idx="19175" formatCode="General">
                  <c:v>6.6666669833163335</c:v>
                </c:pt>
                <c:pt idx="19176" formatCode="General">
                  <c:v>0</c:v>
                </c:pt>
                <c:pt idx="19177" formatCode="General">
                  <c:v>0</c:v>
                </c:pt>
                <c:pt idx="19178" formatCode="General">
                  <c:v>0</c:v>
                </c:pt>
                <c:pt idx="19179" formatCode="General">
                  <c:v>0</c:v>
                </c:pt>
                <c:pt idx="19180" formatCode="General">
                  <c:v>0</c:v>
                </c:pt>
                <c:pt idx="19181" formatCode="General">
                  <c:v>0</c:v>
                </c:pt>
                <c:pt idx="19182" formatCode="General">
                  <c:v>0</c:v>
                </c:pt>
                <c:pt idx="19183" formatCode="General">
                  <c:v>0</c:v>
                </c:pt>
                <c:pt idx="19184" formatCode="General">
                  <c:v>0</c:v>
                </c:pt>
                <c:pt idx="19185" formatCode="General">
                  <c:v>0</c:v>
                </c:pt>
                <c:pt idx="19186" formatCode="General">
                  <c:v>6.6666669833163335</c:v>
                </c:pt>
                <c:pt idx="19187" formatCode="General">
                  <c:v>0</c:v>
                </c:pt>
                <c:pt idx="19188" formatCode="General">
                  <c:v>0</c:v>
                </c:pt>
                <c:pt idx="19189" formatCode="General">
                  <c:v>0</c:v>
                </c:pt>
                <c:pt idx="19190" formatCode="General">
                  <c:v>0</c:v>
                </c:pt>
                <c:pt idx="19191" formatCode="General">
                  <c:v>0</c:v>
                </c:pt>
                <c:pt idx="19192" formatCode="General">
                  <c:v>0</c:v>
                </c:pt>
                <c:pt idx="19193" formatCode="General">
                  <c:v>0</c:v>
                </c:pt>
                <c:pt idx="19194" formatCode="General">
                  <c:v>0</c:v>
                </c:pt>
                <c:pt idx="19195" formatCode="General">
                  <c:v>0</c:v>
                </c:pt>
                <c:pt idx="19196" formatCode="General">
                  <c:v>0</c:v>
                </c:pt>
                <c:pt idx="19197" formatCode="General">
                  <c:v>6.6666669833163335</c:v>
                </c:pt>
                <c:pt idx="19198" formatCode="General">
                  <c:v>0</c:v>
                </c:pt>
                <c:pt idx="19199" formatCode="General">
                  <c:v>6.6666669833163335</c:v>
                </c:pt>
                <c:pt idx="19200" formatCode="General">
                  <c:v>20.000000173846864</c:v>
                </c:pt>
                <c:pt idx="19201" formatCode="General">
                  <c:v>53.333335866530739</c:v>
                </c:pt>
                <c:pt idx="19202" formatCode="General">
                  <c:v>126.66667501131664</c:v>
                </c:pt>
                <c:pt idx="19203" formatCode="General">
                  <c:v>186.66668484608331</c:v>
                </c:pt>
                <c:pt idx="19204" formatCode="General">
                  <c:v>259.999930858612</c:v>
                </c:pt>
                <c:pt idx="19205" formatCode="General">
                  <c:v>313.33317359288532</c:v>
                </c:pt>
                <c:pt idx="19206" formatCode="General">
                  <c:v>346.66645030180604</c:v>
                </c:pt>
                <c:pt idx="19207" formatCode="General">
                  <c:v>379.99972701072664</c:v>
                </c:pt>
                <c:pt idx="19208" formatCode="General">
                  <c:v>433.33301941553731</c:v>
                </c:pt>
                <c:pt idx="19209" formatCode="General">
                  <c:v>486.66646083196002</c:v>
                </c:pt>
                <c:pt idx="19210" formatCode="General">
                  <c:v>526.66654189427663</c:v>
                </c:pt>
                <c:pt idx="19211" formatCode="General">
                  <c:v>539.99990224838268</c:v>
                </c:pt>
                <c:pt idx="19212" formatCode="General">
                  <c:v>553.33326260248793</c:v>
                </c:pt>
                <c:pt idx="19213" formatCode="General">
                  <c:v>546.66658242543531</c:v>
                </c:pt>
                <c:pt idx="19214" formatCode="General">
                  <c:v>526.66654189427663</c:v>
                </c:pt>
                <c:pt idx="19215" formatCode="General">
                  <c:v>499.99982118606601</c:v>
                </c:pt>
                <c:pt idx="19216" formatCode="General">
                  <c:v>466.66642030080129</c:v>
                </c:pt>
                <c:pt idx="19217" formatCode="General">
                  <c:v>419.999659061432</c:v>
                </c:pt>
                <c:pt idx="19218" formatCode="General">
                  <c:v>379.99972701072664</c:v>
                </c:pt>
                <c:pt idx="19219" formatCode="General">
                  <c:v>353.33310564358999</c:v>
                </c:pt>
                <c:pt idx="19220" formatCode="General">
                  <c:v>333.33313961823802</c:v>
                </c:pt>
                <c:pt idx="19221" formatCode="General">
                  <c:v>306.66651825110131</c:v>
                </c:pt>
                <c:pt idx="19222" formatCode="General">
                  <c:v>293.33320756753267</c:v>
                </c:pt>
                <c:pt idx="19223" formatCode="General">
                  <c:v>279.99989688396465</c:v>
                </c:pt>
                <c:pt idx="19224" formatCode="General">
                  <c:v>259.999930858612</c:v>
                </c:pt>
                <c:pt idx="19225" formatCode="General">
                  <c:v>253.333275516828</c:v>
                </c:pt>
                <c:pt idx="19226" formatCode="General">
                  <c:v>239.99996483325933</c:v>
                </c:pt>
                <c:pt idx="19227" formatCode="General">
                  <c:v>233.33330949147532</c:v>
                </c:pt>
                <c:pt idx="19228" formatCode="General">
                  <c:v>213.33334346612267</c:v>
                </c:pt>
                <c:pt idx="19229" formatCode="General">
                  <c:v>206.66668812433866</c:v>
                </c:pt>
                <c:pt idx="19230" formatCode="General">
                  <c:v>200.00002036492</c:v>
                </c:pt>
                <c:pt idx="19231" formatCode="General">
                  <c:v>186.66668484608331</c:v>
                </c:pt>
                <c:pt idx="19232" formatCode="General">
                  <c:v>180.00001708666468</c:v>
                </c:pt>
                <c:pt idx="19233" formatCode="General">
                  <c:v>166.66668156782802</c:v>
                </c:pt>
                <c:pt idx="19234" formatCode="General">
                  <c:v>166.66668156782802</c:v>
                </c:pt>
                <c:pt idx="19235" formatCode="General">
                  <c:v>153.33334604899068</c:v>
                </c:pt>
                <c:pt idx="19236" formatCode="General">
                  <c:v>153.33334604899068</c:v>
                </c:pt>
                <c:pt idx="19237" formatCode="General">
                  <c:v>140.00001053015401</c:v>
                </c:pt>
                <c:pt idx="19238" formatCode="General">
                  <c:v>133.33334277073533</c:v>
                </c:pt>
                <c:pt idx="19239" formatCode="General">
                  <c:v>126.66667501131664</c:v>
                </c:pt>
                <c:pt idx="19240" formatCode="General">
                  <c:v>126.66667501131664</c:v>
                </c:pt>
                <c:pt idx="19241" formatCode="General">
                  <c:v>113.33333949248001</c:v>
                </c:pt>
                <c:pt idx="19242" formatCode="General">
                  <c:v>113.33333949248001</c:v>
                </c:pt>
                <c:pt idx="19243" formatCode="General">
                  <c:v>106.66667173306134</c:v>
                </c:pt>
                <c:pt idx="19244" formatCode="General">
                  <c:v>100.00001018246</c:v>
                </c:pt>
                <c:pt idx="19245" formatCode="General">
                  <c:v>93.333342423041344</c:v>
                </c:pt>
                <c:pt idx="19246" formatCode="General">
                  <c:v>93.333342423041344</c:v>
                </c:pt>
                <c:pt idx="19247" formatCode="General">
                  <c:v>93.333342423041344</c:v>
                </c:pt>
                <c:pt idx="19248" formatCode="General">
                  <c:v>80.000006904204653</c:v>
                </c:pt>
                <c:pt idx="19249" formatCode="General">
                  <c:v>86.66667466362334</c:v>
                </c:pt>
                <c:pt idx="19250" formatCode="General">
                  <c:v>80.000006904204653</c:v>
                </c:pt>
                <c:pt idx="19251" formatCode="General">
                  <c:v>73.333339144785995</c:v>
                </c:pt>
                <c:pt idx="19252" formatCode="General">
                  <c:v>73.333339144785995</c:v>
                </c:pt>
                <c:pt idx="19253" formatCode="General">
                  <c:v>73.333339144785995</c:v>
                </c:pt>
                <c:pt idx="19254" formatCode="General">
                  <c:v>66.666671385368005</c:v>
                </c:pt>
                <c:pt idx="19255" formatCode="General">
                  <c:v>66.666671385368005</c:v>
                </c:pt>
                <c:pt idx="19256" formatCode="General">
                  <c:v>66.666671385368005</c:v>
                </c:pt>
                <c:pt idx="19257" formatCode="General">
                  <c:v>60.000003625949198</c:v>
                </c:pt>
                <c:pt idx="19258" formatCode="General">
                  <c:v>60.000003625949198</c:v>
                </c:pt>
                <c:pt idx="19259" formatCode="General">
                  <c:v>60.000003625949198</c:v>
                </c:pt>
                <c:pt idx="19260" formatCode="General">
                  <c:v>53.333335866530739</c:v>
                </c:pt>
                <c:pt idx="19261" formatCode="General">
                  <c:v>53.333335866530739</c:v>
                </c:pt>
                <c:pt idx="19262" formatCode="General">
                  <c:v>53.333335866530739</c:v>
                </c:pt>
                <c:pt idx="19263" formatCode="General">
                  <c:v>53.333335866530739</c:v>
                </c:pt>
                <c:pt idx="19264" formatCode="General">
                  <c:v>46.6666712115208</c:v>
                </c:pt>
                <c:pt idx="19265" formatCode="General">
                  <c:v>53.333335866530739</c:v>
                </c:pt>
                <c:pt idx="19266" formatCode="General">
                  <c:v>46.6666712115208</c:v>
                </c:pt>
                <c:pt idx="19267" formatCode="General">
                  <c:v>40.000003452102327</c:v>
                </c:pt>
                <c:pt idx="19268" formatCode="General">
                  <c:v>46.6666712115208</c:v>
                </c:pt>
                <c:pt idx="19269" formatCode="General">
                  <c:v>40.000003452102327</c:v>
                </c:pt>
                <c:pt idx="19270" formatCode="General">
                  <c:v>46.6666712115208</c:v>
                </c:pt>
                <c:pt idx="19271" formatCode="General">
                  <c:v>40.000003452102327</c:v>
                </c:pt>
                <c:pt idx="19272" formatCode="General">
                  <c:v>33.333335692683868</c:v>
                </c:pt>
                <c:pt idx="19273" formatCode="General">
                  <c:v>40.000003452102327</c:v>
                </c:pt>
                <c:pt idx="19274" formatCode="General">
                  <c:v>40.000003452102327</c:v>
                </c:pt>
                <c:pt idx="19275" formatCode="General">
                  <c:v>33.333335692683868</c:v>
                </c:pt>
                <c:pt idx="19276" formatCode="General">
                  <c:v>33.333335692683868</c:v>
                </c:pt>
                <c:pt idx="19277" formatCode="General">
                  <c:v>40.000003452102327</c:v>
                </c:pt>
                <c:pt idx="19278" formatCode="General">
                  <c:v>33.333335692683868</c:v>
                </c:pt>
                <c:pt idx="19279" formatCode="General">
                  <c:v>33.333335692683868</c:v>
                </c:pt>
                <c:pt idx="19280" formatCode="General">
                  <c:v>26.666667933265401</c:v>
                </c:pt>
                <c:pt idx="19281" formatCode="General">
                  <c:v>33.333335692683868</c:v>
                </c:pt>
                <c:pt idx="19282" formatCode="General">
                  <c:v>33.333335692683868</c:v>
                </c:pt>
                <c:pt idx="19283" formatCode="General">
                  <c:v>26.666667933265401</c:v>
                </c:pt>
                <c:pt idx="19284" formatCode="General">
                  <c:v>26.666667933265401</c:v>
                </c:pt>
                <c:pt idx="19285" formatCode="General">
                  <c:v>33.333335692683868</c:v>
                </c:pt>
                <c:pt idx="19286" formatCode="General">
                  <c:v>26.666667933265401</c:v>
                </c:pt>
                <c:pt idx="19287" formatCode="General">
                  <c:v>26.666667933265401</c:v>
                </c:pt>
                <c:pt idx="19288" formatCode="General">
                  <c:v>26.666667933265401</c:v>
                </c:pt>
                <c:pt idx="19289" formatCode="General">
                  <c:v>26.666667933265401</c:v>
                </c:pt>
                <c:pt idx="19290" formatCode="General">
                  <c:v>26.666667933265401</c:v>
                </c:pt>
                <c:pt idx="19291" formatCode="General">
                  <c:v>26.666667933265401</c:v>
                </c:pt>
                <c:pt idx="19292" formatCode="General">
                  <c:v>20.000000173846864</c:v>
                </c:pt>
                <c:pt idx="19293" formatCode="General">
                  <c:v>26.666667933265401</c:v>
                </c:pt>
                <c:pt idx="19294" formatCode="General">
                  <c:v>20.000000173846864</c:v>
                </c:pt>
                <c:pt idx="19295" formatCode="General">
                  <c:v>26.666667933265401</c:v>
                </c:pt>
                <c:pt idx="19296" formatCode="General">
                  <c:v>20.000000173846864</c:v>
                </c:pt>
                <c:pt idx="19297" formatCode="General">
                  <c:v>20.000000173846864</c:v>
                </c:pt>
                <c:pt idx="19298" formatCode="General">
                  <c:v>26.666667933265401</c:v>
                </c:pt>
                <c:pt idx="19299" formatCode="General">
                  <c:v>20.000000173846864</c:v>
                </c:pt>
                <c:pt idx="19300" formatCode="General">
                  <c:v>20.000000173846864</c:v>
                </c:pt>
                <c:pt idx="19301" formatCode="General">
                  <c:v>20.000000173846864</c:v>
                </c:pt>
                <c:pt idx="19302" formatCode="General">
                  <c:v>20.000000173846864</c:v>
                </c:pt>
                <c:pt idx="19303" formatCode="General">
                  <c:v>20.000000173846864</c:v>
                </c:pt>
                <c:pt idx="19304" formatCode="General">
                  <c:v>13.333333966632667</c:v>
                </c:pt>
                <c:pt idx="19305" formatCode="General">
                  <c:v>20.000000173846864</c:v>
                </c:pt>
                <c:pt idx="19306" formatCode="General">
                  <c:v>20.000000173846864</c:v>
                </c:pt>
                <c:pt idx="19307" formatCode="General">
                  <c:v>20.000000173846864</c:v>
                </c:pt>
                <c:pt idx="19308" formatCode="General">
                  <c:v>13.333333966632667</c:v>
                </c:pt>
                <c:pt idx="19309" formatCode="General">
                  <c:v>20.000000173846864</c:v>
                </c:pt>
                <c:pt idx="19310" formatCode="General">
                  <c:v>13.333333966632667</c:v>
                </c:pt>
                <c:pt idx="19311" formatCode="General">
                  <c:v>13.333333966632667</c:v>
                </c:pt>
                <c:pt idx="19312" formatCode="General">
                  <c:v>20.000000173846864</c:v>
                </c:pt>
                <c:pt idx="19313" formatCode="General">
                  <c:v>13.333333966632667</c:v>
                </c:pt>
                <c:pt idx="19314" formatCode="General">
                  <c:v>13.333333966632667</c:v>
                </c:pt>
                <c:pt idx="19315" formatCode="General">
                  <c:v>13.333333966632667</c:v>
                </c:pt>
                <c:pt idx="19316" formatCode="General">
                  <c:v>20.000000173846864</c:v>
                </c:pt>
                <c:pt idx="19317" formatCode="General">
                  <c:v>13.333333966632667</c:v>
                </c:pt>
                <c:pt idx="19318" formatCode="General">
                  <c:v>13.333333966632667</c:v>
                </c:pt>
                <c:pt idx="19319" formatCode="General">
                  <c:v>13.333333966632667</c:v>
                </c:pt>
                <c:pt idx="19320" formatCode="General">
                  <c:v>13.333333966632667</c:v>
                </c:pt>
                <c:pt idx="19321" formatCode="General">
                  <c:v>13.333333966632667</c:v>
                </c:pt>
                <c:pt idx="19322" formatCode="General">
                  <c:v>6.6666669833163335</c:v>
                </c:pt>
                <c:pt idx="19323" formatCode="General">
                  <c:v>13.333333966632667</c:v>
                </c:pt>
                <c:pt idx="19324" formatCode="General">
                  <c:v>13.333333966632667</c:v>
                </c:pt>
                <c:pt idx="19325" formatCode="General">
                  <c:v>13.333333966632667</c:v>
                </c:pt>
                <c:pt idx="19326" formatCode="General">
                  <c:v>6.6666669833163335</c:v>
                </c:pt>
                <c:pt idx="19327" formatCode="General">
                  <c:v>13.333333966632667</c:v>
                </c:pt>
                <c:pt idx="19328" formatCode="General">
                  <c:v>13.333333966632667</c:v>
                </c:pt>
                <c:pt idx="19329" formatCode="General">
                  <c:v>6.6666669833163335</c:v>
                </c:pt>
                <c:pt idx="19330" formatCode="General">
                  <c:v>13.333333966632667</c:v>
                </c:pt>
                <c:pt idx="19331" formatCode="General">
                  <c:v>6.6666669833163335</c:v>
                </c:pt>
                <c:pt idx="19332" formatCode="General">
                  <c:v>13.333333966632667</c:v>
                </c:pt>
                <c:pt idx="19333" formatCode="General">
                  <c:v>6.6666669833163335</c:v>
                </c:pt>
                <c:pt idx="19334" formatCode="General">
                  <c:v>13.333333966632667</c:v>
                </c:pt>
                <c:pt idx="19335" formatCode="General">
                  <c:v>6.6666669833163335</c:v>
                </c:pt>
                <c:pt idx="19336" formatCode="General">
                  <c:v>13.333333966632667</c:v>
                </c:pt>
                <c:pt idx="19337" formatCode="General">
                  <c:v>6.6666669833163335</c:v>
                </c:pt>
                <c:pt idx="19338" formatCode="General">
                  <c:v>13.333333966632667</c:v>
                </c:pt>
                <c:pt idx="19339" formatCode="General">
                  <c:v>6.6666669833163335</c:v>
                </c:pt>
                <c:pt idx="19340" formatCode="General">
                  <c:v>6.6666669833163335</c:v>
                </c:pt>
                <c:pt idx="19341" formatCode="General">
                  <c:v>13.333333966632667</c:v>
                </c:pt>
                <c:pt idx="19342" formatCode="General">
                  <c:v>6.6666669833163335</c:v>
                </c:pt>
                <c:pt idx="19343" formatCode="General">
                  <c:v>6.6666669833163335</c:v>
                </c:pt>
                <c:pt idx="19344" formatCode="General">
                  <c:v>6.6666669833163335</c:v>
                </c:pt>
                <c:pt idx="19345" formatCode="General">
                  <c:v>13.333333966632667</c:v>
                </c:pt>
                <c:pt idx="19346" formatCode="General">
                  <c:v>6.6666669833163335</c:v>
                </c:pt>
                <c:pt idx="19347" formatCode="General">
                  <c:v>6.6666669833163335</c:v>
                </c:pt>
                <c:pt idx="19348" formatCode="General">
                  <c:v>6.6666669833163335</c:v>
                </c:pt>
                <c:pt idx="19349" formatCode="General">
                  <c:v>6.6666669833163335</c:v>
                </c:pt>
                <c:pt idx="19350" formatCode="General">
                  <c:v>6.6666669833163335</c:v>
                </c:pt>
                <c:pt idx="19351" formatCode="General">
                  <c:v>13.333333966632667</c:v>
                </c:pt>
                <c:pt idx="19352" formatCode="General">
                  <c:v>6.6666669833163335</c:v>
                </c:pt>
                <c:pt idx="19353" formatCode="General">
                  <c:v>6.6666669833163335</c:v>
                </c:pt>
                <c:pt idx="19354" formatCode="General">
                  <c:v>6.6666669833163335</c:v>
                </c:pt>
                <c:pt idx="19355" formatCode="General">
                  <c:v>6.6666669833163335</c:v>
                </c:pt>
                <c:pt idx="19356" formatCode="General">
                  <c:v>6.6666669833163335</c:v>
                </c:pt>
                <c:pt idx="19357" formatCode="General">
                  <c:v>6.6666669833163335</c:v>
                </c:pt>
                <c:pt idx="19358" formatCode="General">
                  <c:v>6.6666669833163335</c:v>
                </c:pt>
                <c:pt idx="19359" formatCode="General">
                  <c:v>0</c:v>
                </c:pt>
                <c:pt idx="19360" formatCode="General">
                  <c:v>6.6666669833163335</c:v>
                </c:pt>
                <c:pt idx="19361" formatCode="General">
                  <c:v>6.6666669833163335</c:v>
                </c:pt>
                <c:pt idx="19362" formatCode="General">
                  <c:v>6.6666669833163335</c:v>
                </c:pt>
                <c:pt idx="19363" formatCode="General">
                  <c:v>6.6666669833163335</c:v>
                </c:pt>
                <c:pt idx="19364" formatCode="General">
                  <c:v>6.6666669833163335</c:v>
                </c:pt>
                <c:pt idx="19365" formatCode="General">
                  <c:v>6.6666669833163335</c:v>
                </c:pt>
                <c:pt idx="19366" formatCode="General">
                  <c:v>6.6666669833163335</c:v>
                </c:pt>
                <c:pt idx="19367" formatCode="General">
                  <c:v>0</c:v>
                </c:pt>
                <c:pt idx="19368" formatCode="General">
                  <c:v>6.6666669833163335</c:v>
                </c:pt>
                <c:pt idx="19369" formatCode="General">
                  <c:v>6.6666669833163335</c:v>
                </c:pt>
                <c:pt idx="19370" formatCode="General">
                  <c:v>6.6666669833163335</c:v>
                </c:pt>
                <c:pt idx="19371" formatCode="General">
                  <c:v>6.6666669833163335</c:v>
                </c:pt>
                <c:pt idx="19372" formatCode="General">
                  <c:v>0</c:v>
                </c:pt>
                <c:pt idx="19373" formatCode="General">
                  <c:v>6.6666669833163335</c:v>
                </c:pt>
                <c:pt idx="19374" formatCode="General">
                  <c:v>6.6666669833163335</c:v>
                </c:pt>
                <c:pt idx="19375" formatCode="General">
                  <c:v>6.6666669833163335</c:v>
                </c:pt>
                <c:pt idx="19376" formatCode="General">
                  <c:v>0</c:v>
                </c:pt>
                <c:pt idx="19377" formatCode="General">
                  <c:v>6.6666669833163335</c:v>
                </c:pt>
                <c:pt idx="19378" formatCode="General">
                  <c:v>6.6666669833163335</c:v>
                </c:pt>
                <c:pt idx="19379" formatCode="General">
                  <c:v>0</c:v>
                </c:pt>
                <c:pt idx="19380" formatCode="General">
                  <c:v>6.6666669833163335</c:v>
                </c:pt>
                <c:pt idx="19381" formatCode="General">
                  <c:v>6.6666669833163335</c:v>
                </c:pt>
                <c:pt idx="19382" formatCode="General">
                  <c:v>0</c:v>
                </c:pt>
                <c:pt idx="19383" formatCode="General">
                  <c:v>6.6666669833163335</c:v>
                </c:pt>
                <c:pt idx="19384" formatCode="General">
                  <c:v>6.6666669833163335</c:v>
                </c:pt>
                <c:pt idx="19385" formatCode="General">
                  <c:v>0</c:v>
                </c:pt>
                <c:pt idx="19386" formatCode="General">
                  <c:v>6.6666669833163335</c:v>
                </c:pt>
                <c:pt idx="19387" formatCode="General">
                  <c:v>6.6666669833163335</c:v>
                </c:pt>
                <c:pt idx="19388" formatCode="General">
                  <c:v>0</c:v>
                </c:pt>
                <c:pt idx="19389" formatCode="General">
                  <c:v>6.6666669833163335</c:v>
                </c:pt>
                <c:pt idx="19390" formatCode="General">
                  <c:v>6.6666669833163335</c:v>
                </c:pt>
                <c:pt idx="19391" formatCode="General">
                  <c:v>0</c:v>
                </c:pt>
                <c:pt idx="19392" formatCode="General">
                  <c:v>6.6666669833163335</c:v>
                </c:pt>
                <c:pt idx="19393" formatCode="General">
                  <c:v>0</c:v>
                </c:pt>
                <c:pt idx="19394" formatCode="General">
                  <c:v>6.6666669833163335</c:v>
                </c:pt>
                <c:pt idx="19395" formatCode="General">
                  <c:v>6.6666669833163335</c:v>
                </c:pt>
                <c:pt idx="19396" formatCode="General">
                  <c:v>0</c:v>
                </c:pt>
                <c:pt idx="19397" formatCode="General">
                  <c:v>6.6666669833163335</c:v>
                </c:pt>
                <c:pt idx="19398" formatCode="General">
                  <c:v>0</c:v>
                </c:pt>
                <c:pt idx="19399" formatCode="General">
                  <c:v>6.6666669833163335</c:v>
                </c:pt>
                <c:pt idx="19400" formatCode="General">
                  <c:v>6.6666669833163335</c:v>
                </c:pt>
                <c:pt idx="19401" formatCode="General">
                  <c:v>0</c:v>
                </c:pt>
                <c:pt idx="19402" formatCode="General">
                  <c:v>6.6666669833163335</c:v>
                </c:pt>
                <c:pt idx="19403" formatCode="General">
                  <c:v>0</c:v>
                </c:pt>
                <c:pt idx="19404" formatCode="General">
                  <c:v>6.6666669833163335</c:v>
                </c:pt>
                <c:pt idx="19405" formatCode="General">
                  <c:v>0</c:v>
                </c:pt>
                <c:pt idx="19406" formatCode="General">
                  <c:v>6.6666669833163335</c:v>
                </c:pt>
                <c:pt idx="19407" formatCode="General">
                  <c:v>0</c:v>
                </c:pt>
                <c:pt idx="19408" formatCode="General">
                  <c:v>6.6666669833163335</c:v>
                </c:pt>
                <c:pt idx="19409" formatCode="General">
                  <c:v>0</c:v>
                </c:pt>
                <c:pt idx="19410" formatCode="General">
                  <c:v>6.6666669833163335</c:v>
                </c:pt>
                <c:pt idx="19411" formatCode="General">
                  <c:v>0</c:v>
                </c:pt>
                <c:pt idx="19412" formatCode="General">
                  <c:v>6.6666669833163335</c:v>
                </c:pt>
                <c:pt idx="19413" formatCode="General">
                  <c:v>0</c:v>
                </c:pt>
                <c:pt idx="19414" formatCode="General">
                  <c:v>6.6666669833163335</c:v>
                </c:pt>
                <c:pt idx="19415" formatCode="General">
                  <c:v>0</c:v>
                </c:pt>
                <c:pt idx="19416" formatCode="General">
                  <c:v>6.6666669833163335</c:v>
                </c:pt>
                <c:pt idx="19417" formatCode="General">
                  <c:v>0</c:v>
                </c:pt>
                <c:pt idx="19418" formatCode="General">
                  <c:v>6.6666669833163335</c:v>
                </c:pt>
                <c:pt idx="19419" formatCode="General">
                  <c:v>0</c:v>
                </c:pt>
                <c:pt idx="19420" formatCode="General">
                  <c:v>0</c:v>
                </c:pt>
                <c:pt idx="19421" formatCode="General">
                  <c:v>6.6666669833163335</c:v>
                </c:pt>
                <c:pt idx="19422" formatCode="General">
                  <c:v>0</c:v>
                </c:pt>
                <c:pt idx="19423" formatCode="General">
                  <c:v>6.6666669833163335</c:v>
                </c:pt>
                <c:pt idx="19424" formatCode="General">
                  <c:v>0</c:v>
                </c:pt>
                <c:pt idx="19425" formatCode="General">
                  <c:v>6.6666669833163335</c:v>
                </c:pt>
                <c:pt idx="19426" formatCode="General">
                  <c:v>0</c:v>
                </c:pt>
                <c:pt idx="19427" formatCode="General">
                  <c:v>6.6666669833163335</c:v>
                </c:pt>
                <c:pt idx="19428" formatCode="General">
                  <c:v>0</c:v>
                </c:pt>
                <c:pt idx="19429" formatCode="General">
                  <c:v>0</c:v>
                </c:pt>
                <c:pt idx="19430" formatCode="General">
                  <c:v>6.6666669833163335</c:v>
                </c:pt>
                <c:pt idx="19431" formatCode="General">
                  <c:v>0</c:v>
                </c:pt>
                <c:pt idx="19432" formatCode="General">
                  <c:v>6.6666669833163335</c:v>
                </c:pt>
                <c:pt idx="19433" formatCode="General">
                  <c:v>0</c:v>
                </c:pt>
                <c:pt idx="19434" formatCode="General">
                  <c:v>6.6666669833163335</c:v>
                </c:pt>
                <c:pt idx="19435" formatCode="General">
                  <c:v>0</c:v>
                </c:pt>
                <c:pt idx="19436" formatCode="General">
                  <c:v>0</c:v>
                </c:pt>
                <c:pt idx="19437" formatCode="General">
                  <c:v>6.6666669833163335</c:v>
                </c:pt>
                <c:pt idx="19438" formatCode="General">
                  <c:v>0</c:v>
                </c:pt>
                <c:pt idx="19439" formatCode="General">
                  <c:v>6.6666669833163335</c:v>
                </c:pt>
                <c:pt idx="19440" formatCode="General">
                  <c:v>0</c:v>
                </c:pt>
                <c:pt idx="19441" formatCode="General">
                  <c:v>0</c:v>
                </c:pt>
                <c:pt idx="19442" formatCode="General">
                  <c:v>6.6666669833163335</c:v>
                </c:pt>
                <c:pt idx="19443" formatCode="General">
                  <c:v>0</c:v>
                </c:pt>
                <c:pt idx="19444" formatCode="General">
                  <c:v>6.6666669833163335</c:v>
                </c:pt>
                <c:pt idx="19445" formatCode="General">
                  <c:v>0</c:v>
                </c:pt>
                <c:pt idx="19446" formatCode="General">
                  <c:v>0</c:v>
                </c:pt>
                <c:pt idx="19447" formatCode="General">
                  <c:v>6.6666669833163335</c:v>
                </c:pt>
                <c:pt idx="19448" formatCode="General">
                  <c:v>0</c:v>
                </c:pt>
                <c:pt idx="19449" formatCode="General">
                  <c:v>6.6666669833163335</c:v>
                </c:pt>
                <c:pt idx="19450" formatCode="General">
                  <c:v>0</c:v>
                </c:pt>
                <c:pt idx="19451" formatCode="General">
                  <c:v>0</c:v>
                </c:pt>
                <c:pt idx="19452" formatCode="General">
                  <c:v>6.6666669833163335</c:v>
                </c:pt>
                <c:pt idx="19453" formatCode="General">
                  <c:v>0</c:v>
                </c:pt>
                <c:pt idx="19454" formatCode="General">
                  <c:v>6.6666669833163335</c:v>
                </c:pt>
                <c:pt idx="19455" formatCode="General">
                  <c:v>0</c:v>
                </c:pt>
                <c:pt idx="19456" formatCode="General">
                  <c:v>0</c:v>
                </c:pt>
                <c:pt idx="19457" formatCode="General">
                  <c:v>6.6666669833163335</c:v>
                </c:pt>
                <c:pt idx="19458" formatCode="General">
                  <c:v>0</c:v>
                </c:pt>
                <c:pt idx="19459" formatCode="General">
                  <c:v>0</c:v>
                </c:pt>
                <c:pt idx="19460" formatCode="General">
                  <c:v>6.6666669833163335</c:v>
                </c:pt>
                <c:pt idx="19461" formatCode="General">
                  <c:v>0</c:v>
                </c:pt>
                <c:pt idx="19462" formatCode="General">
                  <c:v>0</c:v>
                </c:pt>
                <c:pt idx="19463" formatCode="General">
                  <c:v>6.6666669833163335</c:v>
                </c:pt>
                <c:pt idx="19464" formatCode="General">
                  <c:v>0</c:v>
                </c:pt>
                <c:pt idx="19465" formatCode="General">
                  <c:v>0</c:v>
                </c:pt>
                <c:pt idx="19466" formatCode="General">
                  <c:v>6.6666669833163335</c:v>
                </c:pt>
                <c:pt idx="19467" formatCode="General">
                  <c:v>0</c:v>
                </c:pt>
                <c:pt idx="19468" formatCode="General">
                  <c:v>0</c:v>
                </c:pt>
                <c:pt idx="19469" formatCode="General">
                  <c:v>6.6666669833163335</c:v>
                </c:pt>
                <c:pt idx="19470" formatCode="General">
                  <c:v>0</c:v>
                </c:pt>
                <c:pt idx="19471" formatCode="General">
                  <c:v>0</c:v>
                </c:pt>
                <c:pt idx="19472" formatCode="General">
                  <c:v>6.6666669833163335</c:v>
                </c:pt>
                <c:pt idx="19473" formatCode="General">
                  <c:v>0</c:v>
                </c:pt>
                <c:pt idx="19474" formatCode="General">
                  <c:v>0</c:v>
                </c:pt>
                <c:pt idx="19475" formatCode="General">
                  <c:v>6.6666669833163335</c:v>
                </c:pt>
                <c:pt idx="19476" formatCode="General">
                  <c:v>0</c:v>
                </c:pt>
                <c:pt idx="19477" formatCode="General">
                  <c:v>0</c:v>
                </c:pt>
                <c:pt idx="19478" formatCode="General">
                  <c:v>0</c:v>
                </c:pt>
                <c:pt idx="19479" formatCode="General">
                  <c:v>6.6666669833163335</c:v>
                </c:pt>
                <c:pt idx="19480" formatCode="General">
                  <c:v>0</c:v>
                </c:pt>
                <c:pt idx="19481" formatCode="General">
                  <c:v>0</c:v>
                </c:pt>
                <c:pt idx="19482" formatCode="General">
                  <c:v>6.6666669833163335</c:v>
                </c:pt>
                <c:pt idx="19483" formatCode="General">
                  <c:v>0</c:v>
                </c:pt>
                <c:pt idx="19484" formatCode="General">
                  <c:v>0</c:v>
                </c:pt>
                <c:pt idx="19485" formatCode="General">
                  <c:v>6.6666669833163335</c:v>
                </c:pt>
                <c:pt idx="19486" formatCode="General">
                  <c:v>0</c:v>
                </c:pt>
                <c:pt idx="19487" formatCode="General">
                  <c:v>0</c:v>
                </c:pt>
                <c:pt idx="19488" formatCode="General">
                  <c:v>6.6666669833163335</c:v>
                </c:pt>
                <c:pt idx="19489" formatCode="General">
                  <c:v>0</c:v>
                </c:pt>
                <c:pt idx="19490" formatCode="General">
                  <c:v>0</c:v>
                </c:pt>
                <c:pt idx="19491" formatCode="General">
                  <c:v>0</c:v>
                </c:pt>
                <c:pt idx="19492" formatCode="General">
                  <c:v>6.6666669833163335</c:v>
                </c:pt>
                <c:pt idx="19493" formatCode="General">
                  <c:v>0</c:v>
                </c:pt>
                <c:pt idx="19494" formatCode="General">
                  <c:v>0</c:v>
                </c:pt>
                <c:pt idx="19495" formatCode="General">
                  <c:v>6.6666669833163335</c:v>
                </c:pt>
                <c:pt idx="19496" formatCode="General">
                  <c:v>0</c:v>
                </c:pt>
                <c:pt idx="19497" formatCode="General">
                  <c:v>0</c:v>
                </c:pt>
                <c:pt idx="19498" formatCode="General">
                  <c:v>0</c:v>
                </c:pt>
                <c:pt idx="19499" formatCode="General">
                  <c:v>6.6666669833163335</c:v>
                </c:pt>
                <c:pt idx="19500" formatCode="General">
                  <c:v>0</c:v>
                </c:pt>
                <c:pt idx="19501" formatCode="General">
                  <c:v>0</c:v>
                </c:pt>
                <c:pt idx="19502" formatCode="General">
                  <c:v>6.6666669833163335</c:v>
                </c:pt>
                <c:pt idx="19503" formatCode="General">
                  <c:v>0</c:v>
                </c:pt>
                <c:pt idx="19504" formatCode="General">
                  <c:v>0</c:v>
                </c:pt>
                <c:pt idx="19505" formatCode="General">
                  <c:v>0</c:v>
                </c:pt>
                <c:pt idx="19506" formatCode="General">
                  <c:v>6.6666669833163335</c:v>
                </c:pt>
                <c:pt idx="19507" formatCode="General">
                  <c:v>0</c:v>
                </c:pt>
                <c:pt idx="19508" formatCode="General">
                  <c:v>0</c:v>
                </c:pt>
                <c:pt idx="19509" formatCode="General">
                  <c:v>0</c:v>
                </c:pt>
                <c:pt idx="19510" formatCode="General">
                  <c:v>6.6666669833163335</c:v>
                </c:pt>
                <c:pt idx="19511" formatCode="General">
                  <c:v>0</c:v>
                </c:pt>
                <c:pt idx="19512" formatCode="General">
                  <c:v>0</c:v>
                </c:pt>
                <c:pt idx="19513" formatCode="General">
                  <c:v>0</c:v>
                </c:pt>
                <c:pt idx="19514" formatCode="General">
                  <c:v>6.6666669833163335</c:v>
                </c:pt>
                <c:pt idx="19515" formatCode="General">
                  <c:v>0</c:v>
                </c:pt>
                <c:pt idx="19516" formatCode="General">
                  <c:v>0</c:v>
                </c:pt>
                <c:pt idx="19517" formatCode="General">
                  <c:v>0</c:v>
                </c:pt>
                <c:pt idx="19518" formatCode="General">
                  <c:v>6.6666669833163335</c:v>
                </c:pt>
                <c:pt idx="19519" formatCode="General">
                  <c:v>0</c:v>
                </c:pt>
                <c:pt idx="19520" formatCode="General">
                  <c:v>0</c:v>
                </c:pt>
                <c:pt idx="19521" formatCode="General">
                  <c:v>0</c:v>
                </c:pt>
                <c:pt idx="19522" formatCode="General">
                  <c:v>6.6666669833163335</c:v>
                </c:pt>
                <c:pt idx="19523" formatCode="General">
                  <c:v>0</c:v>
                </c:pt>
                <c:pt idx="19524" formatCode="General">
                  <c:v>0</c:v>
                </c:pt>
                <c:pt idx="19525" formatCode="General">
                  <c:v>0</c:v>
                </c:pt>
                <c:pt idx="19526" formatCode="General">
                  <c:v>6.6666669833163335</c:v>
                </c:pt>
                <c:pt idx="19527" formatCode="General">
                  <c:v>0</c:v>
                </c:pt>
                <c:pt idx="19528" formatCode="General">
                  <c:v>0</c:v>
                </c:pt>
                <c:pt idx="19529" formatCode="General">
                  <c:v>0</c:v>
                </c:pt>
                <c:pt idx="19530" formatCode="General">
                  <c:v>6.6666669833163335</c:v>
                </c:pt>
                <c:pt idx="19531" formatCode="General">
                  <c:v>0</c:v>
                </c:pt>
                <c:pt idx="19532" formatCode="General">
                  <c:v>0</c:v>
                </c:pt>
                <c:pt idx="19533" formatCode="General">
                  <c:v>0</c:v>
                </c:pt>
                <c:pt idx="19534" formatCode="General">
                  <c:v>6.6666669833163335</c:v>
                </c:pt>
                <c:pt idx="19535" formatCode="General">
                  <c:v>0</c:v>
                </c:pt>
                <c:pt idx="19536" formatCode="General">
                  <c:v>0</c:v>
                </c:pt>
                <c:pt idx="19537" formatCode="General">
                  <c:v>0</c:v>
                </c:pt>
                <c:pt idx="19538" formatCode="General">
                  <c:v>6.6666669833163335</c:v>
                </c:pt>
                <c:pt idx="19539" formatCode="General">
                  <c:v>0</c:v>
                </c:pt>
                <c:pt idx="19540" formatCode="General">
                  <c:v>0</c:v>
                </c:pt>
                <c:pt idx="19541" formatCode="General">
                  <c:v>0</c:v>
                </c:pt>
                <c:pt idx="19542" formatCode="General">
                  <c:v>6.6666669833163335</c:v>
                </c:pt>
                <c:pt idx="19543" formatCode="General">
                  <c:v>0</c:v>
                </c:pt>
                <c:pt idx="19544" formatCode="General">
                  <c:v>0</c:v>
                </c:pt>
                <c:pt idx="19545" formatCode="General">
                  <c:v>0</c:v>
                </c:pt>
                <c:pt idx="19546" formatCode="General">
                  <c:v>6.6666669833163335</c:v>
                </c:pt>
                <c:pt idx="19547" formatCode="General">
                  <c:v>0</c:v>
                </c:pt>
                <c:pt idx="19548" formatCode="General">
                  <c:v>0</c:v>
                </c:pt>
                <c:pt idx="19549" formatCode="General">
                  <c:v>0</c:v>
                </c:pt>
                <c:pt idx="19550" formatCode="General">
                  <c:v>6.6666669833163335</c:v>
                </c:pt>
                <c:pt idx="19551" formatCode="General">
                  <c:v>0</c:v>
                </c:pt>
                <c:pt idx="19552" formatCode="General">
                  <c:v>0</c:v>
                </c:pt>
                <c:pt idx="19553" formatCode="General">
                  <c:v>0</c:v>
                </c:pt>
                <c:pt idx="19554" formatCode="General">
                  <c:v>6.6666669833163335</c:v>
                </c:pt>
                <c:pt idx="19555" formatCode="General">
                  <c:v>0</c:v>
                </c:pt>
                <c:pt idx="19556" formatCode="General">
                  <c:v>0</c:v>
                </c:pt>
                <c:pt idx="19557" formatCode="General">
                  <c:v>0</c:v>
                </c:pt>
                <c:pt idx="19558" formatCode="General">
                  <c:v>6.6666669833163335</c:v>
                </c:pt>
                <c:pt idx="19559" formatCode="General">
                  <c:v>0</c:v>
                </c:pt>
                <c:pt idx="19560" formatCode="General">
                  <c:v>0</c:v>
                </c:pt>
                <c:pt idx="19561" formatCode="General">
                  <c:v>0</c:v>
                </c:pt>
                <c:pt idx="19562" formatCode="General">
                  <c:v>6.6666669833163335</c:v>
                </c:pt>
                <c:pt idx="19563" formatCode="General">
                  <c:v>0</c:v>
                </c:pt>
                <c:pt idx="19564" formatCode="General">
                  <c:v>0</c:v>
                </c:pt>
                <c:pt idx="19565" formatCode="General">
                  <c:v>0</c:v>
                </c:pt>
                <c:pt idx="19566" formatCode="General">
                  <c:v>6.6666669833163335</c:v>
                </c:pt>
                <c:pt idx="19567" formatCode="General">
                  <c:v>0</c:v>
                </c:pt>
                <c:pt idx="19568" formatCode="General">
                  <c:v>0</c:v>
                </c:pt>
                <c:pt idx="19569" formatCode="General">
                  <c:v>0</c:v>
                </c:pt>
                <c:pt idx="19570" formatCode="General">
                  <c:v>6.6666669833163335</c:v>
                </c:pt>
                <c:pt idx="19571" formatCode="General">
                  <c:v>0</c:v>
                </c:pt>
                <c:pt idx="19572" formatCode="General">
                  <c:v>0</c:v>
                </c:pt>
                <c:pt idx="19573" formatCode="General">
                  <c:v>0</c:v>
                </c:pt>
                <c:pt idx="19574" formatCode="General">
                  <c:v>6.6666669833163335</c:v>
                </c:pt>
                <c:pt idx="19575" formatCode="General">
                  <c:v>0</c:v>
                </c:pt>
                <c:pt idx="19576" formatCode="General">
                  <c:v>0</c:v>
                </c:pt>
                <c:pt idx="19577" formatCode="General">
                  <c:v>0</c:v>
                </c:pt>
                <c:pt idx="19578" formatCode="General">
                  <c:v>6.6666669833163335</c:v>
                </c:pt>
                <c:pt idx="19579" formatCode="General">
                  <c:v>0</c:v>
                </c:pt>
                <c:pt idx="19580" formatCode="General">
                  <c:v>0</c:v>
                </c:pt>
                <c:pt idx="19581" formatCode="General">
                  <c:v>0</c:v>
                </c:pt>
                <c:pt idx="19582" formatCode="General">
                  <c:v>6.6666669833163335</c:v>
                </c:pt>
                <c:pt idx="19583" formatCode="General">
                  <c:v>0</c:v>
                </c:pt>
                <c:pt idx="19584" formatCode="General">
                  <c:v>0</c:v>
                </c:pt>
                <c:pt idx="19585" formatCode="General">
                  <c:v>6.6666669833163335</c:v>
                </c:pt>
                <c:pt idx="19586" formatCode="General">
                  <c:v>0</c:v>
                </c:pt>
                <c:pt idx="19587" formatCode="General">
                  <c:v>0</c:v>
                </c:pt>
                <c:pt idx="19588" formatCode="General">
                  <c:v>0</c:v>
                </c:pt>
                <c:pt idx="19589" formatCode="General">
                  <c:v>6.6666669833163335</c:v>
                </c:pt>
                <c:pt idx="19590" formatCode="General">
                  <c:v>0</c:v>
                </c:pt>
                <c:pt idx="19591" formatCode="General">
                  <c:v>0</c:v>
                </c:pt>
                <c:pt idx="19592" formatCode="General">
                  <c:v>0</c:v>
                </c:pt>
                <c:pt idx="19593" formatCode="General">
                  <c:v>6.6666669833163335</c:v>
                </c:pt>
                <c:pt idx="19594" formatCode="General">
                  <c:v>0</c:v>
                </c:pt>
                <c:pt idx="19595" formatCode="General">
                  <c:v>0</c:v>
                </c:pt>
                <c:pt idx="19596" formatCode="General">
                  <c:v>6.6666669833163335</c:v>
                </c:pt>
                <c:pt idx="19597" formatCode="General">
                  <c:v>0</c:v>
                </c:pt>
                <c:pt idx="19598" formatCode="General">
                  <c:v>0</c:v>
                </c:pt>
                <c:pt idx="19599" formatCode="General">
                  <c:v>0</c:v>
                </c:pt>
                <c:pt idx="19600" formatCode="General">
                  <c:v>6.6666669833163335</c:v>
                </c:pt>
                <c:pt idx="19601" formatCode="General">
                  <c:v>0</c:v>
                </c:pt>
                <c:pt idx="19602" formatCode="General">
                  <c:v>0</c:v>
                </c:pt>
                <c:pt idx="19603" formatCode="General">
                  <c:v>0</c:v>
                </c:pt>
                <c:pt idx="19604" formatCode="General">
                  <c:v>0</c:v>
                </c:pt>
                <c:pt idx="19605" formatCode="General">
                  <c:v>6.6666669833163335</c:v>
                </c:pt>
                <c:pt idx="19606" formatCode="General">
                  <c:v>0</c:v>
                </c:pt>
                <c:pt idx="19607" formatCode="General">
                  <c:v>0</c:v>
                </c:pt>
                <c:pt idx="19608" formatCode="General">
                  <c:v>0</c:v>
                </c:pt>
                <c:pt idx="19609" formatCode="General">
                  <c:v>6.6666669833163335</c:v>
                </c:pt>
                <c:pt idx="19610" formatCode="General">
                  <c:v>0</c:v>
                </c:pt>
                <c:pt idx="19611" formatCode="General">
                  <c:v>0</c:v>
                </c:pt>
                <c:pt idx="19612" formatCode="General">
                  <c:v>0</c:v>
                </c:pt>
                <c:pt idx="19613" formatCode="General">
                  <c:v>6.6666669833163335</c:v>
                </c:pt>
                <c:pt idx="19614" formatCode="General">
                  <c:v>0</c:v>
                </c:pt>
                <c:pt idx="19615" formatCode="General">
                  <c:v>0</c:v>
                </c:pt>
                <c:pt idx="19616" formatCode="General">
                  <c:v>0</c:v>
                </c:pt>
                <c:pt idx="19617" formatCode="General">
                  <c:v>6.6666669833163335</c:v>
                </c:pt>
                <c:pt idx="19618" formatCode="General">
                  <c:v>0</c:v>
                </c:pt>
                <c:pt idx="19619" formatCode="General">
                  <c:v>0</c:v>
                </c:pt>
                <c:pt idx="19620" formatCode="General">
                  <c:v>0</c:v>
                </c:pt>
                <c:pt idx="19621" formatCode="General">
                  <c:v>6.6666669833163335</c:v>
                </c:pt>
                <c:pt idx="19622" formatCode="General">
                  <c:v>0</c:v>
                </c:pt>
                <c:pt idx="19623" formatCode="General">
                  <c:v>0</c:v>
                </c:pt>
                <c:pt idx="19624" formatCode="General">
                  <c:v>0</c:v>
                </c:pt>
                <c:pt idx="19625" formatCode="General">
                  <c:v>6.6666669833163335</c:v>
                </c:pt>
                <c:pt idx="19626" formatCode="General">
                  <c:v>0</c:v>
                </c:pt>
                <c:pt idx="19627" formatCode="General">
                  <c:v>0</c:v>
                </c:pt>
                <c:pt idx="19628" formatCode="General">
                  <c:v>0</c:v>
                </c:pt>
                <c:pt idx="19629" formatCode="General">
                  <c:v>6.6666669833163335</c:v>
                </c:pt>
                <c:pt idx="19630" formatCode="General">
                  <c:v>0</c:v>
                </c:pt>
                <c:pt idx="19631" formatCode="General">
                  <c:v>0</c:v>
                </c:pt>
                <c:pt idx="19632" formatCode="General">
                  <c:v>0</c:v>
                </c:pt>
                <c:pt idx="19633" formatCode="General">
                  <c:v>6.6666669833163335</c:v>
                </c:pt>
                <c:pt idx="19634" formatCode="General">
                  <c:v>0</c:v>
                </c:pt>
                <c:pt idx="19635" formatCode="General">
                  <c:v>0</c:v>
                </c:pt>
                <c:pt idx="19636" formatCode="General">
                  <c:v>0</c:v>
                </c:pt>
                <c:pt idx="19637" formatCode="General">
                  <c:v>6.6666669833163335</c:v>
                </c:pt>
                <c:pt idx="19638" formatCode="General">
                  <c:v>0</c:v>
                </c:pt>
                <c:pt idx="19639" formatCode="General">
                  <c:v>0</c:v>
                </c:pt>
                <c:pt idx="19640" formatCode="General">
                  <c:v>0</c:v>
                </c:pt>
                <c:pt idx="19641" formatCode="General">
                  <c:v>0</c:v>
                </c:pt>
                <c:pt idx="19642" formatCode="General">
                  <c:v>6.6666669833163335</c:v>
                </c:pt>
                <c:pt idx="19643" formatCode="General">
                  <c:v>0</c:v>
                </c:pt>
                <c:pt idx="19644" formatCode="General">
                  <c:v>0</c:v>
                </c:pt>
                <c:pt idx="19645" formatCode="General">
                  <c:v>0</c:v>
                </c:pt>
                <c:pt idx="19646" formatCode="General">
                  <c:v>0</c:v>
                </c:pt>
                <c:pt idx="19647" formatCode="General">
                  <c:v>6.6666669833163335</c:v>
                </c:pt>
                <c:pt idx="19648" formatCode="General">
                  <c:v>0</c:v>
                </c:pt>
                <c:pt idx="19649" formatCode="General">
                  <c:v>0</c:v>
                </c:pt>
                <c:pt idx="19650" formatCode="General">
                  <c:v>0</c:v>
                </c:pt>
                <c:pt idx="19651" formatCode="General">
                  <c:v>0</c:v>
                </c:pt>
                <c:pt idx="19652" formatCode="General">
                  <c:v>6.6666669833163335</c:v>
                </c:pt>
                <c:pt idx="19653" formatCode="General">
                  <c:v>0</c:v>
                </c:pt>
                <c:pt idx="19654" formatCode="General">
                  <c:v>0</c:v>
                </c:pt>
                <c:pt idx="19655" formatCode="General">
                  <c:v>0</c:v>
                </c:pt>
                <c:pt idx="19656" formatCode="General">
                  <c:v>0</c:v>
                </c:pt>
                <c:pt idx="19657" formatCode="General">
                  <c:v>6.6666669833163335</c:v>
                </c:pt>
                <c:pt idx="19658" formatCode="General">
                  <c:v>0</c:v>
                </c:pt>
                <c:pt idx="19659" formatCode="General">
                  <c:v>0</c:v>
                </c:pt>
                <c:pt idx="19660" formatCode="General">
                  <c:v>0</c:v>
                </c:pt>
                <c:pt idx="19661" formatCode="General">
                  <c:v>0</c:v>
                </c:pt>
                <c:pt idx="19662" formatCode="General">
                  <c:v>0</c:v>
                </c:pt>
                <c:pt idx="19663" formatCode="General">
                  <c:v>6.6666669833163335</c:v>
                </c:pt>
                <c:pt idx="19664" formatCode="General">
                  <c:v>0</c:v>
                </c:pt>
                <c:pt idx="19665" formatCode="General">
                  <c:v>0</c:v>
                </c:pt>
                <c:pt idx="19666" formatCode="General">
                  <c:v>0</c:v>
                </c:pt>
                <c:pt idx="19667" formatCode="General">
                  <c:v>0</c:v>
                </c:pt>
                <c:pt idx="19668" formatCode="General">
                  <c:v>6.6666669833163335</c:v>
                </c:pt>
                <c:pt idx="19669" formatCode="General">
                  <c:v>0</c:v>
                </c:pt>
                <c:pt idx="19670" formatCode="General">
                  <c:v>0</c:v>
                </c:pt>
                <c:pt idx="19671" formatCode="General">
                  <c:v>0</c:v>
                </c:pt>
                <c:pt idx="19672" formatCode="General">
                  <c:v>0</c:v>
                </c:pt>
                <c:pt idx="19673" formatCode="General">
                  <c:v>6.6666669833163335</c:v>
                </c:pt>
                <c:pt idx="19674" formatCode="General">
                  <c:v>0</c:v>
                </c:pt>
                <c:pt idx="19675" formatCode="General">
                  <c:v>0</c:v>
                </c:pt>
                <c:pt idx="19676" formatCode="General">
                  <c:v>0</c:v>
                </c:pt>
                <c:pt idx="19677" formatCode="General">
                  <c:v>0</c:v>
                </c:pt>
                <c:pt idx="19678" formatCode="General">
                  <c:v>6.6666669833163335</c:v>
                </c:pt>
                <c:pt idx="19679" formatCode="General">
                  <c:v>0</c:v>
                </c:pt>
                <c:pt idx="19680" formatCode="General">
                  <c:v>0</c:v>
                </c:pt>
                <c:pt idx="19681" formatCode="General">
                  <c:v>0</c:v>
                </c:pt>
                <c:pt idx="19682" formatCode="General">
                  <c:v>0</c:v>
                </c:pt>
                <c:pt idx="19683" formatCode="General">
                  <c:v>6.6666669833163335</c:v>
                </c:pt>
                <c:pt idx="19684" formatCode="General">
                  <c:v>0</c:v>
                </c:pt>
                <c:pt idx="19685" formatCode="General">
                  <c:v>0</c:v>
                </c:pt>
                <c:pt idx="19686" formatCode="General">
                  <c:v>0</c:v>
                </c:pt>
                <c:pt idx="19687" formatCode="General">
                  <c:v>0</c:v>
                </c:pt>
                <c:pt idx="19688" formatCode="General">
                  <c:v>0</c:v>
                </c:pt>
                <c:pt idx="19689" formatCode="General">
                  <c:v>6.6666669833163335</c:v>
                </c:pt>
                <c:pt idx="19690" formatCode="General">
                  <c:v>0</c:v>
                </c:pt>
                <c:pt idx="19691" formatCode="General">
                  <c:v>0</c:v>
                </c:pt>
                <c:pt idx="19692" formatCode="General">
                  <c:v>0</c:v>
                </c:pt>
                <c:pt idx="19693" formatCode="General">
                  <c:v>0</c:v>
                </c:pt>
                <c:pt idx="19694" formatCode="General">
                  <c:v>6.6666669833163335</c:v>
                </c:pt>
                <c:pt idx="19695" formatCode="General">
                  <c:v>0</c:v>
                </c:pt>
                <c:pt idx="19696" formatCode="General">
                  <c:v>0</c:v>
                </c:pt>
                <c:pt idx="19697" formatCode="General">
                  <c:v>0</c:v>
                </c:pt>
                <c:pt idx="19698" formatCode="General">
                  <c:v>0</c:v>
                </c:pt>
                <c:pt idx="19699" formatCode="General">
                  <c:v>6.6666669833163335</c:v>
                </c:pt>
                <c:pt idx="19700" formatCode="General">
                  <c:v>0</c:v>
                </c:pt>
                <c:pt idx="19701" formatCode="General">
                  <c:v>0</c:v>
                </c:pt>
                <c:pt idx="19702" formatCode="General">
                  <c:v>0</c:v>
                </c:pt>
                <c:pt idx="19703" formatCode="General">
                  <c:v>0</c:v>
                </c:pt>
                <c:pt idx="19704" formatCode="General">
                  <c:v>0</c:v>
                </c:pt>
                <c:pt idx="19705" formatCode="General">
                  <c:v>6.6666669833163335</c:v>
                </c:pt>
                <c:pt idx="19706" formatCode="General">
                  <c:v>0</c:v>
                </c:pt>
                <c:pt idx="19707" formatCode="General">
                  <c:v>0</c:v>
                </c:pt>
                <c:pt idx="19708" formatCode="General">
                  <c:v>0</c:v>
                </c:pt>
                <c:pt idx="19709" formatCode="General">
                  <c:v>0</c:v>
                </c:pt>
                <c:pt idx="19710" formatCode="General">
                  <c:v>0</c:v>
                </c:pt>
                <c:pt idx="19711" formatCode="General">
                  <c:v>0</c:v>
                </c:pt>
                <c:pt idx="19712" formatCode="General">
                  <c:v>6.6666669833163335</c:v>
                </c:pt>
                <c:pt idx="19713" formatCode="General">
                  <c:v>0</c:v>
                </c:pt>
                <c:pt idx="19714" formatCode="General">
                  <c:v>0</c:v>
                </c:pt>
                <c:pt idx="19715" formatCode="General">
                  <c:v>0</c:v>
                </c:pt>
                <c:pt idx="19716" formatCode="General">
                  <c:v>0</c:v>
                </c:pt>
                <c:pt idx="19717" formatCode="General">
                  <c:v>0</c:v>
                </c:pt>
                <c:pt idx="19718" formatCode="General">
                  <c:v>0</c:v>
                </c:pt>
                <c:pt idx="19719" formatCode="General">
                  <c:v>6.6666669833163335</c:v>
                </c:pt>
                <c:pt idx="19720" formatCode="General">
                  <c:v>0</c:v>
                </c:pt>
                <c:pt idx="19721" formatCode="General">
                  <c:v>0</c:v>
                </c:pt>
                <c:pt idx="19722" formatCode="General">
                  <c:v>0</c:v>
                </c:pt>
                <c:pt idx="19723" formatCode="General">
                  <c:v>0</c:v>
                </c:pt>
                <c:pt idx="19724" formatCode="General">
                  <c:v>0</c:v>
                </c:pt>
                <c:pt idx="19725" formatCode="General">
                  <c:v>0</c:v>
                </c:pt>
                <c:pt idx="19726" formatCode="General">
                  <c:v>6.6666669833163335</c:v>
                </c:pt>
                <c:pt idx="19727" formatCode="General">
                  <c:v>0</c:v>
                </c:pt>
                <c:pt idx="19728" formatCode="General">
                  <c:v>0</c:v>
                </c:pt>
                <c:pt idx="19729" formatCode="General">
                  <c:v>0</c:v>
                </c:pt>
                <c:pt idx="19730" formatCode="General">
                  <c:v>0</c:v>
                </c:pt>
                <c:pt idx="19731" formatCode="General">
                  <c:v>0</c:v>
                </c:pt>
                <c:pt idx="19732" formatCode="General">
                  <c:v>0</c:v>
                </c:pt>
                <c:pt idx="19733" formatCode="General">
                  <c:v>6.6666669833163335</c:v>
                </c:pt>
                <c:pt idx="19734" formatCode="General">
                  <c:v>0</c:v>
                </c:pt>
                <c:pt idx="19735" formatCode="General">
                  <c:v>0</c:v>
                </c:pt>
                <c:pt idx="19736" formatCode="General">
                  <c:v>0</c:v>
                </c:pt>
                <c:pt idx="19737" formatCode="General">
                  <c:v>0</c:v>
                </c:pt>
                <c:pt idx="19738" formatCode="General">
                  <c:v>0</c:v>
                </c:pt>
                <c:pt idx="19739" formatCode="General">
                  <c:v>6.6666669833163335</c:v>
                </c:pt>
                <c:pt idx="19740" formatCode="General">
                  <c:v>0</c:v>
                </c:pt>
                <c:pt idx="19741" formatCode="General">
                  <c:v>0</c:v>
                </c:pt>
                <c:pt idx="19742" formatCode="General">
                  <c:v>0</c:v>
                </c:pt>
                <c:pt idx="19743" formatCode="General">
                  <c:v>0</c:v>
                </c:pt>
                <c:pt idx="19744" formatCode="General">
                  <c:v>6.6666669833163335</c:v>
                </c:pt>
                <c:pt idx="19745" formatCode="General">
                  <c:v>0</c:v>
                </c:pt>
                <c:pt idx="19746" formatCode="General">
                  <c:v>0</c:v>
                </c:pt>
                <c:pt idx="19747" formatCode="General">
                  <c:v>0</c:v>
                </c:pt>
                <c:pt idx="19748" formatCode="General">
                  <c:v>6.6666669833163335</c:v>
                </c:pt>
                <c:pt idx="19749" formatCode="General">
                  <c:v>0</c:v>
                </c:pt>
                <c:pt idx="19750" formatCode="General">
                  <c:v>0</c:v>
                </c:pt>
                <c:pt idx="19751" formatCode="General">
                  <c:v>6.6666669833163335</c:v>
                </c:pt>
                <c:pt idx="19752" formatCode="General">
                  <c:v>0</c:v>
                </c:pt>
                <c:pt idx="19753" formatCode="General">
                  <c:v>0</c:v>
                </c:pt>
                <c:pt idx="19754" formatCode="General">
                  <c:v>6.6666669833163335</c:v>
                </c:pt>
                <c:pt idx="19755" formatCode="General">
                  <c:v>0</c:v>
                </c:pt>
                <c:pt idx="19756" formatCode="General">
                  <c:v>0</c:v>
                </c:pt>
                <c:pt idx="19757" formatCode="General">
                  <c:v>6.6666669833163335</c:v>
                </c:pt>
                <c:pt idx="19758" formatCode="General">
                  <c:v>0</c:v>
                </c:pt>
                <c:pt idx="19759" formatCode="General">
                  <c:v>6.6666669833163335</c:v>
                </c:pt>
                <c:pt idx="19760" formatCode="General">
                  <c:v>0</c:v>
                </c:pt>
                <c:pt idx="19761" formatCode="General">
                  <c:v>0</c:v>
                </c:pt>
                <c:pt idx="19762" formatCode="General">
                  <c:v>6.6666669833163335</c:v>
                </c:pt>
                <c:pt idx="19763" formatCode="General">
                  <c:v>0</c:v>
                </c:pt>
                <c:pt idx="19764" formatCode="General">
                  <c:v>0</c:v>
                </c:pt>
                <c:pt idx="19765" formatCode="General">
                  <c:v>6.6666669833163335</c:v>
                </c:pt>
                <c:pt idx="19766" formatCode="General">
                  <c:v>0</c:v>
                </c:pt>
                <c:pt idx="19767" formatCode="General">
                  <c:v>0</c:v>
                </c:pt>
                <c:pt idx="19768" formatCode="General">
                  <c:v>6.6666669833163335</c:v>
                </c:pt>
                <c:pt idx="19769" formatCode="General">
                  <c:v>0</c:v>
                </c:pt>
                <c:pt idx="19770" formatCode="General">
                  <c:v>6.6666669833163335</c:v>
                </c:pt>
                <c:pt idx="19771" formatCode="General">
                  <c:v>0</c:v>
                </c:pt>
                <c:pt idx="19772" formatCode="General">
                  <c:v>0</c:v>
                </c:pt>
                <c:pt idx="19773" formatCode="General">
                  <c:v>6.6666669833163335</c:v>
                </c:pt>
                <c:pt idx="19774" formatCode="General">
                  <c:v>0</c:v>
                </c:pt>
                <c:pt idx="19775" formatCode="General">
                  <c:v>6.6666669833163335</c:v>
                </c:pt>
                <c:pt idx="19776" formatCode="General">
                  <c:v>0</c:v>
                </c:pt>
                <c:pt idx="19777" formatCode="General">
                  <c:v>6.6666669833163335</c:v>
                </c:pt>
                <c:pt idx="19778" formatCode="General">
                  <c:v>0</c:v>
                </c:pt>
                <c:pt idx="19779" formatCode="General">
                  <c:v>0</c:v>
                </c:pt>
                <c:pt idx="19780" formatCode="General">
                  <c:v>6.6666669833163335</c:v>
                </c:pt>
                <c:pt idx="19781" formatCode="General">
                  <c:v>0</c:v>
                </c:pt>
                <c:pt idx="19782" formatCode="General">
                  <c:v>6.6666669833163335</c:v>
                </c:pt>
                <c:pt idx="19783" formatCode="General">
                  <c:v>0</c:v>
                </c:pt>
                <c:pt idx="19784" formatCode="General">
                  <c:v>0</c:v>
                </c:pt>
                <c:pt idx="19785" formatCode="General">
                  <c:v>6.6666669833163335</c:v>
                </c:pt>
                <c:pt idx="19786" formatCode="General">
                  <c:v>0</c:v>
                </c:pt>
                <c:pt idx="19787" formatCode="General">
                  <c:v>0</c:v>
                </c:pt>
                <c:pt idx="19788" formatCode="General">
                  <c:v>6.6666669833163335</c:v>
                </c:pt>
                <c:pt idx="19789" formatCode="General">
                  <c:v>0</c:v>
                </c:pt>
                <c:pt idx="19790" formatCode="General">
                  <c:v>6.6666669833163335</c:v>
                </c:pt>
                <c:pt idx="19791" formatCode="General">
                  <c:v>0</c:v>
                </c:pt>
                <c:pt idx="19792" formatCode="General">
                  <c:v>0</c:v>
                </c:pt>
                <c:pt idx="19793" formatCode="General">
                  <c:v>6.6666669833163335</c:v>
                </c:pt>
                <c:pt idx="19794" formatCode="General">
                  <c:v>0</c:v>
                </c:pt>
                <c:pt idx="19795" formatCode="General">
                  <c:v>6.6666669833163335</c:v>
                </c:pt>
                <c:pt idx="19796" formatCode="General">
                  <c:v>0</c:v>
                </c:pt>
                <c:pt idx="19797" formatCode="General">
                  <c:v>6.6666669833163335</c:v>
                </c:pt>
                <c:pt idx="19798" formatCode="General">
                  <c:v>0</c:v>
                </c:pt>
                <c:pt idx="19799" formatCode="General">
                  <c:v>0</c:v>
                </c:pt>
                <c:pt idx="19800" formatCode="General">
                  <c:v>6.6666669833163335</c:v>
                </c:pt>
                <c:pt idx="19801" formatCode="General">
                  <c:v>0</c:v>
                </c:pt>
                <c:pt idx="19802" formatCode="General">
                  <c:v>6.6666669833163335</c:v>
                </c:pt>
                <c:pt idx="19803" formatCode="General">
                  <c:v>0</c:v>
                </c:pt>
                <c:pt idx="19804" formatCode="General">
                  <c:v>0</c:v>
                </c:pt>
                <c:pt idx="19805" formatCode="General">
                  <c:v>6.6666669833163335</c:v>
                </c:pt>
                <c:pt idx="19806" formatCode="General">
                  <c:v>0</c:v>
                </c:pt>
                <c:pt idx="19807" formatCode="General">
                  <c:v>0</c:v>
                </c:pt>
                <c:pt idx="19808" formatCode="General">
                  <c:v>6.6666669833163335</c:v>
                </c:pt>
                <c:pt idx="19809" formatCode="General">
                  <c:v>0</c:v>
                </c:pt>
                <c:pt idx="19810" formatCode="General">
                  <c:v>0</c:v>
                </c:pt>
                <c:pt idx="19811" formatCode="General">
                  <c:v>6.6666669833163335</c:v>
                </c:pt>
                <c:pt idx="19812" formatCode="General">
                  <c:v>0</c:v>
                </c:pt>
                <c:pt idx="19813" formatCode="General">
                  <c:v>0</c:v>
                </c:pt>
                <c:pt idx="19814" formatCode="General">
                  <c:v>6.6666669833163335</c:v>
                </c:pt>
                <c:pt idx="19815" formatCode="General">
                  <c:v>0</c:v>
                </c:pt>
                <c:pt idx="19816" formatCode="General">
                  <c:v>0</c:v>
                </c:pt>
                <c:pt idx="19817" formatCode="General">
                  <c:v>6.6666669833163335</c:v>
                </c:pt>
                <c:pt idx="19818" formatCode="General">
                  <c:v>0</c:v>
                </c:pt>
                <c:pt idx="19819" formatCode="General">
                  <c:v>0</c:v>
                </c:pt>
                <c:pt idx="19820" formatCode="General">
                  <c:v>0</c:v>
                </c:pt>
                <c:pt idx="19821" formatCode="General">
                  <c:v>6.6666669833163335</c:v>
                </c:pt>
                <c:pt idx="19822" formatCode="General">
                  <c:v>0</c:v>
                </c:pt>
                <c:pt idx="19823" formatCode="General">
                  <c:v>0</c:v>
                </c:pt>
                <c:pt idx="19824" formatCode="General">
                  <c:v>0</c:v>
                </c:pt>
                <c:pt idx="19825" formatCode="General">
                  <c:v>6.6666669833163335</c:v>
                </c:pt>
                <c:pt idx="19826" formatCode="General">
                  <c:v>0</c:v>
                </c:pt>
                <c:pt idx="19827" formatCode="General">
                  <c:v>0</c:v>
                </c:pt>
                <c:pt idx="19828" formatCode="General">
                  <c:v>6.6666669833163335</c:v>
                </c:pt>
                <c:pt idx="19829" formatCode="General">
                  <c:v>0</c:v>
                </c:pt>
                <c:pt idx="19830" formatCode="General">
                  <c:v>0</c:v>
                </c:pt>
                <c:pt idx="19831" formatCode="General">
                  <c:v>0</c:v>
                </c:pt>
                <c:pt idx="19832" formatCode="General">
                  <c:v>0</c:v>
                </c:pt>
                <c:pt idx="19833" formatCode="General">
                  <c:v>6.6666669833163335</c:v>
                </c:pt>
                <c:pt idx="19834" formatCode="General">
                  <c:v>0</c:v>
                </c:pt>
                <c:pt idx="19835" formatCode="General">
                  <c:v>0</c:v>
                </c:pt>
                <c:pt idx="19836" formatCode="General">
                  <c:v>0</c:v>
                </c:pt>
                <c:pt idx="19837" formatCode="General">
                  <c:v>0</c:v>
                </c:pt>
                <c:pt idx="19838" formatCode="General">
                  <c:v>6.6666669833163335</c:v>
                </c:pt>
                <c:pt idx="19839" formatCode="General">
                  <c:v>0</c:v>
                </c:pt>
                <c:pt idx="19840" formatCode="General">
                  <c:v>0</c:v>
                </c:pt>
                <c:pt idx="19841" formatCode="General">
                  <c:v>0</c:v>
                </c:pt>
                <c:pt idx="19842" formatCode="General">
                  <c:v>0</c:v>
                </c:pt>
                <c:pt idx="19843" formatCode="General">
                  <c:v>6.6666669833163335</c:v>
                </c:pt>
                <c:pt idx="19844" formatCode="General">
                  <c:v>0</c:v>
                </c:pt>
                <c:pt idx="19845" formatCode="General">
                  <c:v>0</c:v>
                </c:pt>
                <c:pt idx="19846" formatCode="General">
                  <c:v>0</c:v>
                </c:pt>
                <c:pt idx="19847" formatCode="General">
                  <c:v>0</c:v>
                </c:pt>
                <c:pt idx="19848" formatCode="General">
                  <c:v>6.6666669833163335</c:v>
                </c:pt>
                <c:pt idx="19849" formatCode="General">
                  <c:v>0</c:v>
                </c:pt>
                <c:pt idx="19850" formatCode="General">
                  <c:v>0</c:v>
                </c:pt>
                <c:pt idx="19851" formatCode="General">
                  <c:v>0</c:v>
                </c:pt>
                <c:pt idx="19852" formatCode="General">
                  <c:v>0</c:v>
                </c:pt>
                <c:pt idx="19853" formatCode="General">
                  <c:v>0</c:v>
                </c:pt>
                <c:pt idx="19854" formatCode="General">
                  <c:v>6.6666669833163335</c:v>
                </c:pt>
                <c:pt idx="19855" formatCode="General">
                  <c:v>0</c:v>
                </c:pt>
                <c:pt idx="19856" formatCode="General">
                  <c:v>0</c:v>
                </c:pt>
                <c:pt idx="19857" formatCode="General">
                  <c:v>0</c:v>
                </c:pt>
                <c:pt idx="19858" formatCode="General">
                  <c:v>0</c:v>
                </c:pt>
                <c:pt idx="19859" formatCode="General">
                  <c:v>0</c:v>
                </c:pt>
                <c:pt idx="19860" formatCode="General">
                  <c:v>0</c:v>
                </c:pt>
                <c:pt idx="19861" formatCode="General">
                  <c:v>6.6666669833163335</c:v>
                </c:pt>
                <c:pt idx="19862" formatCode="General">
                  <c:v>0</c:v>
                </c:pt>
                <c:pt idx="19863" formatCode="General">
                  <c:v>0</c:v>
                </c:pt>
                <c:pt idx="19864" formatCode="General">
                  <c:v>0</c:v>
                </c:pt>
                <c:pt idx="19865" formatCode="General">
                  <c:v>0</c:v>
                </c:pt>
                <c:pt idx="19866" formatCode="General">
                  <c:v>0</c:v>
                </c:pt>
                <c:pt idx="19867" formatCode="General">
                  <c:v>0</c:v>
                </c:pt>
                <c:pt idx="19868" formatCode="General">
                  <c:v>0</c:v>
                </c:pt>
                <c:pt idx="19869" formatCode="General">
                  <c:v>6.6666669833163335</c:v>
                </c:pt>
                <c:pt idx="19870" formatCode="General">
                  <c:v>0</c:v>
                </c:pt>
                <c:pt idx="19871" formatCode="General">
                  <c:v>0</c:v>
                </c:pt>
                <c:pt idx="19872" formatCode="General">
                  <c:v>0</c:v>
                </c:pt>
                <c:pt idx="19873" formatCode="General">
                  <c:v>0</c:v>
                </c:pt>
                <c:pt idx="19874" formatCode="General">
                  <c:v>0</c:v>
                </c:pt>
                <c:pt idx="19875" formatCode="General">
                  <c:v>0</c:v>
                </c:pt>
                <c:pt idx="19876" formatCode="General">
                  <c:v>0</c:v>
                </c:pt>
                <c:pt idx="19877" formatCode="General">
                  <c:v>0</c:v>
                </c:pt>
                <c:pt idx="19878" formatCode="General">
                  <c:v>6.6666669833163335</c:v>
                </c:pt>
                <c:pt idx="19879" formatCode="General">
                  <c:v>0</c:v>
                </c:pt>
                <c:pt idx="19880" formatCode="General">
                  <c:v>0</c:v>
                </c:pt>
                <c:pt idx="19881" formatCode="General">
                  <c:v>0</c:v>
                </c:pt>
                <c:pt idx="19882" formatCode="General">
                  <c:v>0</c:v>
                </c:pt>
                <c:pt idx="19883" formatCode="General">
                  <c:v>0</c:v>
                </c:pt>
                <c:pt idx="19884" formatCode="General">
                  <c:v>0</c:v>
                </c:pt>
                <c:pt idx="19885" formatCode="General">
                  <c:v>0</c:v>
                </c:pt>
                <c:pt idx="19886" formatCode="General">
                  <c:v>6.6666669833163335</c:v>
                </c:pt>
                <c:pt idx="19887" formatCode="General">
                  <c:v>0</c:v>
                </c:pt>
                <c:pt idx="19888" formatCode="General">
                  <c:v>0</c:v>
                </c:pt>
                <c:pt idx="19889" formatCode="General">
                  <c:v>0</c:v>
                </c:pt>
                <c:pt idx="19890" formatCode="General">
                  <c:v>0</c:v>
                </c:pt>
                <c:pt idx="19891" formatCode="General">
                  <c:v>0</c:v>
                </c:pt>
                <c:pt idx="19892" formatCode="General">
                  <c:v>0</c:v>
                </c:pt>
                <c:pt idx="19893" formatCode="General">
                  <c:v>0</c:v>
                </c:pt>
                <c:pt idx="19894" formatCode="General">
                  <c:v>6.6666669833163335</c:v>
                </c:pt>
                <c:pt idx="19895" formatCode="General">
                  <c:v>0</c:v>
                </c:pt>
                <c:pt idx="19896" formatCode="General">
                  <c:v>0</c:v>
                </c:pt>
                <c:pt idx="19897" formatCode="General">
                  <c:v>0</c:v>
                </c:pt>
                <c:pt idx="19898" formatCode="General">
                  <c:v>0</c:v>
                </c:pt>
                <c:pt idx="19899" formatCode="General">
                  <c:v>0</c:v>
                </c:pt>
                <c:pt idx="19900" formatCode="General">
                  <c:v>0</c:v>
                </c:pt>
                <c:pt idx="19901" formatCode="General">
                  <c:v>6.6666669833163335</c:v>
                </c:pt>
                <c:pt idx="19902" formatCode="General">
                  <c:v>0</c:v>
                </c:pt>
                <c:pt idx="19903" formatCode="General">
                  <c:v>0</c:v>
                </c:pt>
                <c:pt idx="19904" formatCode="General">
                  <c:v>0</c:v>
                </c:pt>
                <c:pt idx="19905" formatCode="General">
                  <c:v>0</c:v>
                </c:pt>
                <c:pt idx="19906" formatCode="General">
                  <c:v>0</c:v>
                </c:pt>
                <c:pt idx="19907" formatCode="General">
                  <c:v>0</c:v>
                </c:pt>
                <c:pt idx="19908" formatCode="General">
                  <c:v>0</c:v>
                </c:pt>
                <c:pt idx="19909" formatCode="General">
                  <c:v>0</c:v>
                </c:pt>
                <c:pt idx="19910" formatCode="General">
                  <c:v>6.6666669833163335</c:v>
                </c:pt>
                <c:pt idx="19911" formatCode="General">
                  <c:v>0</c:v>
                </c:pt>
                <c:pt idx="19912" formatCode="General">
                  <c:v>0</c:v>
                </c:pt>
                <c:pt idx="19913" formatCode="General">
                  <c:v>0</c:v>
                </c:pt>
                <c:pt idx="19914" formatCode="General">
                  <c:v>0</c:v>
                </c:pt>
                <c:pt idx="19915" formatCode="General">
                  <c:v>0</c:v>
                </c:pt>
                <c:pt idx="19916" formatCode="General">
                  <c:v>0</c:v>
                </c:pt>
                <c:pt idx="19917" formatCode="General">
                  <c:v>0</c:v>
                </c:pt>
                <c:pt idx="19918" formatCode="General">
                  <c:v>0</c:v>
                </c:pt>
                <c:pt idx="19919" formatCode="General">
                  <c:v>0</c:v>
                </c:pt>
                <c:pt idx="19920" formatCode="General">
                  <c:v>0</c:v>
                </c:pt>
                <c:pt idx="19921" formatCode="General">
                  <c:v>6.6666669833163335</c:v>
                </c:pt>
                <c:pt idx="19922" formatCode="General">
                  <c:v>0</c:v>
                </c:pt>
                <c:pt idx="19923" formatCode="General">
                  <c:v>0</c:v>
                </c:pt>
                <c:pt idx="19924" formatCode="General">
                  <c:v>0</c:v>
                </c:pt>
                <c:pt idx="19925" formatCode="General">
                  <c:v>0</c:v>
                </c:pt>
                <c:pt idx="19926" formatCode="General">
                  <c:v>0</c:v>
                </c:pt>
                <c:pt idx="19927" formatCode="General">
                  <c:v>0</c:v>
                </c:pt>
                <c:pt idx="19928" formatCode="General">
                  <c:v>0</c:v>
                </c:pt>
                <c:pt idx="19929" formatCode="General">
                  <c:v>0</c:v>
                </c:pt>
                <c:pt idx="19930" formatCode="General">
                  <c:v>0</c:v>
                </c:pt>
                <c:pt idx="19931" formatCode="General">
                  <c:v>0</c:v>
                </c:pt>
                <c:pt idx="19932" formatCode="General">
                  <c:v>0</c:v>
                </c:pt>
                <c:pt idx="19933" formatCode="General">
                  <c:v>6.6666669833163335</c:v>
                </c:pt>
                <c:pt idx="19934" formatCode="General">
                  <c:v>0</c:v>
                </c:pt>
                <c:pt idx="19935" formatCode="General">
                  <c:v>0</c:v>
                </c:pt>
                <c:pt idx="19936" formatCode="General">
                  <c:v>0</c:v>
                </c:pt>
                <c:pt idx="19937" formatCode="General">
                  <c:v>0</c:v>
                </c:pt>
                <c:pt idx="19938" formatCode="General">
                  <c:v>0</c:v>
                </c:pt>
                <c:pt idx="19939" formatCode="General">
                  <c:v>0</c:v>
                </c:pt>
                <c:pt idx="19940" formatCode="General">
                  <c:v>0</c:v>
                </c:pt>
                <c:pt idx="19941" formatCode="General">
                  <c:v>0</c:v>
                </c:pt>
                <c:pt idx="19942" formatCode="General">
                  <c:v>0</c:v>
                </c:pt>
                <c:pt idx="19943" formatCode="General">
                  <c:v>0</c:v>
                </c:pt>
                <c:pt idx="19944" formatCode="General">
                  <c:v>6.6666669833163335</c:v>
                </c:pt>
                <c:pt idx="19945" formatCode="General">
                  <c:v>0</c:v>
                </c:pt>
                <c:pt idx="19946" formatCode="General">
                  <c:v>0</c:v>
                </c:pt>
                <c:pt idx="19947" formatCode="General">
                  <c:v>0</c:v>
                </c:pt>
                <c:pt idx="19948" formatCode="General">
                  <c:v>0</c:v>
                </c:pt>
                <c:pt idx="19949" formatCode="General">
                  <c:v>0</c:v>
                </c:pt>
                <c:pt idx="19950" formatCode="General">
                  <c:v>0</c:v>
                </c:pt>
                <c:pt idx="19951" formatCode="General">
                  <c:v>0</c:v>
                </c:pt>
                <c:pt idx="19952" formatCode="General">
                  <c:v>6.6666669833163335</c:v>
                </c:pt>
                <c:pt idx="19953" formatCode="General">
                  <c:v>0</c:v>
                </c:pt>
                <c:pt idx="19954" formatCode="General">
                  <c:v>0</c:v>
                </c:pt>
                <c:pt idx="19955" formatCode="General">
                  <c:v>0</c:v>
                </c:pt>
                <c:pt idx="19956" formatCode="General">
                  <c:v>0</c:v>
                </c:pt>
                <c:pt idx="19957" formatCode="General">
                  <c:v>0</c:v>
                </c:pt>
                <c:pt idx="19958" formatCode="General">
                  <c:v>0</c:v>
                </c:pt>
                <c:pt idx="19959" formatCode="General">
                  <c:v>6.6666669833163335</c:v>
                </c:pt>
                <c:pt idx="19960" formatCode="General">
                  <c:v>0</c:v>
                </c:pt>
                <c:pt idx="19961" formatCode="General">
                  <c:v>0</c:v>
                </c:pt>
                <c:pt idx="19962" formatCode="General">
                  <c:v>0</c:v>
                </c:pt>
                <c:pt idx="19963" formatCode="General">
                  <c:v>0</c:v>
                </c:pt>
                <c:pt idx="19964" formatCode="General">
                  <c:v>0</c:v>
                </c:pt>
                <c:pt idx="19965" formatCode="General">
                  <c:v>6.6666669833163335</c:v>
                </c:pt>
                <c:pt idx="19966" formatCode="General">
                  <c:v>0</c:v>
                </c:pt>
                <c:pt idx="19967" formatCode="General">
                  <c:v>0</c:v>
                </c:pt>
                <c:pt idx="19968" formatCode="General">
                  <c:v>0</c:v>
                </c:pt>
                <c:pt idx="19969" formatCode="General">
                  <c:v>0</c:v>
                </c:pt>
                <c:pt idx="19970" formatCode="General">
                  <c:v>0</c:v>
                </c:pt>
                <c:pt idx="19971" formatCode="General">
                  <c:v>0</c:v>
                </c:pt>
                <c:pt idx="19972" formatCode="General">
                  <c:v>6.6666669833163335</c:v>
                </c:pt>
                <c:pt idx="19973" formatCode="General">
                  <c:v>0</c:v>
                </c:pt>
                <c:pt idx="19974" formatCode="General">
                  <c:v>0</c:v>
                </c:pt>
                <c:pt idx="19975" formatCode="General">
                  <c:v>0</c:v>
                </c:pt>
                <c:pt idx="19976" formatCode="General">
                  <c:v>0</c:v>
                </c:pt>
                <c:pt idx="19977" formatCode="General">
                  <c:v>0</c:v>
                </c:pt>
                <c:pt idx="19978" formatCode="General">
                  <c:v>0</c:v>
                </c:pt>
                <c:pt idx="19979" formatCode="General">
                  <c:v>6.6666669833163335</c:v>
                </c:pt>
                <c:pt idx="19980" formatCode="General">
                  <c:v>0</c:v>
                </c:pt>
                <c:pt idx="19981" formatCode="General">
                  <c:v>0</c:v>
                </c:pt>
                <c:pt idx="19982" formatCode="General">
                  <c:v>0</c:v>
                </c:pt>
                <c:pt idx="19983" formatCode="General">
                  <c:v>0</c:v>
                </c:pt>
                <c:pt idx="19984" formatCode="General">
                  <c:v>6.6666669833163335</c:v>
                </c:pt>
                <c:pt idx="19985" formatCode="General">
                  <c:v>0</c:v>
                </c:pt>
                <c:pt idx="19986" formatCode="General">
                  <c:v>0</c:v>
                </c:pt>
                <c:pt idx="19987" formatCode="General">
                  <c:v>0</c:v>
                </c:pt>
                <c:pt idx="19988" formatCode="General">
                  <c:v>0</c:v>
                </c:pt>
                <c:pt idx="19989" formatCode="General">
                  <c:v>0</c:v>
                </c:pt>
                <c:pt idx="19990" formatCode="General">
                  <c:v>6.6666669833163335</c:v>
                </c:pt>
                <c:pt idx="19991" formatCode="General">
                  <c:v>0</c:v>
                </c:pt>
                <c:pt idx="19992" formatCode="General">
                  <c:v>0</c:v>
                </c:pt>
                <c:pt idx="19993" formatCode="General">
                  <c:v>0</c:v>
                </c:pt>
                <c:pt idx="19994" formatCode="General">
                  <c:v>0</c:v>
                </c:pt>
                <c:pt idx="19995" formatCode="General">
                  <c:v>0</c:v>
                </c:pt>
                <c:pt idx="19996" formatCode="General">
                  <c:v>0</c:v>
                </c:pt>
                <c:pt idx="19997" formatCode="General">
                  <c:v>6.6666669833163335</c:v>
                </c:pt>
                <c:pt idx="19998" formatCode="General">
                  <c:v>0</c:v>
                </c:pt>
                <c:pt idx="19999" formatCode="General">
                  <c:v>0</c:v>
                </c:pt>
                <c:pt idx="20000" formatCode="General">
                  <c:v>0</c:v>
                </c:pt>
                <c:pt idx="20001" formatCode="General">
                  <c:v>0</c:v>
                </c:pt>
                <c:pt idx="20002" formatCode="General">
                  <c:v>6.6666669833163335</c:v>
                </c:pt>
                <c:pt idx="20003" formatCode="General">
                  <c:v>0</c:v>
                </c:pt>
                <c:pt idx="20004" formatCode="General">
                  <c:v>0</c:v>
                </c:pt>
                <c:pt idx="20005" formatCode="General">
                  <c:v>0</c:v>
                </c:pt>
                <c:pt idx="20006" formatCode="General">
                  <c:v>0</c:v>
                </c:pt>
                <c:pt idx="20007" formatCode="General">
                  <c:v>0</c:v>
                </c:pt>
                <c:pt idx="20008" formatCode="General">
                  <c:v>6.6666669833163335</c:v>
                </c:pt>
                <c:pt idx="20009" formatCode="General">
                  <c:v>0</c:v>
                </c:pt>
                <c:pt idx="20010" formatCode="General">
                  <c:v>0</c:v>
                </c:pt>
                <c:pt idx="20011" formatCode="General">
                  <c:v>0</c:v>
                </c:pt>
                <c:pt idx="20012" formatCode="General">
                  <c:v>0</c:v>
                </c:pt>
                <c:pt idx="20013" formatCode="General">
                  <c:v>0</c:v>
                </c:pt>
                <c:pt idx="20014" formatCode="General">
                  <c:v>0</c:v>
                </c:pt>
                <c:pt idx="20015" formatCode="General">
                  <c:v>6.6666669833163335</c:v>
                </c:pt>
                <c:pt idx="20016" formatCode="General">
                  <c:v>0</c:v>
                </c:pt>
                <c:pt idx="20017" formatCode="General">
                  <c:v>0</c:v>
                </c:pt>
                <c:pt idx="20018" formatCode="General">
                  <c:v>0</c:v>
                </c:pt>
                <c:pt idx="20019" formatCode="General">
                  <c:v>0</c:v>
                </c:pt>
                <c:pt idx="20020" formatCode="General">
                  <c:v>0</c:v>
                </c:pt>
                <c:pt idx="20021" formatCode="General">
                  <c:v>6.6666669833163335</c:v>
                </c:pt>
                <c:pt idx="20022" formatCode="General">
                  <c:v>0</c:v>
                </c:pt>
                <c:pt idx="20023" formatCode="General">
                  <c:v>0</c:v>
                </c:pt>
                <c:pt idx="20024" formatCode="General">
                  <c:v>0</c:v>
                </c:pt>
                <c:pt idx="20025" formatCode="General">
                  <c:v>0</c:v>
                </c:pt>
                <c:pt idx="20026" formatCode="General">
                  <c:v>0</c:v>
                </c:pt>
                <c:pt idx="20027" formatCode="General">
                  <c:v>0</c:v>
                </c:pt>
                <c:pt idx="20028" formatCode="General">
                  <c:v>0</c:v>
                </c:pt>
                <c:pt idx="20029" formatCode="General">
                  <c:v>0</c:v>
                </c:pt>
                <c:pt idx="20030" formatCode="General">
                  <c:v>6.6666669833163335</c:v>
                </c:pt>
                <c:pt idx="20031" formatCode="General">
                  <c:v>0</c:v>
                </c:pt>
                <c:pt idx="20032" formatCode="General">
                  <c:v>0</c:v>
                </c:pt>
                <c:pt idx="20033" formatCode="General">
                  <c:v>0</c:v>
                </c:pt>
                <c:pt idx="20034" formatCode="General">
                  <c:v>0</c:v>
                </c:pt>
                <c:pt idx="20035" formatCode="General">
                  <c:v>0</c:v>
                </c:pt>
                <c:pt idx="20036" formatCode="General">
                  <c:v>0</c:v>
                </c:pt>
                <c:pt idx="20037" formatCode="General">
                  <c:v>0</c:v>
                </c:pt>
                <c:pt idx="20038" formatCode="General">
                  <c:v>0</c:v>
                </c:pt>
                <c:pt idx="20039" formatCode="General">
                  <c:v>0</c:v>
                </c:pt>
                <c:pt idx="20040" formatCode="General">
                  <c:v>6.6666669833163335</c:v>
                </c:pt>
                <c:pt idx="20041" formatCode="General">
                  <c:v>0</c:v>
                </c:pt>
                <c:pt idx="20042" formatCode="General">
                  <c:v>0</c:v>
                </c:pt>
                <c:pt idx="20043" formatCode="General">
                  <c:v>0</c:v>
                </c:pt>
                <c:pt idx="20044" formatCode="General">
                  <c:v>0</c:v>
                </c:pt>
                <c:pt idx="20045" formatCode="General">
                  <c:v>0</c:v>
                </c:pt>
                <c:pt idx="20046" formatCode="General">
                  <c:v>0</c:v>
                </c:pt>
                <c:pt idx="20047" formatCode="General">
                  <c:v>0</c:v>
                </c:pt>
                <c:pt idx="20048" formatCode="General">
                  <c:v>0</c:v>
                </c:pt>
                <c:pt idx="20049" formatCode="General">
                  <c:v>0</c:v>
                </c:pt>
                <c:pt idx="20050" formatCode="General">
                  <c:v>0</c:v>
                </c:pt>
                <c:pt idx="20051" formatCode="General">
                  <c:v>6.6666669833163335</c:v>
                </c:pt>
                <c:pt idx="20052" formatCode="General">
                  <c:v>0</c:v>
                </c:pt>
                <c:pt idx="20053" formatCode="General">
                  <c:v>0</c:v>
                </c:pt>
                <c:pt idx="20054" formatCode="General">
                  <c:v>0</c:v>
                </c:pt>
                <c:pt idx="20055" formatCode="General">
                  <c:v>0</c:v>
                </c:pt>
                <c:pt idx="20056" formatCode="General">
                  <c:v>0</c:v>
                </c:pt>
                <c:pt idx="20057" formatCode="General">
                  <c:v>0</c:v>
                </c:pt>
                <c:pt idx="20058" formatCode="General">
                  <c:v>0</c:v>
                </c:pt>
                <c:pt idx="20059" formatCode="General">
                  <c:v>0</c:v>
                </c:pt>
                <c:pt idx="20060" formatCode="General">
                  <c:v>0</c:v>
                </c:pt>
                <c:pt idx="20061" formatCode="General">
                  <c:v>0</c:v>
                </c:pt>
                <c:pt idx="20062" formatCode="General">
                  <c:v>0</c:v>
                </c:pt>
                <c:pt idx="20063" formatCode="General">
                  <c:v>0</c:v>
                </c:pt>
                <c:pt idx="20064" formatCode="General">
                  <c:v>6.6666669833163335</c:v>
                </c:pt>
                <c:pt idx="20065" formatCode="General">
                  <c:v>0</c:v>
                </c:pt>
                <c:pt idx="20066" formatCode="General">
                  <c:v>0</c:v>
                </c:pt>
                <c:pt idx="20067" formatCode="General">
                  <c:v>0</c:v>
                </c:pt>
                <c:pt idx="20068" formatCode="General">
                  <c:v>0</c:v>
                </c:pt>
                <c:pt idx="20069" formatCode="General">
                  <c:v>0</c:v>
                </c:pt>
                <c:pt idx="20070" formatCode="General">
                  <c:v>0</c:v>
                </c:pt>
                <c:pt idx="20071" formatCode="General">
                  <c:v>0</c:v>
                </c:pt>
                <c:pt idx="20072" formatCode="General">
                  <c:v>0</c:v>
                </c:pt>
                <c:pt idx="20073" formatCode="General">
                  <c:v>0</c:v>
                </c:pt>
                <c:pt idx="20074" formatCode="General">
                  <c:v>0</c:v>
                </c:pt>
                <c:pt idx="20075" formatCode="General">
                  <c:v>0</c:v>
                </c:pt>
                <c:pt idx="20076" formatCode="General">
                  <c:v>6.6666669833163335</c:v>
                </c:pt>
                <c:pt idx="20077" formatCode="General">
                  <c:v>0</c:v>
                </c:pt>
                <c:pt idx="20078" formatCode="General">
                  <c:v>0</c:v>
                </c:pt>
                <c:pt idx="20079" formatCode="General">
                  <c:v>0</c:v>
                </c:pt>
                <c:pt idx="20080" formatCode="General">
                  <c:v>0</c:v>
                </c:pt>
                <c:pt idx="20081" formatCode="General">
                  <c:v>0</c:v>
                </c:pt>
                <c:pt idx="20082" formatCode="General">
                  <c:v>0</c:v>
                </c:pt>
                <c:pt idx="20083" formatCode="General">
                  <c:v>0</c:v>
                </c:pt>
                <c:pt idx="20084" formatCode="General">
                  <c:v>0</c:v>
                </c:pt>
                <c:pt idx="20085" formatCode="General">
                  <c:v>0</c:v>
                </c:pt>
                <c:pt idx="20086" formatCode="General">
                  <c:v>0</c:v>
                </c:pt>
                <c:pt idx="20087" formatCode="General">
                  <c:v>0</c:v>
                </c:pt>
                <c:pt idx="20088" formatCode="General">
                  <c:v>6.6666669833163335</c:v>
                </c:pt>
                <c:pt idx="20089" formatCode="General">
                  <c:v>0</c:v>
                </c:pt>
                <c:pt idx="20090" formatCode="General">
                  <c:v>0</c:v>
                </c:pt>
                <c:pt idx="20091" formatCode="General">
                  <c:v>0</c:v>
                </c:pt>
                <c:pt idx="20092" formatCode="General">
                  <c:v>0</c:v>
                </c:pt>
                <c:pt idx="20093" formatCode="General">
                  <c:v>0</c:v>
                </c:pt>
                <c:pt idx="20094" formatCode="General">
                  <c:v>0</c:v>
                </c:pt>
                <c:pt idx="20095" formatCode="General">
                  <c:v>0</c:v>
                </c:pt>
                <c:pt idx="20096" formatCode="General">
                  <c:v>0</c:v>
                </c:pt>
                <c:pt idx="20097" formatCode="General">
                  <c:v>6.6666669833163335</c:v>
                </c:pt>
                <c:pt idx="20098" formatCode="General">
                  <c:v>0</c:v>
                </c:pt>
                <c:pt idx="20099" formatCode="General">
                  <c:v>0</c:v>
                </c:pt>
                <c:pt idx="20100" formatCode="General">
                  <c:v>0</c:v>
                </c:pt>
                <c:pt idx="20101" formatCode="General">
                  <c:v>0</c:v>
                </c:pt>
                <c:pt idx="20102" formatCode="General">
                  <c:v>0</c:v>
                </c:pt>
                <c:pt idx="20103" formatCode="General">
                  <c:v>0</c:v>
                </c:pt>
                <c:pt idx="20104" formatCode="General">
                  <c:v>0</c:v>
                </c:pt>
                <c:pt idx="20105" formatCode="General">
                  <c:v>0</c:v>
                </c:pt>
                <c:pt idx="20106" formatCode="General">
                  <c:v>0</c:v>
                </c:pt>
                <c:pt idx="20107" formatCode="General">
                  <c:v>6.6666669833163335</c:v>
                </c:pt>
                <c:pt idx="20108" formatCode="General">
                  <c:v>0</c:v>
                </c:pt>
                <c:pt idx="20109" formatCode="General">
                  <c:v>0</c:v>
                </c:pt>
                <c:pt idx="20110" formatCode="General">
                  <c:v>0</c:v>
                </c:pt>
                <c:pt idx="20111" formatCode="General">
                  <c:v>0</c:v>
                </c:pt>
                <c:pt idx="20112" formatCode="General">
                  <c:v>0</c:v>
                </c:pt>
                <c:pt idx="20113" formatCode="General">
                  <c:v>0</c:v>
                </c:pt>
                <c:pt idx="20114" formatCode="General">
                  <c:v>0</c:v>
                </c:pt>
                <c:pt idx="20115" formatCode="General">
                  <c:v>0</c:v>
                </c:pt>
                <c:pt idx="20116" formatCode="General">
                  <c:v>6.6666669833163335</c:v>
                </c:pt>
                <c:pt idx="20117" formatCode="General">
                  <c:v>0</c:v>
                </c:pt>
                <c:pt idx="20118" formatCode="General">
                  <c:v>0</c:v>
                </c:pt>
                <c:pt idx="20119" formatCode="General">
                  <c:v>0</c:v>
                </c:pt>
                <c:pt idx="20120" formatCode="General">
                  <c:v>0</c:v>
                </c:pt>
                <c:pt idx="20121" formatCode="General">
                  <c:v>0</c:v>
                </c:pt>
                <c:pt idx="20122" formatCode="General">
                  <c:v>0</c:v>
                </c:pt>
                <c:pt idx="20123" formatCode="General">
                  <c:v>0</c:v>
                </c:pt>
                <c:pt idx="20124" formatCode="General">
                  <c:v>0</c:v>
                </c:pt>
                <c:pt idx="20125" formatCode="General">
                  <c:v>0</c:v>
                </c:pt>
                <c:pt idx="20126" formatCode="General">
                  <c:v>6.6666669833163335</c:v>
                </c:pt>
                <c:pt idx="20127" formatCode="General">
                  <c:v>0</c:v>
                </c:pt>
                <c:pt idx="20128" formatCode="General">
                  <c:v>0</c:v>
                </c:pt>
                <c:pt idx="20129" formatCode="General">
                  <c:v>0</c:v>
                </c:pt>
                <c:pt idx="20130" formatCode="General">
                  <c:v>0</c:v>
                </c:pt>
                <c:pt idx="20131" formatCode="General">
                  <c:v>0</c:v>
                </c:pt>
                <c:pt idx="20132" formatCode="General">
                  <c:v>0</c:v>
                </c:pt>
                <c:pt idx="20133" formatCode="General">
                  <c:v>6.6666669833163335</c:v>
                </c:pt>
                <c:pt idx="20134" formatCode="General">
                  <c:v>0</c:v>
                </c:pt>
                <c:pt idx="20135" formatCode="General">
                  <c:v>0</c:v>
                </c:pt>
                <c:pt idx="20136" formatCode="General">
                  <c:v>0</c:v>
                </c:pt>
                <c:pt idx="20137" formatCode="General">
                  <c:v>0</c:v>
                </c:pt>
                <c:pt idx="20138" formatCode="General">
                  <c:v>0</c:v>
                </c:pt>
                <c:pt idx="20139" formatCode="General">
                  <c:v>0</c:v>
                </c:pt>
                <c:pt idx="20140" formatCode="General">
                  <c:v>6.6666669833163335</c:v>
                </c:pt>
                <c:pt idx="20141" formatCode="General">
                  <c:v>0</c:v>
                </c:pt>
                <c:pt idx="20142" formatCode="General">
                  <c:v>0</c:v>
                </c:pt>
                <c:pt idx="20143" formatCode="General">
                  <c:v>0</c:v>
                </c:pt>
                <c:pt idx="20144" formatCode="General">
                  <c:v>0</c:v>
                </c:pt>
                <c:pt idx="20145" formatCode="General">
                  <c:v>6.6666669833163335</c:v>
                </c:pt>
                <c:pt idx="20146" formatCode="General">
                  <c:v>0</c:v>
                </c:pt>
                <c:pt idx="20147" formatCode="General">
                  <c:v>0</c:v>
                </c:pt>
                <c:pt idx="20148" formatCode="General">
                  <c:v>0</c:v>
                </c:pt>
                <c:pt idx="20149" formatCode="General">
                  <c:v>0</c:v>
                </c:pt>
                <c:pt idx="20150" formatCode="General">
                  <c:v>0</c:v>
                </c:pt>
                <c:pt idx="20151" formatCode="General">
                  <c:v>6.6666669833163335</c:v>
                </c:pt>
                <c:pt idx="20152" formatCode="General">
                  <c:v>0</c:v>
                </c:pt>
                <c:pt idx="20153" formatCode="General">
                  <c:v>0</c:v>
                </c:pt>
                <c:pt idx="20154" formatCode="General">
                  <c:v>0</c:v>
                </c:pt>
                <c:pt idx="20155" formatCode="General">
                  <c:v>0</c:v>
                </c:pt>
                <c:pt idx="20156" formatCode="General">
                  <c:v>6.6666669833163335</c:v>
                </c:pt>
                <c:pt idx="20157" formatCode="General">
                  <c:v>0</c:v>
                </c:pt>
                <c:pt idx="20158" formatCode="General">
                  <c:v>0</c:v>
                </c:pt>
                <c:pt idx="20159" formatCode="General">
                  <c:v>0</c:v>
                </c:pt>
                <c:pt idx="20160" formatCode="General">
                  <c:v>0</c:v>
                </c:pt>
                <c:pt idx="20161" formatCode="General">
                  <c:v>0</c:v>
                </c:pt>
                <c:pt idx="20162" formatCode="General">
                  <c:v>6.6666669833163335</c:v>
                </c:pt>
                <c:pt idx="20163" formatCode="General">
                  <c:v>0</c:v>
                </c:pt>
                <c:pt idx="20164" formatCode="General">
                  <c:v>0</c:v>
                </c:pt>
                <c:pt idx="20165" formatCode="General">
                  <c:v>0</c:v>
                </c:pt>
                <c:pt idx="20166" formatCode="General">
                  <c:v>0</c:v>
                </c:pt>
                <c:pt idx="20167" formatCode="General">
                  <c:v>0</c:v>
                </c:pt>
                <c:pt idx="20168" formatCode="General">
                  <c:v>0</c:v>
                </c:pt>
                <c:pt idx="20169" formatCode="General">
                  <c:v>0</c:v>
                </c:pt>
                <c:pt idx="20170" formatCode="General">
                  <c:v>6.6666669833163335</c:v>
                </c:pt>
                <c:pt idx="20171" formatCode="General">
                  <c:v>0</c:v>
                </c:pt>
                <c:pt idx="20172" formatCode="General">
                  <c:v>0</c:v>
                </c:pt>
                <c:pt idx="20173" formatCode="General">
                  <c:v>0</c:v>
                </c:pt>
                <c:pt idx="20174" formatCode="General">
                  <c:v>0</c:v>
                </c:pt>
                <c:pt idx="20175" formatCode="General">
                  <c:v>0</c:v>
                </c:pt>
                <c:pt idx="20176" formatCode="General">
                  <c:v>6.6666669833163335</c:v>
                </c:pt>
                <c:pt idx="20177" formatCode="General">
                  <c:v>0</c:v>
                </c:pt>
                <c:pt idx="20178" formatCode="General">
                  <c:v>0</c:v>
                </c:pt>
                <c:pt idx="20179" formatCode="General">
                  <c:v>0</c:v>
                </c:pt>
                <c:pt idx="20180" formatCode="General">
                  <c:v>0</c:v>
                </c:pt>
                <c:pt idx="20181" formatCode="General">
                  <c:v>0</c:v>
                </c:pt>
                <c:pt idx="20182" formatCode="General">
                  <c:v>0</c:v>
                </c:pt>
                <c:pt idx="20183" formatCode="General">
                  <c:v>0</c:v>
                </c:pt>
                <c:pt idx="20184" formatCode="General">
                  <c:v>6.6666669833163335</c:v>
                </c:pt>
                <c:pt idx="20185" formatCode="General">
                  <c:v>0</c:v>
                </c:pt>
                <c:pt idx="20186" formatCode="General">
                  <c:v>0</c:v>
                </c:pt>
                <c:pt idx="20187" formatCode="General">
                  <c:v>0</c:v>
                </c:pt>
                <c:pt idx="20188" formatCode="General">
                  <c:v>0</c:v>
                </c:pt>
                <c:pt idx="20189" formatCode="General">
                  <c:v>0</c:v>
                </c:pt>
                <c:pt idx="20190" formatCode="General">
                  <c:v>0</c:v>
                </c:pt>
                <c:pt idx="20191" formatCode="General">
                  <c:v>0</c:v>
                </c:pt>
                <c:pt idx="20192" formatCode="General">
                  <c:v>6.6666669833163335</c:v>
                </c:pt>
                <c:pt idx="20193" formatCode="General">
                  <c:v>0</c:v>
                </c:pt>
                <c:pt idx="20194" formatCode="General">
                  <c:v>0</c:v>
                </c:pt>
                <c:pt idx="20195" formatCode="General">
                  <c:v>0</c:v>
                </c:pt>
                <c:pt idx="20196" formatCode="General">
                  <c:v>0</c:v>
                </c:pt>
                <c:pt idx="20197" formatCode="General">
                  <c:v>0</c:v>
                </c:pt>
                <c:pt idx="20198" formatCode="General">
                  <c:v>0</c:v>
                </c:pt>
                <c:pt idx="20199" formatCode="General">
                  <c:v>0</c:v>
                </c:pt>
                <c:pt idx="20200" formatCode="General">
                  <c:v>6.6666669833163335</c:v>
                </c:pt>
                <c:pt idx="20201" formatCode="General">
                  <c:v>0</c:v>
                </c:pt>
                <c:pt idx="20202" formatCode="General">
                  <c:v>0</c:v>
                </c:pt>
                <c:pt idx="20203" formatCode="General">
                  <c:v>0</c:v>
                </c:pt>
                <c:pt idx="20204" formatCode="General">
                  <c:v>0</c:v>
                </c:pt>
                <c:pt idx="20205" formatCode="General">
                  <c:v>0</c:v>
                </c:pt>
                <c:pt idx="20206" formatCode="General">
                  <c:v>0</c:v>
                </c:pt>
                <c:pt idx="20207" formatCode="General">
                  <c:v>6.6666669833163335</c:v>
                </c:pt>
                <c:pt idx="20208" formatCode="General">
                  <c:v>0</c:v>
                </c:pt>
                <c:pt idx="20209" formatCode="General">
                  <c:v>0</c:v>
                </c:pt>
                <c:pt idx="20210" formatCode="General">
                  <c:v>0</c:v>
                </c:pt>
                <c:pt idx="20211" formatCode="General">
                  <c:v>0</c:v>
                </c:pt>
                <c:pt idx="20212" formatCode="General">
                  <c:v>0</c:v>
                </c:pt>
                <c:pt idx="20213" formatCode="General">
                  <c:v>0</c:v>
                </c:pt>
                <c:pt idx="20214" formatCode="General">
                  <c:v>0</c:v>
                </c:pt>
                <c:pt idx="20215" formatCode="General">
                  <c:v>0</c:v>
                </c:pt>
                <c:pt idx="20216" formatCode="General">
                  <c:v>0</c:v>
                </c:pt>
                <c:pt idx="20217" formatCode="General">
                  <c:v>0</c:v>
                </c:pt>
                <c:pt idx="20218" formatCode="General">
                  <c:v>6.6666669833163335</c:v>
                </c:pt>
                <c:pt idx="20219" formatCode="General">
                  <c:v>0</c:v>
                </c:pt>
                <c:pt idx="20220" formatCode="General">
                  <c:v>0</c:v>
                </c:pt>
                <c:pt idx="20221" formatCode="General">
                  <c:v>0</c:v>
                </c:pt>
                <c:pt idx="20222" formatCode="General">
                  <c:v>0</c:v>
                </c:pt>
                <c:pt idx="20223" formatCode="General">
                  <c:v>0</c:v>
                </c:pt>
                <c:pt idx="20224" formatCode="General">
                  <c:v>0</c:v>
                </c:pt>
                <c:pt idx="20225" formatCode="General">
                  <c:v>0</c:v>
                </c:pt>
                <c:pt idx="20226" formatCode="General">
                  <c:v>0</c:v>
                </c:pt>
                <c:pt idx="20227" formatCode="General">
                  <c:v>6.6666669833163335</c:v>
                </c:pt>
                <c:pt idx="20228" formatCode="General">
                  <c:v>0</c:v>
                </c:pt>
                <c:pt idx="20229" formatCode="General">
                  <c:v>0</c:v>
                </c:pt>
                <c:pt idx="20230" formatCode="General">
                  <c:v>0</c:v>
                </c:pt>
                <c:pt idx="20231" formatCode="General">
                  <c:v>0</c:v>
                </c:pt>
                <c:pt idx="20232" formatCode="General">
                  <c:v>0</c:v>
                </c:pt>
                <c:pt idx="20233" formatCode="General">
                  <c:v>0</c:v>
                </c:pt>
                <c:pt idx="20234" formatCode="General">
                  <c:v>6.6666669833163335</c:v>
                </c:pt>
                <c:pt idx="20235" formatCode="General">
                  <c:v>0</c:v>
                </c:pt>
                <c:pt idx="20236" formatCode="General">
                  <c:v>0</c:v>
                </c:pt>
                <c:pt idx="20237" formatCode="General">
                  <c:v>0</c:v>
                </c:pt>
                <c:pt idx="20238" formatCode="General">
                  <c:v>0</c:v>
                </c:pt>
                <c:pt idx="20239" formatCode="General">
                  <c:v>0</c:v>
                </c:pt>
                <c:pt idx="20240" formatCode="General">
                  <c:v>0</c:v>
                </c:pt>
                <c:pt idx="20241" formatCode="General">
                  <c:v>0</c:v>
                </c:pt>
                <c:pt idx="20242" formatCode="General">
                  <c:v>0</c:v>
                </c:pt>
                <c:pt idx="20243" formatCode="General">
                  <c:v>6.6666669833163335</c:v>
                </c:pt>
                <c:pt idx="20244" formatCode="General">
                  <c:v>0</c:v>
                </c:pt>
                <c:pt idx="20245" formatCode="General">
                  <c:v>0</c:v>
                </c:pt>
                <c:pt idx="20246" formatCode="General">
                  <c:v>0</c:v>
                </c:pt>
                <c:pt idx="20247" formatCode="General">
                  <c:v>0</c:v>
                </c:pt>
                <c:pt idx="20248" formatCode="General">
                  <c:v>0</c:v>
                </c:pt>
                <c:pt idx="20249" formatCode="General">
                  <c:v>0</c:v>
                </c:pt>
                <c:pt idx="20250" formatCode="General">
                  <c:v>0</c:v>
                </c:pt>
                <c:pt idx="20251" formatCode="General">
                  <c:v>0</c:v>
                </c:pt>
                <c:pt idx="20252" formatCode="General">
                  <c:v>0</c:v>
                </c:pt>
                <c:pt idx="20253" formatCode="General">
                  <c:v>6.6666669833163335</c:v>
                </c:pt>
                <c:pt idx="20254" formatCode="General">
                  <c:v>0</c:v>
                </c:pt>
                <c:pt idx="20255" formatCode="General">
                  <c:v>0</c:v>
                </c:pt>
                <c:pt idx="20256" formatCode="General">
                  <c:v>0</c:v>
                </c:pt>
                <c:pt idx="20257" formatCode="General">
                  <c:v>0</c:v>
                </c:pt>
                <c:pt idx="20258" formatCode="General">
                  <c:v>0</c:v>
                </c:pt>
                <c:pt idx="20259" formatCode="General">
                  <c:v>0</c:v>
                </c:pt>
                <c:pt idx="20260" formatCode="General">
                  <c:v>0</c:v>
                </c:pt>
                <c:pt idx="20261" formatCode="General">
                  <c:v>6.6666669833163335</c:v>
                </c:pt>
                <c:pt idx="20262" formatCode="General">
                  <c:v>0</c:v>
                </c:pt>
                <c:pt idx="20263" formatCode="General">
                  <c:v>0</c:v>
                </c:pt>
                <c:pt idx="20264" formatCode="General">
                  <c:v>0</c:v>
                </c:pt>
                <c:pt idx="20265" formatCode="General">
                  <c:v>0</c:v>
                </c:pt>
                <c:pt idx="20266" formatCode="General">
                  <c:v>0</c:v>
                </c:pt>
                <c:pt idx="20267" formatCode="General">
                  <c:v>0</c:v>
                </c:pt>
                <c:pt idx="20268" formatCode="General">
                  <c:v>0</c:v>
                </c:pt>
                <c:pt idx="20269" formatCode="General">
                  <c:v>0</c:v>
                </c:pt>
                <c:pt idx="20270" formatCode="General">
                  <c:v>0</c:v>
                </c:pt>
                <c:pt idx="20271" formatCode="General">
                  <c:v>0</c:v>
                </c:pt>
                <c:pt idx="20272" formatCode="General">
                  <c:v>0</c:v>
                </c:pt>
                <c:pt idx="20273" formatCode="General">
                  <c:v>0</c:v>
                </c:pt>
                <c:pt idx="20274" formatCode="General">
                  <c:v>6.6666669833163335</c:v>
                </c:pt>
                <c:pt idx="20275" formatCode="General">
                  <c:v>0</c:v>
                </c:pt>
                <c:pt idx="20276" formatCode="General">
                  <c:v>0</c:v>
                </c:pt>
                <c:pt idx="20277" formatCode="General">
                  <c:v>0</c:v>
                </c:pt>
                <c:pt idx="20278" formatCode="General">
                  <c:v>0</c:v>
                </c:pt>
                <c:pt idx="20279" formatCode="General">
                  <c:v>0</c:v>
                </c:pt>
                <c:pt idx="20280" formatCode="General">
                  <c:v>0</c:v>
                </c:pt>
                <c:pt idx="20281" formatCode="General">
                  <c:v>0</c:v>
                </c:pt>
                <c:pt idx="20282" formatCode="General">
                  <c:v>0</c:v>
                </c:pt>
                <c:pt idx="20283" formatCode="General">
                  <c:v>0</c:v>
                </c:pt>
                <c:pt idx="20284" formatCode="General">
                  <c:v>0</c:v>
                </c:pt>
                <c:pt idx="20285" formatCode="General">
                  <c:v>0</c:v>
                </c:pt>
                <c:pt idx="20286" formatCode="General">
                  <c:v>0</c:v>
                </c:pt>
                <c:pt idx="20287" formatCode="General">
                  <c:v>6.6666669833163335</c:v>
                </c:pt>
                <c:pt idx="20288" formatCode="General">
                  <c:v>0</c:v>
                </c:pt>
                <c:pt idx="20289" formatCode="General">
                  <c:v>0</c:v>
                </c:pt>
                <c:pt idx="20290" formatCode="General">
                  <c:v>0</c:v>
                </c:pt>
                <c:pt idx="20291" formatCode="General">
                  <c:v>0</c:v>
                </c:pt>
                <c:pt idx="20292" formatCode="General">
                  <c:v>0</c:v>
                </c:pt>
                <c:pt idx="20293" formatCode="General">
                  <c:v>0</c:v>
                </c:pt>
                <c:pt idx="20294" formatCode="General">
                  <c:v>0</c:v>
                </c:pt>
                <c:pt idx="20295" formatCode="General">
                  <c:v>0</c:v>
                </c:pt>
                <c:pt idx="20296" formatCode="General">
                  <c:v>0</c:v>
                </c:pt>
                <c:pt idx="20297" formatCode="General">
                  <c:v>0</c:v>
                </c:pt>
                <c:pt idx="20298" formatCode="General">
                  <c:v>6.6666669833163335</c:v>
                </c:pt>
                <c:pt idx="20299" formatCode="General">
                  <c:v>0</c:v>
                </c:pt>
                <c:pt idx="20300" formatCode="General">
                  <c:v>0</c:v>
                </c:pt>
                <c:pt idx="20301" formatCode="General">
                  <c:v>0</c:v>
                </c:pt>
                <c:pt idx="20302" formatCode="General">
                  <c:v>0</c:v>
                </c:pt>
                <c:pt idx="20303" formatCode="General">
                  <c:v>0</c:v>
                </c:pt>
                <c:pt idx="20304" formatCode="General">
                  <c:v>0</c:v>
                </c:pt>
                <c:pt idx="20305" formatCode="General">
                  <c:v>0</c:v>
                </c:pt>
                <c:pt idx="20306" formatCode="General">
                  <c:v>0</c:v>
                </c:pt>
                <c:pt idx="20307" formatCode="General">
                  <c:v>0</c:v>
                </c:pt>
                <c:pt idx="20308" formatCode="General">
                  <c:v>0</c:v>
                </c:pt>
                <c:pt idx="20309" formatCode="General">
                  <c:v>6.6666669833163335</c:v>
                </c:pt>
                <c:pt idx="20310" formatCode="General">
                  <c:v>0</c:v>
                </c:pt>
                <c:pt idx="20311" formatCode="General">
                  <c:v>0</c:v>
                </c:pt>
                <c:pt idx="20312" formatCode="General">
                  <c:v>0</c:v>
                </c:pt>
                <c:pt idx="20313" formatCode="General">
                  <c:v>0</c:v>
                </c:pt>
                <c:pt idx="20314" formatCode="General">
                  <c:v>0</c:v>
                </c:pt>
                <c:pt idx="20315" formatCode="General">
                  <c:v>0</c:v>
                </c:pt>
                <c:pt idx="20316" formatCode="General">
                  <c:v>0</c:v>
                </c:pt>
                <c:pt idx="20317" formatCode="General">
                  <c:v>0</c:v>
                </c:pt>
                <c:pt idx="20318" formatCode="General">
                  <c:v>6.6666669833163335</c:v>
                </c:pt>
                <c:pt idx="20319" formatCode="General">
                  <c:v>0</c:v>
                </c:pt>
                <c:pt idx="20320" formatCode="General">
                  <c:v>0</c:v>
                </c:pt>
                <c:pt idx="20321" formatCode="General">
                  <c:v>0</c:v>
                </c:pt>
                <c:pt idx="20322" formatCode="General">
                  <c:v>0</c:v>
                </c:pt>
                <c:pt idx="20323" formatCode="General">
                  <c:v>0</c:v>
                </c:pt>
                <c:pt idx="20324" formatCode="General">
                  <c:v>0</c:v>
                </c:pt>
                <c:pt idx="20325" formatCode="General">
                  <c:v>0</c:v>
                </c:pt>
                <c:pt idx="20326" formatCode="General">
                  <c:v>0</c:v>
                </c:pt>
                <c:pt idx="20327" formatCode="General">
                  <c:v>0</c:v>
                </c:pt>
                <c:pt idx="20328" formatCode="General">
                  <c:v>0</c:v>
                </c:pt>
                <c:pt idx="20329" formatCode="General">
                  <c:v>6.6666669833163335</c:v>
                </c:pt>
                <c:pt idx="20330" formatCode="General">
                  <c:v>0</c:v>
                </c:pt>
                <c:pt idx="20331" formatCode="General">
                  <c:v>0</c:v>
                </c:pt>
                <c:pt idx="20332" formatCode="General">
                  <c:v>0</c:v>
                </c:pt>
                <c:pt idx="20333" formatCode="General">
                  <c:v>0</c:v>
                </c:pt>
                <c:pt idx="20334" formatCode="General">
                  <c:v>0</c:v>
                </c:pt>
                <c:pt idx="20335" formatCode="General">
                  <c:v>0</c:v>
                </c:pt>
                <c:pt idx="20336" formatCode="General">
                  <c:v>0</c:v>
                </c:pt>
                <c:pt idx="20337" formatCode="General">
                  <c:v>0</c:v>
                </c:pt>
                <c:pt idx="20338" formatCode="General">
                  <c:v>0</c:v>
                </c:pt>
                <c:pt idx="20339" formatCode="General">
                  <c:v>0</c:v>
                </c:pt>
                <c:pt idx="20340" formatCode="General">
                  <c:v>6.6666669833163335</c:v>
                </c:pt>
                <c:pt idx="20341" formatCode="General">
                  <c:v>0</c:v>
                </c:pt>
                <c:pt idx="20342" formatCode="General">
                  <c:v>0</c:v>
                </c:pt>
                <c:pt idx="20343" formatCode="General">
                  <c:v>0</c:v>
                </c:pt>
                <c:pt idx="20344" formatCode="General">
                  <c:v>0</c:v>
                </c:pt>
                <c:pt idx="20345" formatCode="General">
                  <c:v>0</c:v>
                </c:pt>
                <c:pt idx="20346" formatCode="General">
                  <c:v>0</c:v>
                </c:pt>
                <c:pt idx="20347" formatCode="General">
                  <c:v>0</c:v>
                </c:pt>
                <c:pt idx="20348" formatCode="General">
                  <c:v>0</c:v>
                </c:pt>
                <c:pt idx="20349" formatCode="General">
                  <c:v>0</c:v>
                </c:pt>
                <c:pt idx="20350" formatCode="General">
                  <c:v>0</c:v>
                </c:pt>
                <c:pt idx="20351" formatCode="General">
                  <c:v>0</c:v>
                </c:pt>
                <c:pt idx="20352" formatCode="General">
                  <c:v>0</c:v>
                </c:pt>
                <c:pt idx="20353" formatCode="General">
                  <c:v>6.6666669833163335</c:v>
                </c:pt>
                <c:pt idx="20354" formatCode="General">
                  <c:v>0</c:v>
                </c:pt>
                <c:pt idx="20355" formatCode="General">
                  <c:v>0</c:v>
                </c:pt>
                <c:pt idx="20356" formatCode="General">
                  <c:v>0</c:v>
                </c:pt>
                <c:pt idx="20357" formatCode="General">
                  <c:v>0</c:v>
                </c:pt>
                <c:pt idx="20358" formatCode="General">
                  <c:v>0</c:v>
                </c:pt>
                <c:pt idx="20359" formatCode="General">
                  <c:v>0</c:v>
                </c:pt>
                <c:pt idx="20360" formatCode="General">
                  <c:v>0</c:v>
                </c:pt>
                <c:pt idx="20361" formatCode="General">
                  <c:v>0</c:v>
                </c:pt>
                <c:pt idx="20362" formatCode="General">
                  <c:v>0</c:v>
                </c:pt>
                <c:pt idx="20363" formatCode="General">
                  <c:v>0</c:v>
                </c:pt>
                <c:pt idx="20364" formatCode="General">
                  <c:v>0</c:v>
                </c:pt>
                <c:pt idx="20365" formatCode="General">
                  <c:v>0</c:v>
                </c:pt>
                <c:pt idx="20366" formatCode="General">
                  <c:v>0</c:v>
                </c:pt>
                <c:pt idx="20367" formatCode="General">
                  <c:v>6.6666669833163335</c:v>
                </c:pt>
                <c:pt idx="20368" formatCode="General">
                  <c:v>0</c:v>
                </c:pt>
                <c:pt idx="20369" formatCode="General">
                  <c:v>0</c:v>
                </c:pt>
                <c:pt idx="20370" formatCode="General">
                  <c:v>0</c:v>
                </c:pt>
                <c:pt idx="20371" formatCode="General">
                  <c:v>0</c:v>
                </c:pt>
                <c:pt idx="20372" formatCode="General">
                  <c:v>0</c:v>
                </c:pt>
                <c:pt idx="20373" formatCode="General">
                  <c:v>0</c:v>
                </c:pt>
                <c:pt idx="20374" formatCode="General">
                  <c:v>0</c:v>
                </c:pt>
                <c:pt idx="20375" formatCode="General">
                  <c:v>0</c:v>
                </c:pt>
                <c:pt idx="20376" formatCode="General">
                  <c:v>0</c:v>
                </c:pt>
                <c:pt idx="20377" formatCode="General">
                  <c:v>0</c:v>
                </c:pt>
                <c:pt idx="20378" formatCode="General">
                  <c:v>0</c:v>
                </c:pt>
                <c:pt idx="20379" formatCode="General">
                  <c:v>0</c:v>
                </c:pt>
                <c:pt idx="20380" formatCode="General">
                  <c:v>6.6666669833163335</c:v>
                </c:pt>
                <c:pt idx="20381" formatCode="General">
                  <c:v>0</c:v>
                </c:pt>
                <c:pt idx="20382" formatCode="General">
                  <c:v>0</c:v>
                </c:pt>
                <c:pt idx="20383" formatCode="General">
                  <c:v>0</c:v>
                </c:pt>
                <c:pt idx="20384" formatCode="General">
                  <c:v>0</c:v>
                </c:pt>
                <c:pt idx="20385" formatCode="General">
                  <c:v>0</c:v>
                </c:pt>
                <c:pt idx="20386" formatCode="General">
                  <c:v>0</c:v>
                </c:pt>
                <c:pt idx="20387" formatCode="General">
                  <c:v>0</c:v>
                </c:pt>
                <c:pt idx="20388" formatCode="General">
                  <c:v>0</c:v>
                </c:pt>
                <c:pt idx="20389" formatCode="General">
                  <c:v>0</c:v>
                </c:pt>
                <c:pt idx="20390" formatCode="General">
                  <c:v>0</c:v>
                </c:pt>
                <c:pt idx="20391" formatCode="General">
                  <c:v>0</c:v>
                </c:pt>
                <c:pt idx="20392" formatCode="General">
                  <c:v>0</c:v>
                </c:pt>
                <c:pt idx="20393" formatCode="General">
                  <c:v>6.6666669833163335</c:v>
                </c:pt>
                <c:pt idx="20394" formatCode="General">
                  <c:v>0</c:v>
                </c:pt>
                <c:pt idx="20395" formatCode="General">
                  <c:v>0</c:v>
                </c:pt>
                <c:pt idx="20396" formatCode="General">
                  <c:v>0</c:v>
                </c:pt>
                <c:pt idx="20397" formatCode="General">
                  <c:v>0</c:v>
                </c:pt>
                <c:pt idx="20398" formatCode="General">
                  <c:v>0</c:v>
                </c:pt>
                <c:pt idx="20399" formatCode="General">
                  <c:v>0</c:v>
                </c:pt>
                <c:pt idx="20400" formatCode="General">
                  <c:v>0</c:v>
                </c:pt>
                <c:pt idx="20401" formatCode="General">
                  <c:v>0</c:v>
                </c:pt>
                <c:pt idx="20402" formatCode="General">
                  <c:v>0</c:v>
                </c:pt>
                <c:pt idx="20403" formatCode="General">
                  <c:v>0</c:v>
                </c:pt>
                <c:pt idx="20404" formatCode="General">
                  <c:v>0</c:v>
                </c:pt>
                <c:pt idx="20405" formatCode="General">
                  <c:v>6.6666669833163335</c:v>
                </c:pt>
                <c:pt idx="20406" formatCode="General">
                  <c:v>0</c:v>
                </c:pt>
                <c:pt idx="20407" formatCode="General">
                  <c:v>0</c:v>
                </c:pt>
                <c:pt idx="20408" formatCode="General">
                  <c:v>0</c:v>
                </c:pt>
                <c:pt idx="20409" formatCode="General">
                  <c:v>0</c:v>
                </c:pt>
                <c:pt idx="20410" formatCode="General">
                  <c:v>0</c:v>
                </c:pt>
                <c:pt idx="20411" formatCode="General">
                  <c:v>0</c:v>
                </c:pt>
                <c:pt idx="20412" formatCode="General">
                  <c:v>0</c:v>
                </c:pt>
                <c:pt idx="20413" formatCode="General">
                  <c:v>0</c:v>
                </c:pt>
                <c:pt idx="20414" formatCode="General">
                  <c:v>0</c:v>
                </c:pt>
                <c:pt idx="20415" formatCode="General">
                  <c:v>0</c:v>
                </c:pt>
                <c:pt idx="20416" formatCode="General">
                  <c:v>0</c:v>
                </c:pt>
                <c:pt idx="20417" formatCode="General">
                  <c:v>0</c:v>
                </c:pt>
                <c:pt idx="20418" formatCode="General">
                  <c:v>6.6666669833163335</c:v>
                </c:pt>
                <c:pt idx="20419" formatCode="General">
                  <c:v>0</c:v>
                </c:pt>
                <c:pt idx="20420" formatCode="General">
                  <c:v>0</c:v>
                </c:pt>
                <c:pt idx="20421" formatCode="General">
                  <c:v>0</c:v>
                </c:pt>
                <c:pt idx="20422" formatCode="General">
                  <c:v>0</c:v>
                </c:pt>
                <c:pt idx="20423" formatCode="General">
                  <c:v>0</c:v>
                </c:pt>
                <c:pt idx="20424" formatCode="General">
                  <c:v>0</c:v>
                </c:pt>
                <c:pt idx="20425" formatCode="General">
                  <c:v>0</c:v>
                </c:pt>
                <c:pt idx="20426" formatCode="General">
                  <c:v>0</c:v>
                </c:pt>
                <c:pt idx="20427" formatCode="General">
                  <c:v>0</c:v>
                </c:pt>
                <c:pt idx="20428" formatCode="General">
                  <c:v>0</c:v>
                </c:pt>
                <c:pt idx="20429" formatCode="General">
                  <c:v>0</c:v>
                </c:pt>
                <c:pt idx="20430" formatCode="General">
                  <c:v>0</c:v>
                </c:pt>
                <c:pt idx="20431" formatCode="General">
                  <c:v>6.6666669833163335</c:v>
                </c:pt>
                <c:pt idx="20432" formatCode="General">
                  <c:v>0</c:v>
                </c:pt>
                <c:pt idx="20433" formatCode="General">
                  <c:v>0</c:v>
                </c:pt>
                <c:pt idx="20434" formatCode="General">
                  <c:v>0</c:v>
                </c:pt>
                <c:pt idx="20435" formatCode="General">
                  <c:v>0</c:v>
                </c:pt>
                <c:pt idx="20436" formatCode="General">
                  <c:v>0</c:v>
                </c:pt>
                <c:pt idx="20437" formatCode="General">
                  <c:v>0</c:v>
                </c:pt>
                <c:pt idx="20438" formatCode="General">
                  <c:v>0</c:v>
                </c:pt>
                <c:pt idx="20439" formatCode="General">
                  <c:v>0</c:v>
                </c:pt>
                <c:pt idx="20440" formatCode="General">
                  <c:v>0</c:v>
                </c:pt>
                <c:pt idx="20441" formatCode="General">
                  <c:v>0</c:v>
                </c:pt>
                <c:pt idx="20442" formatCode="General">
                  <c:v>0</c:v>
                </c:pt>
                <c:pt idx="20443" formatCode="General">
                  <c:v>6.6666669833163335</c:v>
                </c:pt>
                <c:pt idx="20444" formatCode="General">
                  <c:v>0</c:v>
                </c:pt>
                <c:pt idx="20445" formatCode="General">
                  <c:v>0</c:v>
                </c:pt>
                <c:pt idx="20446" formatCode="General">
                  <c:v>0</c:v>
                </c:pt>
                <c:pt idx="20447" formatCode="General">
                  <c:v>0</c:v>
                </c:pt>
                <c:pt idx="20448" formatCode="General">
                  <c:v>0</c:v>
                </c:pt>
                <c:pt idx="20449" formatCode="General">
                  <c:v>0</c:v>
                </c:pt>
                <c:pt idx="20450" formatCode="General">
                  <c:v>0</c:v>
                </c:pt>
                <c:pt idx="20451" formatCode="General">
                  <c:v>0</c:v>
                </c:pt>
                <c:pt idx="20452" formatCode="General">
                  <c:v>0</c:v>
                </c:pt>
                <c:pt idx="20453" formatCode="General">
                  <c:v>0</c:v>
                </c:pt>
                <c:pt idx="20454" formatCode="General">
                  <c:v>0</c:v>
                </c:pt>
                <c:pt idx="20455" formatCode="General">
                  <c:v>6.6666669833163335</c:v>
                </c:pt>
                <c:pt idx="20456" formatCode="General">
                  <c:v>0</c:v>
                </c:pt>
                <c:pt idx="20457" formatCode="General">
                  <c:v>0</c:v>
                </c:pt>
                <c:pt idx="20458" formatCode="General">
                  <c:v>0</c:v>
                </c:pt>
                <c:pt idx="20459" formatCode="General">
                  <c:v>0</c:v>
                </c:pt>
                <c:pt idx="20460" formatCode="General">
                  <c:v>0</c:v>
                </c:pt>
                <c:pt idx="20461" formatCode="General">
                  <c:v>0</c:v>
                </c:pt>
                <c:pt idx="20462" formatCode="General">
                  <c:v>0</c:v>
                </c:pt>
                <c:pt idx="20463" formatCode="General">
                  <c:v>0</c:v>
                </c:pt>
                <c:pt idx="20464" formatCode="General">
                  <c:v>0</c:v>
                </c:pt>
                <c:pt idx="20465" formatCode="General">
                  <c:v>6.6666669833163335</c:v>
                </c:pt>
                <c:pt idx="20466" formatCode="General">
                  <c:v>0</c:v>
                </c:pt>
                <c:pt idx="20467" formatCode="General">
                  <c:v>0</c:v>
                </c:pt>
                <c:pt idx="20468" formatCode="General">
                  <c:v>0</c:v>
                </c:pt>
                <c:pt idx="20469" formatCode="General">
                  <c:v>0</c:v>
                </c:pt>
                <c:pt idx="20470" formatCode="General">
                  <c:v>0</c:v>
                </c:pt>
                <c:pt idx="20471" formatCode="General">
                  <c:v>0</c:v>
                </c:pt>
                <c:pt idx="20472" formatCode="General">
                  <c:v>0</c:v>
                </c:pt>
                <c:pt idx="20473" formatCode="General">
                  <c:v>0</c:v>
                </c:pt>
                <c:pt idx="20474" formatCode="General">
                  <c:v>6.6666669833163335</c:v>
                </c:pt>
                <c:pt idx="20475" formatCode="General">
                  <c:v>0</c:v>
                </c:pt>
                <c:pt idx="20476" formatCode="General">
                  <c:v>0</c:v>
                </c:pt>
                <c:pt idx="20477" formatCode="General">
                  <c:v>0</c:v>
                </c:pt>
                <c:pt idx="20478" formatCode="General">
                  <c:v>0</c:v>
                </c:pt>
                <c:pt idx="20479" formatCode="General">
                  <c:v>0</c:v>
                </c:pt>
                <c:pt idx="20480" formatCode="General">
                  <c:v>0</c:v>
                </c:pt>
                <c:pt idx="20481" formatCode="General">
                  <c:v>0</c:v>
                </c:pt>
                <c:pt idx="20482" formatCode="General">
                  <c:v>0</c:v>
                </c:pt>
                <c:pt idx="20483" formatCode="General">
                  <c:v>0</c:v>
                </c:pt>
                <c:pt idx="20484" formatCode="General">
                  <c:v>6.6666669833163335</c:v>
                </c:pt>
                <c:pt idx="20485" formatCode="General">
                  <c:v>0</c:v>
                </c:pt>
                <c:pt idx="20486" formatCode="General">
                  <c:v>0</c:v>
                </c:pt>
                <c:pt idx="20487" formatCode="General">
                  <c:v>0</c:v>
                </c:pt>
                <c:pt idx="20488" formatCode="General">
                  <c:v>0</c:v>
                </c:pt>
                <c:pt idx="20489" formatCode="General">
                  <c:v>0</c:v>
                </c:pt>
                <c:pt idx="20490" formatCode="General">
                  <c:v>0</c:v>
                </c:pt>
                <c:pt idx="20491" formatCode="General">
                  <c:v>6.6666669833163335</c:v>
                </c:pt>
                <c:pt idx="20492" formatCode="General">
                  <c:v>0</c:v>
                </c:pt>
                <c:pt idx="20493" formatCode="General">
                  <c:v>0</c:v>
                </c:pt>
                <c:pt idx="20494" formatCode="General">
                  <c:v>0</c:v>
                </c:pt>
                <c:pt idx="20495" formatCode="General">
                  <c:v>0</c:v>
                </c:pt>
                <c:pt idx="20496" formatCode="General">
                  <c:v>6.6666669833163335</c:v>
                </c:pt>
                <c:pt idx="20497" formatCode="General">
                  <c:v>0</c:v>
                </c:pt>
                <c:pt idx="20498" formatCode="General">
                  <c:v>0</c:v>
                </c:pt>
                <c:pt idx="20499" formatCode="General">
                  <c:v>0</c:v>
                </c:pt>
                <c:pt idx="20500" formatCode="General">
                  <c:v>0</c:v>
                </c:pt>
                <c:pt idx="20501" formatCode="General">
                  <c:v>0</c:v>
                </c:pt>
                <c:pt idx="20502" formatCode="General">
                  <c:v>6.6666669833163335</c:v>
                </c:pt>
                <c:pt idx="20503" formatCode="General">
                  <c:v>0</c:v>
                </c:pt>
                <c:pt idx="20504" formatCode="General">
                  <c:v>0</c:v>
                </c:pt>
                <c:pt idx="20505" formatCode="General">
                  <c:v>0</c:v>
                </c:pt>
                <c:pt idx="20506" formatCode="General">
                  <c:v>0</c:v>
                </c:pt>
                <c:pt idx="20507" formatCode="General">
                  <c:v>0</c:v>
                </c:pt>
                <c:pt idx="20508" formatCode="General">
                  <c:v>0</c:v>
                </c:pt>
                <c:pt idx="20509" formatCode="General">
                  <c:v>6.6666669833163335</c:v>
                </c:pt>
                <c:pt idx="20510" formatCode="General">
                  <c:v>0</c:v>
                </c:pt>
                <c:pt idx="20511" formatCode="General">
                  <c:v>0</c:v>
                </c:pt>
                <c:pt idx="20512" formatCode="General">
                  <c:v>0</c:v>
                </c:pt>
                <c:pt idx="20513" formatCode="General">
                  <c:v>0</c:v>
                </c:pt>
                <c:pt idx="20514" formatCode="General">
                  <c:v>0</c:v>
                </c:pt>
                <c:pt idx="20515" formatCode="General">
                  <c:v>0</c:v>
                </c:pt>
                <c:pt idx="20516" formatCode="General">
                  <c:v>6.6666669833163335</c:v>
                </c:pt>
                <c:pt idx="20517" formatCode="General">
                  <c:v>0</c:v>
                </c:pt>
                <c:pt idx="20518" formatCode="General">
                  <c:v>0</c:v>
                </c:pt>
                <c:pt idx="20519" formatCode="General">
                  <c:v>0</c:v>
                </c:pt>
                <c:pt idx="20520" formatCode="General">
                  <c:v>0</c:v>
                </c:pt>
                <c:pt idx="20521" formatCode="General">
                  <c:v>0</c:v>
                </c:pt>
                <c:pt idx="20522" formatCode="General">
                  <c:v>6.6666669833163335</c:v>
                </c:pt>
                <c:pt idx="20523" formatCode="General">
                  <c:v>0</c:v>
                </c:pt>
                <c:pt idx="20524" formatCode="General">
                  <c:v>0</c:v>
                </c:pt>
                <c:pt idx="20525" formatCode="General">
                  <c:v>0</c:v>
                </c:pt>
                <c:pt idx="20526" formatCode="General">
                  <c:v>6.6666669833163335</c:v>
                </c:pt>
                <c:pt idx="20527" formatCode="General">
                  <c:v>0</c:v>
                </c:pt>
                <c:pt idx="20528" formatCode="General">
                  <c:v>0</c:v>
                </c:pt>
                <c:pt idx="20529" formatCode="General">
                  <c:v>0</c:v>
                </c:pt>
                <c:pt idx="20530" formatCode="General">
                  <c:v>0</c:v>
                </c:pt>
                <c:pt idx="20531" formatCode="General">
                  <c:v>6.6666669833163335</c:v>
                </c:pt>
                <c:pt idx="20532" formatCode="General">
                  <c:v>0</c:v>
                </c:pt>
                <c:pt idx="20533" formatCode="General">
                  <c:v>0</c:v>
                </c:pt>
                <c:pt idx="20534" formatCode="General">
                  <c:v>0</c:v>
                </c:pt>
                <c:pt idx="20535" formatCode="General">
                  <c:v>0</c:v>
                </c:pt>
                <c:pt idx="20536" formatCode="General">
                  <c:v>0</c:v>
                </c:pt>
                <c:pt idx="20537" formatCode="General">
                  <c:v>6.6666669833163335</c:v>
                </c:pt>
                <c:pt idx="20538" formatCode="General">
                  <c:v>0</c:v>
                </c:pt>
                <c:pt idx="20539" formatCode="General">
                  <c:v>0</c:v>
                </c:pt>
                <c:pt idx="20540" formatCode="General">
                  <c:v>0</c:v>
                </c:pt>
                <c:pt idx="20541" formatCode="General">
                  <c:v>6.6666669833163335</c:v>
                </c:pt>
                <c:pt idx="20542" formatCode="General">
                  <c:v>0</c:v>
                </c:pt>
                <c:pt idx="20543" formatCode="General">
                  <c:v>0</c:v>
                </c:pt>
                <c:pt idx="20544" formatCode="General">
                  <c:v>0</c:v>
                </c:pt>
                <c:pt idx="20545" formatCode="General">
                  <c:v>0</c:v>
                </c:pt>
                <c:pt idx="20546" formatCode="General">
                  <c:v>6.6666669833163335</c:v>
                </c:pt>
                <c:pt idx="20547" formatCode="General">
                  <c:v>0</c:v>
                </c:pt>
                <c:pt idx="20548" formatCode="General">
                  <c:v>0</c:v>
                </c:pt>
                <c:pt idx="20549" formatCode="General">
                  <c:v>0</c:v>
                </c:pt>
                <c:pt idx="20550" formatCode="General">
                  <c:v>6.6666669833163335</c:v>
                </c:pt>
                <c:pt idx="20551" formatCode="General">
                  <c:v>0</c:v>
                </c:pt>
                <c:pt idx="20552" formatCode="General">
                  <c:v>0</c:v>
                </c:pt>
                <c:pt idx="20553" formatCode="General">
                  <c:v>0</c:v>
                </c:pt>
                <c:pt idx="20554" formatCode="General">
                  <c:v>0</c:v>
                </c:pt>
                <c:pt idx="20555" formatCode="General">
                  <c:v>6.6666669833163335</c:v>
                </c:pt>
                <c:pt idx="20556" formatCode="General">
                  <c:v>0</c:v>
                </c:pt>
                <c:pt idx="20557" formatCode="General">
                  <c:v>0</c:v>
                </c:pt>
                <c:pt idx="20558" formatCode="General">
                  <c:v>0</c:v>
                </c:pt>
                <c:pt idx="20559" formatCode="General">
                  <c:v>0</c:v>
                </c:pt>
                <c:pt idx="20560" formatCode="General">
                  <c:v>0</c:v>
                </c:pt>
                <c:pt idx="20561" formatCode="General">
                  <c:v>0</c:v>
                </c:pt>
                <c:pt idx="20562" formatCode="General">
                  <c:v>0</c:v>
                </c:pt>
                <c:pt idx="20563" formatCode="General">
                  <c:v>0</c:v>
                </c:pt>
                <c:pt idx="20564" formatCode="General">
                  <c:v>0</c:v>
                </c:pt>
                <c:pt idx="20565" formatCode="General">
                  <c:v>6.6666669833163335</c:v>
                </c:pt>
                <c:pt idx="20566" formatCode="General">
                  <c:v>0</c:v>
                </c:pt>
                <c:pt idx="20567" formatCode="General">
                  <c:v>0</c:v>
                </c:pt>
                <c:pt idx="20568" formatCode="General">
                  <c:v>0</c:v>
                </c:pt>
                <c:pt idx="20569" formatCode="General">
                  <c:v>0</c:v>
                </c:pt>
                <c:pt idx="20570" formatCode="General">
                  <c:v>0</c:v>
                </c:pt>
                <c:pt idx="20571" formatCode="General">
                  <c:v>0</c:v>
                </c:pt>
                <c:pt idx="20572" formatCode="General">
                  <c:v>0</c:v>
                </c:pt>
                <c:pt idx="20573" formatCode="General">
                  <c:v>0</c:v>
                </c:pt>
                <c:pt idx="20574" formatCode="General">
                  <c:v>0</c:v>
                </c:pt>
                <c:pt idx="20575" formatCode="General">
                  <c:v>0</c:v>
                </c:pt>
                <c:pt idx="20576" formatCode="General">
                  <c:v>6.6666669833163335</c:v>
                </c:pt>
                <c:pt idx="20577" formatCode="General">
                  <c:v>0</c:v>
                </c:pt>
                <c:pt idx="20578" formatCode="General">
                  <c:v>0</c:v>
                </c:pt>
                <c:pt idx="20579" formatCode="General">
                  <c:v>0</c:v>
                </c:pt>
                <c:pt idx="20580" formatCode="General">
                  <c:v>0</c:v>
                </c:pt>
                <c:pt idx="20581" formatCode="General">
                  <c:v>0</c:v>
                </c:pt>
                <c:pt idx="20582" formatCode="General">
                  <c:v>0</c:v>
                </c:pt>
                <c:pt idx="20583" formatCode="General">
                  <c:v>6.6666669833163335</c:v>
                </c:pt>
                <c:pt idx="20584" formatCode="General">
                  <c:v>0</c:v>
                </c:pt>
                <c:pt idx="20585" formatCode="General">
                  <c:v>0</c:v>
                </c:pt>
                <c:pt idx="20586" formatCode="General">
                  <c:v>0</c:v>
                </c:pt>
                <c:pt idx="20587" formatCode="General">
                  <c:v>0</c:v>
                </c:pt>
                <c:pt idx="20588" formatCode="General">
                  <c:v>6.6666669833163335</c:v>
                </c:pt>
                <c:pt idx="20589" formatCode="General">
                  <c:v>0</c:v>
                </c:pt>
                <c:pt idx="20590" formatCode="General">
                  <c:v>0</c:v>
                </c:pt>
                <c:pt idx="20591" formatCode="General">
                  <c:v>0</c:v>
                </c:pt>
                <c:pt idx="20592" formatCode="General">
                  <c:v>0</c:v>
                </c:pt>
                <c:pt idx="20593" formatCode="General">
                  <c:v>0</c:v>
                </c:pt>
                <c:pt idx="20594" formatCode="General">
                  <c:v>6.6666669833163335</c:v>
                </c:pt>
                <c:pt idx="20595" formatCode="General">
                  <c:v>0</c:v>
                </c:pt>
                <c:pt idx="20596" formatCode="General">
                  <c:v>0</c:v>
                </c:pt>
                <c:pt idx="20597" formatCode="General">
                  <c:v>0</c:v>
                </c:pt>
                <c:pt idx="20598" formatCode="General">
                  <c:v>0</c:v>
                </c:pt>
                <c:pt idx="20599" formatCode="General">
                  <c:v>0</c:v>
                </c:pt>
                <c:pt idx="20600" formatCode="General">
                  <c:v>6.6666669833163335</c:v>
                </c:pt>
                <c:pt idx="20601" formatCode="General">
                  <c:v>0</c:v>
                </c:pt>
                <c:pt idx="20602" formatCode="General">
                  <c:v>0</c:v>
                </c:pt>
                <c:pt idx="20603" formatCode="General">
                  <c:v>0</c:v>
                </c:pt>
                <c:pt idx="20604" formatCode="General">
                  <c:v>6.6666669833163335</c:v>
                </c:pt>
                <c:pt idx="20605" formatCode="General">
                  <c:v>0</c:v>
                </c:pt>
                <c:pt idx="20606" formatCode="General">
                  <c:v>0</c:v>
                </c:pt>
                <c:pt idx="20607" formatCode="General">
                  <c:v>6.6666669833163335</c:v>
                </c:pt>
                <c:pt idx="20608" formatCode="General">
                  <c:v>0</c:v>
                </c:pt>
                <c:pt idx="20609" formatCode="General">
                  <c:v>0</c:v>
                </c:pt>
                <c:pt idx="20610" formatCode="General">
                  <c:v>0</c:v>
                </c:pt>
                <c:pt idx="20611" formatCode="General">
                  <c:v>6.6666669833163335</c:v>
                </c:pt>
                <c:pt idx="20612" formatCode="General">
                  <c:v>0</c:v>
                </c:pt>
                <c:pt idx="20613" formatCode="General">
                  <c:v>0</c:v>
                </c:pt>
                <c:pt idx="20614" formatCode="General">
                  <c:v>0</c:v>
                </c:pt>
                <c:pt idx="20615" formatCode="General">
                  <c:v>0</c:v>
                </c:pt>
                <c:pt idx="20616" formatCode="General">
                  <c:v>6.6666669833163335</c:v>
                </c:pt>
                <c:pt idx="20617" formatCode="General">
                  <c:v>0</c:v>
                </c:pt>
                <c:pt idx="20618" formatCode="General">
                  <c:v>0</c:v>
                </c:pt>
                <c:pt idx="20619" formatCode="General">
                  <c:v>0</c:v>
                </c:pt>
                <c:pt idx="20620" formatCode="General">
                  <c:v>6.6666669833163335</c:v>
                </c:pt>
                <c:pt idx="20621" formatCode="General">
                  <c:v>0</c:v>
                </c:pt>
                <c:pt idx="20622" formatCode="General">
                  <c:v>0</c:v>
                </c:pt>
                <c:pt idx="20623" formatCode="General">
                  <c:v>6.6666669833163335</c:v>
                </c:pt>
                <c:pt idx="20624" formatCode="General">
                  <c:v>0</c:v>
                </c:pt>
                <c:pt idx="20625" formatCode="General">
                  <c:v>6.6666669833163335</c:v>
                </c:pt>
                <c:pt idx="20626" formatCode="General">
                  <c:v>0</c:v>
                </c:pt>
                <c:pt idx="20627" formatCode="General">
                  <c:v>0</c:v>
                </c:pt>
                <c:pt idx="20628" formatCode="General">
                  <c:v>6.6666669833163335</c:v>
                </c:pt>
                <c:pt idx="20629" formatCode="General">
                  <c:v>0</c:v>
                </c:pt>
                <c:pt idx="20630" formatCode="General">
                  <c:v>0</c:v>
                </c:pt>
                <c:pt idx="20631" formatCode="General">
                  <c:v>0</c:v>
                </c:pt>
                <c:pt idx="20632" formatCode="General">
                  <c:v>0</c:v>
                </c:pt>
                <c:pt idx="20633" formatCode="General">
                  <c:v>6.6666669833163335</c:v>
                </c:pt>
                <c:pt idx="20634" formatCode="General">
                  <c:v>0</c:v>
                </c:pt>
                <c:pt idx="20635" formatCode="General">
                  <c:v>0</c:v>
                </c:pt>
                <c:pt idx="20636" formatCode="General">
                  <c:v>0</c:v>
                </c:pt>
                <c:pt idx="20637" formatCode="General">
                  <c:v>6.6666669833163335</c:v>
                </c:pt>
                <c:pt idx="20638" formatCode="General">
                  <c:v>0</c:v>
                </c:pt>
                <c:pt idx="20639" formatCode="General">
                  <c:v>0</c:v>
                </c:pt>
                <c:pt idx="20640" formatCode="General">
                  <c:v>0</c:v>
                </c:pt>
                <c:pt idx="20641" formatCode="General">
                  <c:v>0</c:v>
                </c:pt>
                <c:pt idx="20642" formatCode="General">
                  <c:v>6.6666669833163335</c:v>
                </c:pt>
                <c:pt idx="20643" formatCode="General">
                  <c:v>0</c:v>
                </c:pt>
                <c:pt idx="20644" formatCode="General">
                  <c:v>0</c:v>
                </c:pt>
                <c:pt idx="20645" formatCode="General">
                  <c:v>0</c:v>
                </c:pt>
                <c:pt idx="20646" formatCode="General">
                  <c:v>0</c:v>
                </c:pt>
                <c:pt idx="20647" formatCode="General">
                  <c:v>0</c:v>
                </c:pt>
                <c:pt idx="20648" formatCode="General">
                  <c:v>6.6666669833163335</c:v>
                </c:pt>
                <c:pt idx="20649" formatCode="General">
                  <c:v>0</c:v>
                </c:pt>
                <c:pt idx="20650" formatCode="General">
                  <c:v>0</c:v>
                </c:pt>
                <c:pt idx="20651" formatCode="General">
                  <c:v>0</c:v>
                </c:pt>
                <c:pt idx="20652" formatCode="General">
                  <c:v>0</c:v>
                </c:pt>
                <c:pt idx="20653" formatCode="General">
                  <c:v>0</c:v>
                </c:pt>
                <c:pt idx="20654" formatCode="General">
                  <c:v>0</c:v>
                </c:pt>
                <c:pt idx="20655" formatCode="General">
                  <c:v>0</c:v>
                </c:pt>
                <c:pt idx="20656" formatCode="General">
                  <c:v>0</c:v>
                </c:pt>
                <c:pt idx="20657" formatCode="General">
                  <c:v>6.6666669833163335</c:v>
                </c:pt>
                <c:pt idx="20658" formatCode="General">
                  <c:v>0</c:v>
                </c:pt>
                <c:pt idx="20659" formatCode="General">
                  <c:v>0</c:v>
                </c:pt>
                <c:pt idx="20660" formatCode="General">
                  <c:v>0</c:v>
                </c:pt>
                <c:pt idx="20661" formatCode="General">
                  <c:v>0</c:v>
                </c:pt>
                <c:pt idx="20662" formatCode="General">
                  <c:v>0</c:v>
                </c:pt>
                <c:pt idx="20663" formatCode="General">
                  <c:v>0</c:v>
                </c:pt>
                <c:pt idx="20664" formatCode="General">
                  <c:v>0</c:v>
                </c:pt>
                <c:pt idx="20665" formatCode="General">
                  <c:v>0</c:v>
                </c:pt>
                <c:pt idx="20666" formatCode="General">
                  <c:v>6.6666669833163335</c:v>
                </c:pt>
                <c:pt idx="20667" formatCode="General">
                  <c:v>0</c:v>
                </c:pt>
                <c:pt idx="20668" formatCode="General">
                  <c:v>0</c:v>
                </c:pt>
                <c:pt idx="20669" formatCode="General">
                  <c:v>0</c:v>
                </c:pt>
                <c:pt idx="20670" formatCode="General">
                  <c:v>0</c:v>
                </c:pt>
                <c:pt idx="20671" formatCode="General">
                  <c:v>0</c:v>
                </c:pt>
                <c:pt idx="20672" formatCode="General">
                  <c:v>0</c:v>
                </c:pt>
                <c:pt idx="20673" formatCode="General">
                  <c:v>0</c:v>
                </c:pt>
                <c:pt idx="20674" formatCode="General">
                  <c:v>0</c:v>
                </c:pt>
                <c:pt idx="20675" formatCode="General">
                  <c:v>0</c:v>
                </c:pt>
                <c:pt idx="20676" formatCode="General">
                  <c:v>0</c:v>
                </c:pt>
                <c:pt idx="20677" formatCode="General">
                  <c:v>0</c:v>
                </c:pt>
                <c:pt idx="20678" formatCode="General">
                  <c:v>0</c:v>
                </c:pt>
                <c:pt idx="20679" formatCode="General">
                  <c:v>6.6666669833163335</c:v>
                </c:pt>
                <c:pt idx="20680" formatCode="General">
                  <c:v>0</c:v>
                </c:pt>
                <c:pt idx="20681" formatCode="General">
                  <c:v>0</c:v>
                </c:pt>
                <c:pt idx="20682" formatCode="General">
                  <c:v>0</c:v>
                </c:pt>
                <c:pt idx="20683" formatCode="General">
                  <c:v>0</c:v>
                </c:pt>
                <c:pt idx="20684" formatCode="General">
                  <c:v>0</c:v>
                </c:pt>
                <c:pt idx="20685" formatCode="General">
                  <c:v>0</c:v>
                </c:pt>
                <c:pt idx="20686" formatCode="General">
                  <c:v>0</c:v>
                </c:pt>
                <c:pt idx="20687" formatCode="General">
                  <c:v>0</c:v>
                </c:pt>
                <c:pt idx="20688" formatCode="General">
                  <c:v>0</c:v>
                </c:pt>
                <c:pt idx="20689" formatCode="General">
                  <c:v>0</c:v>
                </c:pt>
                <c:pt idx="20690" formatCode="General">
                  <c:v>6.6666669833163335</c:v>
                </c:pt>
                <c:pt idx="20691" formatCode="General">
                  <c:v>0</c:v>
                </c:pt>
                <c:pt idx="20692" formatCode="General">
                  <c:v>0</c:v>
                </c:pt>
                <c:pt idx="20693" formatCode="General">
                  <c:v>0</c:v>
                </c:pt>
                <c:pt idx="20694" formatCode="General">
                  <c:v>0</c:v>
                </c:pt>
                <c:pt idx="20695" formatCode="General">
                  <c:v>0</c:v>
                </c:pt>
                <c:pt idx="20696" formatCode="General">
                  <c:v>0</c:v>
                </c:pt>
                <c:pt idx="20697" formatCode="General">
                  <c:v>0</c:v>
                </c:pt>
                <c:pt idx="20698" formatCode="General">
                  <c:v>0</c:v>
                </c:pt>
                <c:pt idx="20699" formatCode="General">
                  <c:v>0</c:v>
                </c:pt>
                <c:pt idx="20700" formatCode="General">
                  <c:v>0</c:v>
                </c:pt>
                <c:pt idx="20701" formatCode="General">
                  <c:v>0</c:v>
                </c:pt>
                <c:pt idx="20702" formatCode="General">
                  <c:v>0</c:v>
                </c:pt>
                <c:pt idx="20703" formatCode="General">
                  <c:v>6.6666669833163335</c:v>
                </c:pt>
                <c:pt idx="20704" formatCode="General">
                  <c:v>0</c:v>
                </c:pt>
                <c:pt idx="20705" formatCode="General">
                  <c:v>0</c:v>
                </c:pt>
                <c:pt idx="20706" formatCode="General">
                  <c:v>0</c:v>
                </c:pt>
                <c:pt idx="20707" formatCode="General">
                  <c:v>0</c:v>
                </c:pt>
                <c:pt idx="20708" formatCode="General">
                  <c:v>0</c:v>
                </c:pt>
                <c:pt idx="20709" formatCode="General">
                  <c:v>0</c:v>
                </c:pt>
                <c:pt idx="20710" formatCode="General">
                  <c:v>0</c:v>
                </c:pt>
                <c:pt idx="20711" formatCode="General">
                  <c:v>0</c:v>
                </c:pt>
                <c:pt idx="20712" formatCode="General">
                  <c:v>0</c:v>
                </c:pt>
                <c:pt idx="20713" formatCode="General">
                  <c:v>0</c:v>
                </c:pt>
                <c:pt idx="20714" formatCode="General">
                  <c:v>0</c:v>
                </c:pt>
                <c:pt idx="20715" formatCode="General">
                  <c:v>0</c:v>
                </c:pt>
                <c:pt idx="20716" formatCode="General">
                  <c:v>6.6666669833163335</c:v>
                </c:pt>
                <c:pt idx="20717" formatCode="General">
                  <c:v>0</c:v>
                </c:pt>
                <c:pt idx="20718" formatCode="General">
                  <c:v>0</c:v>
                </c:pt>
                <c:pt idx="20719" formatCode="General">
                  <c:v>0</c:v>
                </c:pt>
                <c:pt idx="20720" formatCode="General">
                  <c:v>0</c:v>
                </c:pt>
                <c:pt idx="20721" formatCode="General">
                  <c:v>0</c:v>
                </c:pt>
                <c:pt idx="20722" formatCode="General">
                  <c:v>0</c:v>
                </c:pt>
                <c:pt idx="20723" formatCode="General">
                  <c:v>0</c:v>
                </c:pt>
                <c:pt idx="20724" formatCode="General">
                  <c:v>0</c:v>
                </c:pt>
                <c:pt idx="20725" formatCode="General">
                  <c:v>0</c:v>
                </c:pt>
                <c:pt idx="20726" formatCode="General">
                  <c:v>0</c:v>
                </c:pt>
                <c:pt idx="20727" formatCode="General">
                  <c:v>0</c:v>
                </c:pt>
                <c:pt idx="20728" formatCode="General">
                  <c:v>6.6666669833163335</c:v>
                </c:pt>
                <c:pt idx="20729" formatCode="General">
                  <c:v>0</c:v>
                </c:pt>
                <c:pt idx="20730" formatCode="General">
                  <c:v>0</c:v>
                </c:pt>
                <c:pt idx="20731" formatCode="General">
                  <c:v>0</c:v>
                </c:pt>
                <c:pt idx="20732" formatCode="General">
                  <c:v>0</c:v>
                </c:pt>
                <c:pt idx="20733" formatCode="General">
                  <c:v>0</c:v>
                </c:pt>
                <c:pt idx="20734" formatCode="General">
                  <c:v>0</c:v>
                </c:pt>
                <c:pt idx="20735" formatCode="General">
                  <c:v>0</c:v>
                </c:pt>
                <c:pt idx="20736" formatCode="General">
                  <c:v>0</c:v>
                </c:pt>
                <c:pt idx="20737" formatCode="General">
                  <c:v>0</c:v>
                </c:pt>
                <c:pt idx="20738" formatCode="General">
                  <c:v>0</c:v>
                </c:pt>
                <c:pt idx="20739" formatCode="General">
                  <c:v>0</c:v>
                </c:pt>
                <c:pt idx="20740" formatCode="General">
                  <c:v>0</c:v>
                </c:pt>
                <c:pt idx="20741" formatCode="General">
                  <c:v>6.6666669833163335</c:v>
                </c:pt>
                <c:pt idx="20742" formatCode="General">
                  <c:v>0</c:v>
                </c:pt>
                <c:pt idx="20743" formatCode="General">
                  <c:v>0</c:v>
                </c:pt>
                <c:pt idx="20744" formatCode="General">
                  <c:v>0</c:v>
                </c:pt>
                <c:pt idx="20745" formatCode="General">
                  <c:v>0</c:v>
                </c:pt>
                <c:pt idx="20746" formatCode="General">
                  <c:v>0</c:v>
                </c:pt>
                <c:pt idx="20747" formatCode="General">
                  <c:v>0</c:v>
                </c:pt>
                <c:pt idx="20748" formatCode="General">
                  <c:v>0</c:v>
                </c:pt>
                <c:pt idx="20749" formatCode="General">
                  <c:v>0</c:v>
                </c:pt>
                <c:pt idx="20750" formatCode="General">
                  <c:v>0</c:v>
                </c:pt>
                <c:pt idx="20751" formatCode="General">
                  <c:v>0</c:v>
                </c:pt>
                <c:pt idx="20752" formatCode="General">
                  <c:v>0</c:v>
                </c:pt>
                <c:pt idx="20753" formatCode="General">
                  <c:v>6.6666669833163335</c:v>
                </c:pt>
                <c:pt idx="20754" formatCode="General">
                  <c:v>0</c:v>
                </c:pt>
                <c:pt idx="20755" formatCode="General">
                  <c:v>0</c:v>
                </c:pt>
                <c:pt idx="20756" formatCode="General">
                  <c:v>0</c:v>
                </c:pt>
                <c:pt idx="20757" formatCode="General">
                  <c:v>0</c:v>
                </c:pt>
                <c:pt idx="20758" formatCode="General">
                  <c:v>0</c:v>
                </c:pt>
                <c:pt idx="20759" formatCode="General">
                  <c:v>0</c:v>
                </c:pt>
                <c:pt idx="20760" formatCode="General">
                  <c:v>0</c:v>
                </c:pt>
                <c:pt idx="20761" formatCode="General">
                  <c:v>0</c:v>
                </c:pt>
                <c:pt idx="20762" formatCode="General">
                  <c:v>0</c:v>
                </c:pt>
                <c:pt idx="20763" formatCode="General">
                  <c:v>6.6666669833163335</c:v>
                </c:pt>
                <c:pt idx="20764" formatCode="General">
                  <c:v>0</c:v>
                </c:pt>
                <c:pt idx="20765" formatCode="General">
                  <c:v>0</c:v>
                </c:pt>
                <c:pt idx="20766" formatCode="General">
                  <c:v>0</c:v>
                </c:pt>
                <c:pt idx="20767" formatCode="General">
                  <c:v>0</c:v>
                </c:pt>
                <c:pt idx="20768" formatCode="General">
                  <c:v>0</c:v>
                </c:pt>
                <c:pt idx="20769" formatCode="General">
                  <c:v>0</c:v>
                </c:pt>
                <c:pt idx="20770" formatCode="General">
                  <c:v>0</c:v>
                </c:pt>
                <c:pt idx="20771" formatCode="General">
                  <c:v>0</c:v>
                </c:pt>
                <c:pt idx="20772" formatCode="General">
                  <c:v>0</c:v>
                </c:pt>
                <c:pt idx="20773" formatCode="General">
                  <c:v>0</c:v>
                </c:pt>
                <c:pt idx="20774" formatCode="General">
                  <c:v>0</c:v>
                </c:pt>
                <c:pt idx="20775" formatCode="General">
                  <c:v>6.6666669833163335</c:v>
                </c:pt>
                <c:pt idx="20776" formatCode="General">
                  <c:v>0</c:v>
                </c:pt>
                <c:pt idx="20777" formatCode="General">
                  <c:v>0</c:v>
                </c:pt>
                <c:pt idx="20778" formatCode="General">
                  <c:v>0</c:v>
                </c:pt>
                <c:pt idx="20779" formatCode="General">
                  <c:v>0</c:v>
                </c:pt>
                <c:pt idx="20780" formatCode="General">
                  <c:v>0</c:v>
                </c:pt>
                <c:pt idx="20781" formatCode="General">
                  <c:v>0</c:v>
                </c:pt>
                <c:pt idx="20782" formatCode="General">
                  <c:v>0</c:v>
                </c:pt>
                <c:pt idx="20783" formatCode="General">
                  <c:v>0</c:v>
                </c:pt>
                <c:pt idx="20784" formatCode="General">
                  <c:v>0</c:v>
                </c:pt>
                <c:pt idx="20785" formatCode="General">
                  <c:v>0</c:v>
                </c:pt>
                <c:pt idx="20786" formatCode="General">
                  <c:v>0</c:v>
                </c:pt>
                <c:pt idx="20787" formatCode="General">
                  <c:v>0</c:v>
                </c:pt>
                <c:pt idx="20788" formatCode="General">
                  <c:v>6.6666669833163335</c:v>
                </c:pt>
                <c:pt idx="20789" formatCode="General">
                  <c:v>0</c:v>
                </c:pt>
                <c:pt idx="20790" formatCode="General">
                  <c:v>0</c:v>
                </c:pt>
                <c:pt idx="20791" formatCode="General">
                  <c:v>0</c:v>
                </c:pt>
                <c:pt idx="20792" formatCode="General">
                  <c:v>0</c:v>
                </c:pt>
                <c:pt idx="20793" formatCode="General">
                  <c:v>0</c:v>
                </c:pt>
                <c:pt idx="20794" formatCode="General">
                  <c:v>0</c:v>
                </c:pt>
                <c:pt idx="20795" formatCode="General">
                  <c:v>0</c:v>
                </c:pt>
                <c:pt idx="20796" formatCode="General">
                  <c:v>0</c:v>
                </c:pt>
                <c:pt idx="20797" formatCode="General">
                  <c:v>0</c:v>
                </c:pt>
                <c:pt idx="20798" formatCode="General">
                  <c:v>0</c:v>
                </c:pt>
                <c:pt idx="20799" formatCode="General">
                  <c:v>0</c:v>
                </c:pt>
                <c:pt idx="20800" formatCode="General">
                  <c:v>0</c:v>
                </c:pt>
                <c:pt idx="20801" formatCode="General">
                  <c:v>0</c:v>
                </c:pt>
                <c:pt idx="20802" formatCode="General">
                  <c:v>6.6666669833163335</c:v>
                </c:pt>
                <c:pt idx="20803" formatCode="General">
                  <c:v>0</c:v>
                </c:pt>
                <c:pt idx="20804" formatCode="General">
                  <c:v>0</c:v>
                </c:pt>
                <c:pt idx="20805" formatCode="General">
                  <c:v>0</c:v>
                </c:pt>
                <c:pt idx="20806" formatCode="General">
                  <c:v>0</c:v>
                </c:pt>
                <c:pt idx="20807" formatCode="General">
                  <c:v>0</c:v>
                </c:pt>
                <c:pt idx="20808" formatCode="General">
                  <c:v>0</c:v>
                </c:pt>
                <c:pt idx="20809" formatCode="General">
                  <c:v>0</c:v>
                </c:pt>
                <c:pt idx="20810" formatCode="General">
                  <c:v>0</c:v>
                </c:pt>
                <c:pt idx="20811" formatCode="General">
                  <c:v>0</c:v>
                </c:pt>
                <c:pt idx="20812" formatCode="General">
                  <c:v>0</c:v>
                </c:pt>
                <c:pt idx="20813" formatCode="General">
                  <c:v>6.6666669833163335</c:v>
                </c:pt>
                <c:pt idx="20814" formatCode="General">
                  <c:v>0</c:v>
                </c:pt>
                <c:pt idx="20815" formatCode="General">
                  <c:v>0</c:v>
                </c:pt>
                <c:pt idx="20816" formatCode="General">
                  <c:v>0</c:v>
                </c:pt>
                <c:pt idx="20817" formatCode="General">
                  <c:v>0</c:v>
                </c:pt>
                <c:pt idx="20818" formatCode="General">
                  <c:v>0</c:v>
                </c:pt>
                <c:pt idx="20819" formatCode="General">
                  <c:v>0</c:v>
                </c:pt>
                <c:pt idx="20820" formatCode="General">
                  <c:v>0</c:v>
                </c:pt>
                <c:pt idx="20821" formatCode="General">
                  <c:v>0</c:v>
                </c:pt>
                <c:pt idx="20822" formatCode="General">
                  <c:v>0</c:v>
                </c:pt>
                <c:pt idx="20823" formatCode="General">
                  <c:v>0</c:v>
                </c:pt>
                <c:pt idx="20824" formatCode="General">
                  <c:v>0</c:v>
                </c:pt>
                <c:pt idx="20825" formatCode="General">
                  <c:v>0</c:v>
                </c:pt>
                <c:pt idx="20826" formatCode="General">
                  <c:v>6.6666669833163335</c:v>
                </c:pt>
                <c:pt idx="20827" formatCode="General">
                  <c:v>0</c:v>
                </c:pt>
                <c:pt idx="20828" formatCode="General">
                  <c:v>0</c:v>
                </c:pt>
                <c:pt idx="20829" formatCode="General">
                  <c:v>0</c:v>
                </c:pt>
                <c:pt idx="20830" formatCode="General">
                  <c:v>0</c:v>
                </c:pt>
                <c:pt idx="20831" formatCode="General">
                  <c:v>0</c:v>
                </c:pt>
                <c:pt idx="20832" formatCode="General">
                  <c:v>0</c:v>
                </c:pt>
                <c:pt idx="20833" formatCode="General">
                  <c:v>0</c:v>
                </c:pt>
                <c:pt idx="20834" formatCode="General">
                  <c:v>0</c:v>
                </c:pt>
                <c:pt idx="20835" formatCode="General">
                  <c:v>0</c:v>
                </c:pt>
                <c:pt idx="20836" formatCode="General">
                  <c:v>0</c:v>
                </c:pt>
                <c:pt idx="20837" formatCode="General">
                  <c:v>6.6666669833163335</c:v>
                </c:pt>
                <c:pt idx="20838" formatCode="General">
                  <c:v>0</c:v>
                </c:pt>
                <c:pt idx="20839" formatCode="General">
                  <c:v>0</c:v>
                </c:pt>
                <c:pt idx="20840" formatCode="General">
                  <c:v>0</c:v>
                </c:pt>
                <c:pt idx="20841" formatCode="General">
                  <c:v>0</c:v>
                </c:pt>
                <c:pt idx="20842" formatCode="General">
                  <c:v>0</c:v>
                </c:pt>
                <c:pt idx="20843" formatCode="General">
                  <c:v>0</c:v>
                </c:pt>
                <c:pt idx="20844" formatCode="General">
                  <c:v>6.6666669833163335</c:v>
                </c:pt>
                <c:pt idx="20845" formatCode="General">
                  <c:v>0</c:v>
                </c:pt>
                <c:pt idx="20846" formatCode="General">
                  <c:v>0</c:v>
                </c:pt>
                <c:pt idx="20847" formatCode="General">
                  <c:v>6.6666669833163335</c:v>
                </c:pt>
                <c:pt idx="20848" formatCode="General">
                  <c:v>6.6666669833163335</c:v>
                </c:pt>
                <c:pt idx="20849" formatCode="General">
                  <c:v>6.6666669833163335</c:v>
                </c:pt>
                <c:pt idx="20850" formatCode="General">
                  <c:v>6.6666669833163335</c:v>
                </c:pt>
                <c:pt idx="20851" formatCode="General">
                  <c:v>0</c:v>
                </c:pt>
                <c:pt idx="20852" formatCode="General">
                  <c:v>13.333333966632667</c:v>
                </c:pt>
                <c:pt idx="20853" formatCode="General">
                  <c:v>13.333333966632667</c:v>
                </c:pt>
                <c:pt idx="20854" formatCode="General">
                  <c:v>20.000000173846864</c:v>
                </c:pt>
                <c:pt idx="20855" formatCode="General">
                  <c:v>13.333333966632667</c:v>
                </c:pt>
                <c:pt idx="20856" formatCode="General">
                  <c:v>20.000000173846864</c:v>
                </c:pt>
                <c:pt idx="20857" formatCode="General">
                  <c:v>13.333333966632667</c:v>
                </c:pt>
                <c:pt idx="20858" formatCode="General">
                  <c:v>13.333333966632667</c:v>
                </c:pt>
                <c:pt idx="20859" formatCode="General">
                  <c:v>20.000000173846864</c:v>
                </c:pt>
                <c:pt idx="20860" formatCode="General">
                  <c:v>13.333333966632667</c:v>
                </c:pt>
                <c:pt idx="20861" formatCode="General">
                  <c:v>13.333333966632667</c:v>
                </c:pt>
                <c:pt idx="20862" formatCode="General">
                  <c:v>13.333333966632667</c:v>
                </c:pt>
                <c:pt idx="20863" formatCode="General">
                  <c:v>13.333333966632667</c:v>
                </c:pt>
                <c:pt idx="20864" formatCode="General">
                  <c:v>13.333333966632667</c:v>
                </c:pt>
                <c:pt idx="20865" formatCode="General">
                  <c:v>13.333333966632667</c:v>
                </c:pt>
                <c:pt idx="20866" formatCode="General">
                  <c:v>13.333333966632667</c:v>
                </c:pt>
                <c:pt idx="20867" formatCode="General">
                  <c:v>13.333333966632667</c:v>
                </c:pt>
                <c:pt idx="20868" formatCode="General">
                  <c:v>13.333333966632667</c:v>
                </c:pt>
                <c:pt idx="20869" formatCode="General">
                  <c:v>13.333333966632667</c:v>
                </c:pt>
                <c:pt idx="20870" formatCode="General">
                  <c:v>13.333333966632667</c:v>
                </c:pt>
                <c:pt idx="20871" formatCode="General">
                  <c:v>13.333333966632667</c:v>
                </c:pt>
                <c:pt idx="20872" formatCode="General">
                  <c:v>13.333333966632667</c:v>
                </c:pt>
                <c:pt idx="20873" formatCode="General">
                  <c:v>13.333333966632667</c:v>
                </c:pt>
                <c:pt idx="20874" formatCode="General">
                  <c:v>13.333333966632667</c:v>
                </c:pt>
                <c:pt idx="20875" formatCode="General">
                  <c:v>0</c:v>
                </c:pt>
                <c:pt idx="20876" formatCode="General">
                  <c:v>13.333333966632667</c:v>
                </c:pt>
                <c:pt idx="20877" formatCode="General">
                  <c:v>13.333333966632667</c:v>
                </c:pt>
                <c:pt idx="20878" formatCode="General">
                  <c:v>6.6666669833163335</c:v>
                </c:pt>
                <c:pt idx="20879" formatCode="General">
                  <c:v>13.333333966632667</c:v>
                </c:pt>
                <c:pt idx="20880" formatCode="General">
                  <c:v>13.333333966632667</c:v>
                </c:pt>
                <c:pt idx="20881" formatCode="General">
                  <c:v>6.6666669833163335</c:v>
                </c:pt>
                <c:pt idx="20882" formatCode="General">
                  <c:v>13.333333966632667</c:v>
                </c:pt>
                <c:pt idx="20883" formatCode="General">
                  <c:v>13.333333966632667</c:v>
                </c:pt>
                <c:pt idx="20884" formatCode="General">
                  <c:v>6.6666669833163335</c:v>
                </c:pt>
                <c:pt idx="20885" formatCode="General">
                  <c:v>13.333333966632667</c:v>
                </c:pt>
                <c:pt idx="20886" formatCode="General">
                  <c:v>6.6666669833163335</c:v>
                </c:pt>
                <c:pt idx="20887" formatCode="General">
                  <c:v>13.333333966632667</c:v>
                </c:pt>
                <c:pt idx="20888" formatCode="General">
                  <c:v>13.333333966632667</c:v>
                </c:pt>
                <c:pt idx="20889" formatCode="General">
                  <c:v>6.6666669833163335</c:v>
                </c:pt>
                <c:pt idx="20890" formatCode="General">
                  <c:v>13.333333966632667</c:v>
                </c:pt>
                <c:pt idx="20891" formatCode="General">
                  <c:v>6.6666669833163335</c:v>
                </c:pt>
                <c:pt idx="20892" formatCode="General">
                  <c:v>13.333333966632667</c:v>
                </c:pt>
                <c:pt idx="20893" formatCode="General">
                  <c:v>6.6666669833163335</c:v>
                </c:pt>
                <c:pt idx="20894" formatCode="General">
                  <c:v>13.333333966632667</c:v>
                </c:pt>
                <c:pt idx="20895" formatCode="General">
                  <c:v>6.6666669833163335</c:v>
                </c:pt>
                <c:pt idx="20896" formatCode="General">
                  <c:v>13.333333966632667</c:v>
                </c:pt>
                <c:pt idx="20897" formatCode="General">
                  <c:v>6.6666669833163335</c:v>
                </c:pt>
                <c:pt idx="20898" formatCode="General">
                  <c:v>13.333333966632667</c:v>
                </c:pt>
                <c:pt idx="20899" formatCode="General">
                  <c:v>6.6666669833163335</c:v>
                </c:pt>
                <c:pt idx="20900" formatCode="General">
                  <c:v>13.333333966632667</c:v>
                </c:pt>
                <c:pt idx="20901" formatCode="General">
                  <c:v>6.6666669833163335</c:v>
                </c:pt>
                <c:pt idx="20902" formatCode="General">
                  <c:v>13.333333966632667</c:v>
                </c:pt>
                <c:pt idx="20903" formatCode="General">
                  <c:v>6.6666669833163335</c:v>
                </c:pt>
                <c:pt idx="20904" formatCode="General">
                  <c:v>13.333333966632667</c:v>
                </c:pt>
                <c:pt idx="20905" formatCode="General">
                  <c:v>6.6666669833163335</c:v>
                </c:pt>
                <c:pt idx="20906" formatCode="General">
                  <c:v>6.6666669833163335</c:v>
                </c:pt>
                <c:pt idx="20907" formatCode="General">
                  <c:v>13.333333966632667</c:v>
                </c:pt>
                <c:pt idx="20908" formatCode="General">
                  <c:v>6.6666669833163335</c:v>
                </c:pt>
                <c:pt idx="20909" formatCode="General">
                  <c:v>13.333333966632667</c:v>
                </c:pt>
                <c:pt idx="20910" formatCode="General">
                  <c:v>6.6666669833163335</c:v>
                </c:pt>
                <c:pt idx="20911" formatCode="General">
                  <c:v>6.6666669833163335</c:v>
                </c:pt>
                <c:pt idx="20912" formatCode="General">
                  <c:v>13.333333966632667</c:v>
                </c:pt>
                <c:pt idx="20913" formatCode="General">
                  <c:v>6.6666669833163335</c:v>
                </c:pt>
                <c:pt idx="20914" formatCode="General">
                  <c:v>6.6666669833163335</c:v>
                </c:pt>
                <c:pt idx="20915" formatCode="General">
                  <c:v>13.333333966632667</c:v>
                </c:pt>
                <c:pt idx="20916" formatCode="General">
                  <c:v>6.6666669833163335</c:v>
                </c:pt>
                <c:pt idx="20917" formatCode="General">
                  <c:v>13.333333966632667</c:v>
                </c:pt>
                <c:pt idx="20918" formatCode="General">
                  <c:v>6.6666669833163335</c:v>
                </c:pt>
                <c:pt idx="20919" formatCode="General">
                  <c:v>6.6666669833163335</c:v>
                </c:pt>
                <c:pt idx="20920" formatCode="General">
                  <c:v>6.6666669833163335</c:v>
                </c:pt>
                <c:pt idx="20921" formatCode="General">
                  <c:v>13.333333966632667</c:v>
                </c:pt>
                <c:pt idx="20922" formatCode="General">
                  <c:v>6.6666669833163335</c:v>
                </c:pt>
                <c:pt idx="20923" formatCode="General">
                  <c:v>6.6666669833163335</c:v>
                </c:pt>
                <c:pt idx="20924" formatCode="General">
                  <c:v>13.333333966632667</c:v>
                </c:pt>
                <c:pt idx="20925" formatCode="General">
                  <c:v>6.6666669833163335</c:v>
                </c:pt>
                <c:pt idx="20926" formatCode="General">
                  <c:v>6.6666669833163335</c:v>
                </c:pt>
                <c:pt idx="20927" formatCode="General">
                  <c:v>13.333333966632667</c:v>
                </c:pt>
                <c:pt idx="20928" formatCode="General">
                  <c:v>6.6666669833163335</c:v>
                </c:pt>
                <c:pt idx="20929" formatCode="General">
                  <c:v>6.6666669833163335</c:v>
                </c:pt>
                <c:pt idx="20930" formatCode="General">
                  <c:v>6.6666669833163335</c:v>
                </c:pt>
                <c:pt idx="20931" formatCode="General">
                  <c:v>13.333333966632667</c:v>
                </c:pt>
                <c:pt idx="20932" formatCode="General">
                  <c:v>6.6666669833163335</c:v>
                </c:pt>
                <c:pt idx="20933" formatCode="General">
                  <c:v>6.6666669833163335</c:v>
                </c:pt>
                <c:pt idx="20934" formatCode="General">
                  <c:v>6.6666669833163335</c:v>
                </c:pt>
                <c:pt idx="20935" formatCode="General">
                  <c:v>13.333333966632667</c:v>
                </c:pt>
                <c:pt idx="20936" formatCode="General">
                  <c:v>6.6666669833163335</c:v>
                </c:pt>
                <c:pt idx="20937" formatCode="General">
                  <c:v>6.6666669833163335</c:v>
                </c:pt>
                <c:pt idx="20938" formatCode="General">
                  <c:v>6.6666669833163335</c:v>
                </c:pt>
                <c:pt idx="20939" formatCode="General">
                  <c:v>13.333333966632667</c:v>
                </c:pt>
                <c:pt idx="20940" formatCode="General">
                  <c:v>6.6666669833163335</c:v>
                </c:pt>
                <c:pt idx="20941" formatCode="General">
                  <c:v>6.6666669833163335</c:v>
                </c:pt>
                <c:pt idx="20942" formatCode="General">
                  <c:v>6.6666669833163335</c:v>
                </c:pt>
                <c:pt idx="20943" formatCode="General">
                  <c:v>6.6666669833163335</c:v>
                </c:pt>
                <c:pt idx="20944" formatCode="General">
                  <c:v>13.333333966632667</c:v>
                </c:pt>
                <c:pt idx="20945" formatCode="General">
                  <c:v>6.6666669833163335</c:v>
                </c:pt>
                <c:pt idx="20946" formatCode="General">
                  <c:v>6.6666669833163335</c:v>
                </c:pt>
                <c:pt idx="20947" formatCode="General">
                  <c:v>6.6666669833163335</c:v>
                </c:pt>
                <c:pt idx="20948" formatCode="General">
                  <c:v>6.6666669833163335</c:v>
                </c:pt>
                <c:pt idx="20949" formatCode="General">
                  <c:v>13.333333966632667</c:v>
                </c:pt>
                <c:pt idx="20950" formatCode="General">
                  <c:v>6.6666669833163335</c:v>
                </c:pt>
                <c:pt idx="20951" formatCode="General">
                  <c:v>6.6666669833163335</c:v>
                </c:pt>
                <c:pt idx="20952" formatCode="General">
                  <c:v>6.6666669833163335</c:v>
                </c:pt>
                <c:pt idx="20953" formatCode="General">
                  <c:v>6.6666669833163335</c:v>
                </c:pt>
                <c:pt idx="20954" formatCode="General">
                  <c:v>13.333333966632667</c:v>
                </c:pt>
                <c:pt idx="20955" formatCode="General">
                  <c:v>6.6666669833163335</c:v>
                </c:pt>
                <c:pt idx="20956" formatCode="General">
                  <c:v>6.6666669833163335</c:v>
                </c:pt>
                <c:pt idx="20957" formatCode="General">
                  <c:v>6.6666669833163335</c:v>
                </c:pt>
                <c:pt idx="20958" formatCode="General">
                  <c:v>6.6666669833163335</c:v>
                </c:pt>
                <c:pt idx="20959" formatCode="General">
                  <c:v>6.6666669833163335</c:v>
                </c:pt>
                <c:pt idx="20960" formatCode="General">
                  <c:v>13.333333966632667</c:v>
                </c:pt>
                <c:pt idx="20961" formatCode="General">
                  <c:v>6.6666669833163335</c:v>
                </c:pt>
                <c:pt idx="20962" formatCode="General">
                  <c:v>6.6666669833163335</c:v>
                </c:pt>
                <c:pt idx="20963" formatCode="General">
                  <c:v>6.6666669833163335</c:v>
                </c:pt>
                <c:pt idx="20964" formatCode="General">
                  <c:v>6.6666669833163335</c:v>
                </c:pt>
                <c:pt idx="20965" formatCode="General">
                  <c:v>13.333333966632667</c:v>
                </c:pt>
                <c:pt idx="20966" formatCode="General">
                  <c:v>6.6666669833163335</c:v>
                </c:pt>
                <c:pt idx="20967" formatCode="General">
                  <c:v>6.6666669833163335</c:v>
                </c:pt>
                <c:pt idx="20968" formatCode="General">
                  <c:v>6.6666669833163335</c:v>
                </c:pt>
                <c:pt idx="20969" formatCode="General">
                  <c:v>6.6666669833163335</c:v>
                </c:pt>
                <c:pt idx="20970" formatCode="General">
                  <c:v>13.333333966632667</c:v>
                </c:pt>
                <c:pt idx="20971" formatCode="General">
                  <c:v>6.6666669833163335</c:v>
                </c:pt>
                <c:pt idx="20972" formatCode="General">
                  <c:v>6.6666669833163335</c:v>
                </c:pt>
                <c:pt idx="20973" formatCode="General">
                  <c:v>6.6666669833163335</c:v>
                </c:pt>
                <c:pt idx="20974" formatCode="General">
                  <c:v>6.6666669833163335</c:v>
                </c:pt>
                <c:pt idx="20975" formatCode="General">
                  <c:v>6.6666669833163335</c:v>
                </c:pt>
                <c:pt idx="20976" formatCode="General">
                  <c:v>13.333333966632667</c:v>
                </c:pt>
                <c:pt idx="20977" formatCode="General">
                  <c:v>6.6666669833163335</c:v>
                </c:pt>
                <c:pt idx="20978" formatCode="General">
                  <c:v>6.6666669833163335</c:v>
                </c:pt>
                <c:pt idx="20979" formatCode="General">
                  <c:v>6.6666669833163335</c:v>
                </c:pt>
                <c:pt idx="20980" formatCode="General">
                  <c:v>6.6666669833163335</c:v>
                </c:pt>
                <c:pt idx="20981" formatCode="General">
                  <c:v>6.6666669833163335</c:v>
                </c:pt>
                <c:pt idx="20982" formatCode="General">
                  <c:v>6.6666669833163335</c:v>
                </c:pt>
                <c:pt idx="20983" formatCode="General">
                  <c:v>6.6666669833163335</c:v>
                </c:pt>
                <c:pt idx="20984" formatCode="General">
                  <c:v>6.6666669833163335</c:v>
                </c:pt>
                <c:pt idx="20985" formatCode="General">
                  <c:v>6.6666669833163335</c:v>
                </c:pt>
                <c:pt idx="20986" formatCode="General">
                  <c:v>6.6666669833163335</c:v>
                </c:pt>
                <c:pt idx="20987" formatCode="General">
                  <c:v>13.333333966632667</c:v>
                </c:pt>
                <c:pt idx="20988" formatCode="General">
                  <c:v>6.6666669833163335</c:v>
                </c:pt>
                <c:pt idx="20989" formatCode="General">
                  <c:v>6.6666669833163335</c:v>
                </c:pt>
                <c:pt idx="20990" formatCode="General">
                  <c:v>6.6666669833163335</c:v>
                </c:pt>
                <c:pt idx="20991" formatCode="General">
                  <c:v>6.6666669833163335</c:v>
                </c:pt>
                <c:pt idx="20992" formatCode="General">
                  <c:v>6.6666669833163335</c:v>
                </c:pt>
                <c:pt idx="20993" formatCode="General">
                  <c:v>6.6666669833163335</c:v>
                </c:pt>
                <c:pt idx="20994" formatCode="General">
                  <c:v>6.6666669833163335</c:v>
                </c:pt>
                <c:pt idx="20995" formatCode="General">
                  <c:v>6.6666669833163335</c:v>
                </c:pt>
                <c:pt idx="20996" formatCode="General">
                  <c:v>6.6666669833163335</c:v>
                </c:pt>
                <c:pt idx="20997" formatCode="General">
                  <c:v>6.6666669833163335</c:v>
                </c:pt>
                <c:pt idx="20998" formatCode="General">
                  <c:v>6.6666669833163335</c:v>
                </c:pt>
                <c:pt idx="20999" formatCode="General">
                  <c:v>6.6666669833163335</c:v>
                </c:pt>
                <c:pt idx="21000" formatCode="General">
                  <c:v>6.6666669833163335</c:v>
                </c:pt>
                <c:pt idx="21001" formatCode="General">
                  <c:v>6.6666669833163335</c:v>
                </c:pt>
                <c:pt idx="21002" formatCode="General">
                  <c:v>6.6666669833163335</c:v>
                </c:pt>
                <c:pt idx="21003" formatCode="General">
                  <c:v>6.6666669833163335</c:v>
                </c:pt>
                <c:pt idx="21004" formatCode="General">
                  <c:v>6.6666669833163335</c:v>
                </c:pt>
                <c:pt idx="21005" formatCode="General">
                  <c:v>6.6666669833163335</c:v>
                </c:pt>
                <c:pt idx="21006" formatCode="General">
                  <c:v>0</c:v>
                </c:pt>
                <c:pt idx="21007" formatCode="General">
                  <c:v>6.6666669833163335</c:v>
                </c:pt>
                <c:pt idx="21008" formatCode="General">
                  <c:v>6.6666669833163335</c:v>
                </c:pt>
                <c:pt idx="21009" formatCode="General">
                  <c:v>6.6666669833163335</c:v>
                </c:pt>
                <c:pt idx="21010" formatCode="General">
                  <c:v>6.6666669833163335</c:v>
                </c:pt>
                <c:pt idx="21011" formatCode="General">
                  <c:v>6.6666669833163335</c:v>
                </c:pt>
                <c:pt idx="21012" formatCode="General">
                  <c:v>6.6666669833163335</c:v>
                </c:pt>
                <c:pt idx="21013" formatCode="General">
                  <c:v>6.6666669833163335</c:v>
                </c:pt>
                <c:pt idx="21014" formatCode="General">
                  <c:v>6.6666669833163335</c:v>
                </c:pt>
                <c:pt idx="21015" formatCode="General">
                  <c:v>6.6666669833163335</c:v>
                </c:pt>
                <c:pt idx="21016" formatCode="General">
                  <c:v>6.6666669833163335</c:v>
                </c:pt>
                <c:pt idx="21017" formatCode="General">
                  <c:v>6.6666669833163335</c:v>
                </c:pt>
                <c:pt idx="21018" formatCode="General">
                  <c:v>6.6666669833163335</c:v>
                </c:pt>
                <c:pt idx="21019" formatCode="General">
                  <c:v>6.6666669833163335</c:v>
                </c:pt>
                <c:pt idx="21020" formatCode="General">
                  <c:v>0</c:v>
                </c:pt>
                <c:pt idx="21021" formatCode="General">
                  <c:v>6.6666669833163335</c:v>
                </c:pt>
                <c:pt idx="21022" formatCode="General">
                  <c:v>6.6666669833163335</c:v>
                </c:pt>
                <c:pt idx="21023" formatCode="General">
                  <c:v>6.6666669833163335</c:v>
                </c:pt>
                <c:pt idx="21024" formatCode="General">
                  <c:v>6.6666669833163335</c:v>
                </c:pt>
                <c:pt idx="21025" formatCode="General">
                  <c:v>6.6666669833163335</c:v>
                </c:pt>
                <c:pt idx="21026" formatCode="General">
                  <c:v>6.6666669833163335</c:v>
                </c:pt>
                <c:pt idx="21027" formatCode="General">
                  <c:v>0</c:v>
                </c:pt>
                <c:pt idx="21028" formatCode="General">
                  <c:v>6.6666669833163335</c:v>
                </c:pt>
                <c:pt idx="21029" formatCode="General">
                  <c:v>6.6666669833163335</c:v>
                </c:pt>
                <c:pt idx="21030" formatCode="General">
                  <c:v>6.6666669833163335</c:v>
                </c:pt>
                <c:pt idx="21031" formatCode="General">
                  <c:v>6.6666669833163335</c:v>
                </c:pt>
                <c:pt idx="21032" formatCode="General">
                  <c:v>6.6666669833163335</c:v>
                </c:pt>
                <c:pt idx="21033" formatCode="General">
                  <c:v>6.6666669833163335</c:v>
                </c:pt>
                <c:pt idx="21034" formatCode="General">
                  <c:v>0</c:v>
                </c:pt>
                <c:pt idx="21035" formatCode="General">
                  <c:v>6.6666669833163335</c:v>
                </c:pt>
                <c:pt idx="21036" formatCode="General">
                  <c:v>6.6666669833163335</c:v>
                </c:pt>
                <c:pt idx="21037" formatCode="General">
                  <c:v>6.6666669833163335</c:v>
                </c:pt>
                <c:pt idx="21038" formatCode="General">
                  <c:v>6.6666669833163335</c:v>
                </c:pt>
                <c:pt idx="21039" formatCode="General">
                  <c:v>6.6666669833163335</c:v>
                </c:pt>
                <c:pt idx="21040" formatCode="General">
                  <c:v>0</c:v>
                </c:pt>
                <c:pt idx="21041" formatCode="General">
                  <c:v>6.6666669833163335</c:v>
                </c:pt>
                <c:pt idx="21042" formatCode="General">
                  <c:v>6.6666669833163335</c:v>
                </c:pt>
                <c:pt idx="21043" formatCode="General">
                  <c:v>6.6666669833163335</c:v>
                </c:pt>
                <c:pt idx="21044" formatCode="General">
                  <c:v>6.6666669833163335</c:v>
                </c:pt>
                <c:pt idx="21045" formatCode="General">
                  <c:v>0</c:v>
                </c:pt>
                <c:pt idx="21046" formatCode="General">
                  <c:v>6.6666669833163335</c:v>
                </c:pt>
                <c:pt idx="21047" formatCode="General">
                  <c:v>6.6666669833163335</c:v>
                </c:pt>
                <c:pt idx="21048" formatCode="General">
                  <c:v>6.6666669833163335</c:v>
                </c:pt>
                <c:pt idx="21049" formatCode="General">
                  <c:v>6.6666669833163335</c:v>
                </c:pt>
                <c:pt idx="21050" formatCode="General">
                  <c:v>6.6666669833163335</c:v>
                </c:pt>
                <c:pt idx="21051" formatCode="General">
                  <c:v>6.6666669833163335</c:v>
                </c:pt>
                <c:pt idx="21052" formatCode="General">
                  <c:v>0</c:v>
                </c:pt>
                <c:pt idx="21053" formatCode="General">
                  <c:v>6.6666669833163335</c:v>
                </c:pt>
                <c:pt idx="21054" formatCode="General">
                  <c:v>6.6666669833163335</c:v>
                </c:pt>
                <c:pt idx="21055" formatCode="General">
                  <c:v>6.6666669833163335</c:v>
                </c:pt>
                <c:pt idx="21056" formatCode="General">
                  <c:v>6.6666669833163335</c:v>
                </c:pt>
                <c:pt idx="21057" formatCode="General">
                  <c:v>6.6666669833163335</c:v>
                </c:pt>
                <c:pt idx="21058" formatCode="General">
                  <c:v>6.6666669833163335</c:v>
                </c:pt>
                <c:pt idx="21059" formatCode="General">
                  <c:v>6.6666669833163335</c:v>
                </c:pt>
                <c:pt idx="21060" formatCode="General">
                  <c:v>6.6666669833163335</c:v>
                </c:pt>
                <c:pt idx="21061" formatCode="General">
                  <c:v>6.6666669833163335</c:v>
                </c:pt>
                <c:pt idx="21062" formatCode="General">
                  <c:v>6.6666669833163335</c:v>
                </c:pt>
                <c:pt idx="21063" formatCode="General">
                  <c:v>6.6666669833163335</c:v>
                </c:pt>
                <c:pt idx="21064" formatCode="General">
                  <c:v>6.6666669833163335</c:v>
                </c:pt>
                <c:pt idx="21065" formatCode="General">
                  <c:v>6.6666669833163335</c:v>
                </c:pt>
                <c:pt idx="21066" formatCode="General">
                  <c:v>6.6666669833163335</c:v>
                </c:pt>
                <c:pt idx="21067" formatCode="General">
                  <c:v>6.6666669833163335</c:v>
                </c:pt>
                <c:pt idx="21068" formatCode="General">
                  <c:v>6.6666669833163335</c:v>
                </c:pt>
                <c:pt idx="21069" formatCode="General">
                  <c:v>6.6666669833163335</c:v>
                </c:pt>
                <c:pt idx="21070" formatCode="General">
                  <c:v>0</c:v>
                </c:pt>
                <c:pt idx="21071" formatCode="General">
                  <c:v>6.6666669833163335</c:v>
                </c:pt>
                <c:pt idx="21072" formatCode="General">
                  <c:v>6.6666669833163335</c:v>
                </c:pt>
                <c:pt idx="21073" formatCode="General">
                  <c:v>6.6666669833163335</c:v>
                </c:pt>
                <c:pt idx="21074" formatCode="General">
                  <c:v>6.6666669833163335</c:v>
                </c:pt>
                <c:pt idx="21075" formatCode="General">
                  <c:v>6.6666669833163335</c:v>
                </c:pt>
                <c:pt idx="21076" formatCode="General">
                  <c:v>6.6666669833163335</c:v>
                </c:pt>
                <c:pt idx="21077" formatCode="General">
                  <c:v>6.6666669833163335</c:v>
                </c:pt>
                <c:pt idx="21078" formatCode="General">
                  <c:v>6.6666669833163335</c:v>
                </c:pt>
                <c:pt idx="21079" formatCode="General">
                  <c:v>6.6666669833163335</c:v>
                </c:pt>
                <c:pt idx="21080" formatCode="General">
                  <c:v>6.6666669833163335</c:v>
                </c:pt>
                <c:pt idx="21081" formatCode="General">
                  <c:v>6.6666669833163335</c:v>
                </c:pt>
                <c:pt idx="21082" formatCode="General">
                  <c:v>6.6666669833163335</c:v>
                </c:pt>
                <c:pt idx="21083" formatCode="General">
                  <c:v>6.6666669833163335</c:v>
                </c:pt>
                <c:pt idx="21084" formatCode="General">
                  <c:v>6.6666669833163335</c:v>
                </c:pt>
                <c:pt idx="21085" formatCode="General">
                  <c:v>6.6666669833163335</c:v>
                </c:pt>
                <c:pt idx="21086" formatCode="General">
                  <c:v>6.6666669833163335</c:v>
                </c:pt>
                <c:pt idx="21087" formatCode="General">
                  <c:v>6.6666669833163335</c:v>
                </c:pt>
                <c:pt idx="21088" formatCode="General">
                  <c:v>6.6666669833163335</c:v>
                </c:pt>
                <c:pt idx="21089" formatCode="General">
                  <c:v>13.333333966632667</c:v>
                </c:pt>
                <c:pt idx="21090" formatCode="General">
                  <c:v>6.6666669833163335</c:v>
                </c:pt>
                <c:pt idx="21091" formatCode="General">
                  <c:v>6.6666669833163335</c:v>
                </c:pt>
                <c:pt idx="21092" formatCode="General">
                  <c:v>6.6666669833163335</c:v>
                </c:pt>
                <c:pt idx="21093" formatCode="General">
                  <c:v>6.6666669833163335</c:v>
                </c:pt>
                <c:pt idx="21094" formatCode="General">
                  <c:v>6.6666669833163335</c:v>
                </c:pt>
                <c:pt idx="21095" formatCode="General">
                  <c:v>6.6666669833163335</c:v>
                </c:pt>
                <c:pt idx="21096" formatCode="General">
                  <c:v>6.6666669833163335</c:v>
                </c:pt>
                <c:pt idx="21097" formatCode="General">
                  <c:v>13.333333966632667</c:v>
                </c:pt>
                <c:pt idx="21098" formatCode="General">
                  <c:v>6.6666669833163335</c:v>
                </c:pt>
                <c:pt idx="21099" formatCode="General">
                  <c:v>13.333333966632667</c:v>
                </c:pt>
                <c:pt idx="21100" formatCode="General">
                  <c:v>13.333333966632667</c:v>
                </c:pt>
                <c:pt idx="21101" formatCode="General">
                  <c:v>13.333333966632667</c:v>
                </c:pt>
                <c:pt idx="21102" formatCode="General">
                  <c:v>20.000000173846864</c:v>
                </c:pt>
                <c:pt idx="21103" formatCode="General">
                  <c:v>13.333333966632667</c:v>
                </c:pt>
                <c:pt idx="21104" formatCode="General">
                  <c:v>26.666667933265401</c:v>
                </c:pt>
                <c:pt idx="21105" formatCode="General">
                  <c:v>26.666667933265401</c:v>
                </c:pt>
                <c:pt idx="21106" formatCode="General">
                  <c:v>33.333335692683868</c:v>
                </c:pt>
                <c:pt idx="21107" formatCode="General">
                  <c:v>46.6666712115208</c:v>
                </c:pt>
                <c:pt idx="21108" formatCode="General">
                  <c:v>60.000003625949198</c:v>
                </c:pt>
                <c:pt idx="21109" formatCode="General">
                  <c:v>66.666671385368005</c:v>
                </c:pt>
                <c:pt idx="21110" formatCode="General">
                  <c:v>80.000006904204653</c:v>
                </c:pt>
                <c:pt idx="21111" formatCode="General">
                  <c:v>86.66667466362334</c:v>
                </c:pt>
                <c:pt idx="21112" formatCode="General">
                  <c:v>80.000006904204653</c:v>
                </c:pt>
                <c:pt idx="21113" formatCode="General">
                  <c:v>93.333342423041344</c:v>
                </c:pt>
                <c:pt idx="21114" formatCode="General">
                  <c:v>86.66667466362334</c:v>
                </c:pt>
                <c:pt idx="21115" formatCode="General">
                  <c:v>86.66667466362334</c:v>
                </c:pt>
                <c:pt idx="21116" formatCode="General">
                  <c:v>80.000006904204653</c:v>
                </c:pt>
                <c:pt idx="21117" formatCode="General">
                  <c:v>86.66667466362334</c:v>
                </c:pt>
                <c:pt idx="21118" formatCode="General">
                  <c:v>86.66667466362334</c:v>
                </c:pt>
                <c:pt idx="21119" formatCode="General">
                  <c:v>80.000006904204653</c:v>
                </c:pt>
                <c:pt idx="21120" formatCode="General">
                  <c:v>80.000006904204653</c:v>
                </c:pt>
                <c:pt idx="21121" formatCode="General">
                  <c:v>80.000006904204653</c:v>
                </c:pt>
                <c:pt idx="21122" formatCode="General">
                  <c:v>80.000006904204653</c:v>
                </c:pt>
                <c:pt idx="21123" formatCode="General">
                  <c:v>80.000006904204653</c:v>
                </c:pt>
                <c:pt idx="21124" formatCode="General">
                  <c:v>80.000006904204653</c:v>
                </c:pt>
                <c:pt idx="21125" formatCode="General">
                  <c:v>126.66667501131664</c:v>
                </c:pt>
                <c:pt idx="21126" formatCode="General">
                  <c:v>206.66668812433866</c:v>
                </c:pt>
                <c:pt idx="21127" formatCode="General">
                  <c:v>286.66655222574866</c:v>
                </c:pt>
                <c:pt idx="21128" formatCode="General">
                  <c:v>333.33313961823802</c:v>
                </c:pt>
                <c:pt idx="21129" formatCode="General">
                  <c:v>346.66645030180604</c:v>
                </c:pt>
                <c:pt idx="21130" formatCode="General">
                  <c:v>346.66645030180604</c:v>
                </c:pt>
                <c:pt idx="21131" formatCode="General">
                  <c:v>333.33313961823802</c:v>
                </c:pt>
                <c:pt idx="21132" formatCode="General">
                  <c:v>333.33313961823802</c:v>
                </c:pt>
                <c:pt idx="21133" formatCode="General">
                  <c:v>326.66648427645333</c:v>
                </c:pt>
                <c:pt idx="21134" formatCode="General">
                  <c:v>313.33317359288532</c:v>
                </c:pt>
                <c:pt idx="21135" formatCode="General">
                  <c:v>299.9998629093173</c:v>
                </c:pt>
                <c:pt idx="21136" formatCode="General">
                  <c:v>286.66655222574866</c:v>
                </c:pt>
                <c:pt idx="21137" formatCode="General">
                  <c:v>279.99989688396465</c:v>
                </c:pt>
                <c:pt idx="21138" formatCode="General">
                  <c:v>273.3332415421807</c:v>
                </c:pt>
                <c:pt idx="21139" formatCode="General">
                  <c:v>253.333275516828</c:v>
                </c:pt>
                <c:pt idx="21140" formatCode="General">
                  <c:v>246.66662017504402</c:v>
                </c:pt>
                <c:pt idx="21141" formatCode="General">
                  <c:v>239.99996483325933</c:v>
                </c:pt>
                <c:pt idx="21142" formatCode="General">
                  <c:v>226.66665414969137</c:v>
                </c:pt>
                <c:pt idx="21143" formatCode="General">
                  <c:v>219.99999880790736</c:v>
                </c:pt>
                <c:pt idx="21144" formatCode="General">
                  <c:v>213.33334346612267</c:v>
                </c:pt>
                <c:pt idx="21145" formatCode="General">
                  <c:v>206.66668812433866</c:v>
                </c:pt>
                <c:pt idx="21146" formatCode="General">
                  <c:v>200.00002036492</c:v>
                </c:pt>
                <c:pt idx="21147" formatCode="General">
                  <c:v>186.66668484608331</c:v>
                </c:pt>
                <c:pt idx="21148" formatCode="General">
                  <c:v>186.66668484608331</c:v>
                </c:pt>
                <c:pt idx="21149" formatCode="General">
                  <c:v>173.33334932724668</c:v>
                </c:pt>
                <c:pt idx="21150" formatCode="General">
                  <c:v>173.33334932724668</c:v>
                </c:pt>
                <c:pt idx="21151" formatCode="General">
                  <c:v>166.66668156782802</c:v>
                </c:pt>
                <c:pt idx="21152" formatCode="General">
                  <c:v>160.00001380840931</c:v>
                </c:pt>
                <c:pt idx="21153" formatCode="General">
                  <c:v>153.33334604899068</c:v>
                </c:pt>
                <c:pt idx="21154" formatCode="General">
                  <c:v>146.66667828957267</c:v>
                </c:pt>
                <c:pt idx="21155" formatCode="General">
                  <c:v>146.66667828957267</c:v>
                </c:pt>
                <c:pt idx="21156" formatCode="General">
                  <c:v>140.00001053015401</c:v>
                </c:pt>
                <c:pt idx="21157" formatCode="General">
                  <c:v>133.33334277073533</c:v>
                </c:pt>
                <c:pt idx="21158" formatCode="General">
                  <c:v>133.33334277073533</c:v>
                </c:pt>
                <c:pt idx="21159" formatCode="General">
                  <c:v>126.66667501131664</c:v>
                </c:pt>
                <c:pt idx="21160" formatCode="General">
                  <c:v>126.66667501131664</c:v>
                </c:pt>
                <c:pt idx="21161" formatCode="General">
                  <c:v>120.00000725189867</c:v>
                </c:pt>
                <c:pt idx="21162" formatCode="General">
                  <c:v>113.33333949248001</c:v>
                </c:pt>
                <c:pt idx="21163" formatCode="General">
                  <c:v>113.33333949248001</c:v>
                </c:pt>
                <c:pt idx="21164" formatCode="General">
                  <c:v>113.33333949248001</c:v>
                </c:pt>
                <c:pt idx="21165" formatCode="General">
                  <c:v>106.66667173306134</c:v>
                </c:pt>
                <c:pt idx="21166" formatCode="General">
                  <c:v>106.66667173306134</c:v>
                </c:pt>
                <c:pt idx="21167" formatCode="General">
                  <c:v>100.00001018246</c:v>
                </c:pt>
                <c:pt idx="21168" formatCode="General">
                  <c:v>100.00001018246</c:v>
                </c:pt>
                <c:pt idx="21169" formatCode="General">
                  <c:v>93.333342423041344</c:v>
                </c:pt>
                <c:pt idx="21170" formatCode="General">
                  <c:v>93.333342423041344</c:v>
                </c:pt>
                <c:pt idx="21171" formatCode="General">
                  <c:v>93.333342423041344</c:v>
                </c:pt>
                <c:pt idx="21172" formatCode="General">
                  <c:v>86.66667466362334</c:v>
                </c:pt>
                <c:pt idx="21173" formatCode="General">
                  <c:v>86.66667466362334</c:v>
                </c:pt>
                <c:pt idx="21174" formatCode="General">
                  <c:v>80.000006904204653</c:v>
                </c:pt>
                <c:pt idx="21175" formatCode="General">
                  <c:v>86.66667466362334</c:v>
                </c:pt>
                <c:pt idx="21176" formatCode="General">
                  <c:v>80.000006904204653</c:v>
                </c:pt>
                <c:pt idx="21177" formatCode="General">
                  <c:v>80.000006904204653</c:v>
                </c:pt>
                <c:pt idx="21178" formatCode="General">
                  <c:v>73.333339144785995</c:v>
                </c:pt>
                <c:pt idx="21179" formatCode="General">
                  <c:v>73.333339144785995</c:v>
                </c:pt>
                <c:pt idx="21180" formatCode="General">
                  <c:v>80.000006904204653</c:v>
                </c:pt>
                <c:pt idx="21181" formatCode="General">
                  <c:v>66.666671385368005</c:v>
                </c:pt>
                <c:pt idx="21182" formatCode="General">
                  <c:v>73.333339144785995</c:v>
                </c:pt>
                <c:pt idx="21183" formatCode="General">
                  <c:v>66.666671385368005</c:v>
                </c:pt>
                <c:pt idx="21184" formatCode="General">
                  <c:v>73.333339144785995</c:v>
                </c:pt>
                <c:pt idx="21185" formatCode="General">
                  <c:v>60.000003625949198</c:v>
                </c:pt>
                <c:pt idx="21186" formatCode="General">
                  <c:v>66.666671385368005</c:v>
                </c:pt>
                <c:pt idx="21187" formatCode="General">
                  <c:v>66.666671385368005</c:v>
                </c:pt>
                <c:pt idx="21188" formatCode="General">
                  <c:v>60.000003625949198</c:v>
                </c:pt>
                <c:pt idx="21189" formatCode="General">
                  <c:v>66.666671385368005</c:v>
                </c:pt>
                <c:pt idx="21190" formatCode="General">
                  <c:v>60.000003625949198</c:v>
                </c:pt>
                <c:pt idx="21191" formatCode="General">
                  <c:v>60.000003625949198</c:v>
                </c:pt>
                <c:pt idx="21192" formatCode="General">
                  <c:v>60.000003625949198</c:v>
                </c:pt>
                <c:pt idx="21193" formatCode="General">
                  <c:v>53.333335866530739</c:v>
                </c:pt>
                <c:pt idx="21194" formatCode="General">
                  <c:v>60.000003625949198</c:v>
                </c:pt>
                <c:pt idx="21195" formatCode="General">
                  <c:v>53.333335866530739</c:v>
                </c:pt>
                <c:pt idx="21196" formatCode="General">
                  <c:v>53.333335866530739</c:v>
                </c:pt>
                <c:pt idx="21197" formatCode="General">
                  <c:v>60.000003625949198</c:v>
                </c:pt>
                <c:pt idx="21198" formatCode="General">
                  <c:v>53.333335866530739</c:v>
                </c:pt>
                <c:pt idx="21199" formatCode="General">
                  <c:v>46.6666712115208</c:v>
                </c:pt>
                <c:pt idx="21200" formatCode="General">
                  <c:v>53.333335866530739</c:v>
                </c:pt>
                <c:pt idx="21201" formatCode="General">
                  <c:v>53.333335866530739</c:v>
                </c:pt>
                <c:pt idx="21202" formatCode="General">
                  <c:v>46.6666712115208</c:v>
                </c:pt>
                <c:pt idx="21203" formatCode="General">
                  <c:v>53.333335866530739</c:v>
                </c:pt>
                <c:pt idx="21204" formatCode="General">
                  <c:v>46.6666712115208</c:v>
                </c:pt>
                <c:pt idx="21205" formatCode="General">
                  <c:v>46.6666712115208</c:v>
                </c:pt>
                <c:pt idx="21206" formatCode="General">
                  <c:v>53.333335866530739</c:v>
                </c:pt>
                <c:pt idx="21207" formatCode="General">
                  <c:v>46.6666712115208</c:v>
                </c:pt>
                <c:pt idx="21208" formatCode="General">
                  <c:v>46.6666712115208</c:v>
                </c:pt>
                <c:pt idx="21209" formatCode="General">
                  <c:v>40.000003452102327</c:v>
                </c:pt>
                <c:pt idx="21210" formatCode="General">
                  <c:v>46.6666712115208</c:v>
                </c:pt>
                <c:pt idx="21211" formatCode="General">
                  <c:v>46.6666712115208</c:v>
                </c:pt>
                <c:pt idx="21212" formatCode="General">
                  <c:v>40.000003452102327</c:v>
                </c:pt>
                <c:pt idx="21213" formatCode="General">
                  <c:v>46.6666712115208</c:v>
                </c:pt>
                <c:pt idx="21214" formatCode="General">
                  <c:v>40.000003452102327</c:v>
                </c:pt>
                <c:pt idx="21215" formatCode="General">
                  <c:v>46.6666712115208</c:v>
                </c:pt>
                <c:pt idx="21216" formatCode="General">
                  <c:v>40.000003452102327</c:v>
                </c:pt>
                <c:pt idx="21217" formatCode="General">
                  <c:v>40.000003452102327</c:v>
                </c:pt>
                <c:pt idx="21218" formatCode="General">
                  <c:v>40.000003452102327</c:v>
                </c:pt>
                <c:pt idx="21219" formatCode="General">
                  <c:v>40.000003452102327</c:v>
                </c:pt>
                <c:pt idx="21220" formatCode="General">
                  <c:v>40.000003452102327</c:v>
                </c:pt>
                <c:pt idx="21221" formatCode="General">
                  <c:v>40.000003452102327</c:v>
                </c:pt>
                <c:pt idx="21222" formatCode="General">
                  <c:v>40.000003452102327</c:v>
                </c:pt>
                <c:pt idx="21223" formatCode="General">
                  <c:v>40.000003452102327</c:v>
                </c:pt>
                <c:pt idx="21224" formatCode="General">
                  <c:v>33.333335692683868</c:v>
                </c:pt>
                <c:pt idx="21225" formatCode="General">
                  <c:v>40.000003452102327</c:v>
                </c:pt>
                <c:pt idx="21226" formatCode="General">
                  <c:v>33.333335692683868</c:v>
                </c:pt>
                <c:pt idx="21227" formatCode="General">
                  <c:v>40.000003452102327</c:v>
                </c:pt>
                <c:pt idx="21228" formatCode="General">
                  <c:v>33.333335692683868</c:v>
                </c:pt>
                <c:pt idx="21229" formatCode="General">
                  <c:v>33.333335692683868</c:v>
                </c:pt>
                <c:pt idx="21230" formatCode="General">
                  <c:v>40.000003452102327</c:v>
                </c:pt>
                <c:pt idx="21231" formatCode="General">
                  <c:v>33.333335692683868</c:v>
                </c:pt>
                <c:pt idx="21232" formatCode="General">
                  <c:v>33.333335692683868</c:v>
                </c:pt>
                <c:pt idx="21233" formatCode="General">
                  <c:v>33.333335692683868</c:v>
                </c:pt>
                <c:pt idx="21234" formatCode="General">
                  <c:v>33.333335692683868</c:v>
                </c:pt>
                <c:pt idx="21235" formatCode="General">
                  <c:v>33.333335692683868</c:v>
                </c:pt>
                <c:pt idx="21236" formatCode="General">
                  <c:v>33.333335692683868</c:v>
                </c:pt>
                <c:pt idx="21237" formatCode="General">
                  <c:v>33.333335692683868</c:v>
                </c:pt>
                <c:pt idx="21238" formatCode="General">
                  <c:v>33.333335692683868</c:v>
                </c:pt>
                <c:pt idx="21239" formatCode="General">
                  <c:v>33.333335692683868</c:v>
                </c:pt>
                <c:pt idx="21240" formatCode="General">
                  <c:v>26.666667933265401</c:v>
                </c:pt>
                <c:pt idx="21241" formatCode="General">
                  <c:v>33.333335692683868</c:v>
                </c:pt>
                <c:pt idx="21242" formatCode="General">
                  <c:v>33.333335692683868</c:v>
                </c:pt>
                <c:pt idx="21243" formatCode="General">
                  <c:v>33.333335692683868</c:v>
                </c:pt>
                <c:pt idx="21244" formatCode="General">
                  <c:v>26.666667933265401</c:v>
                </c:pt>
                <c:pt idx="21245" formatCode="General">
                  <c:v>33.333335692683868</c:v>
                </c:pt>
                <c:pt idx="21246" formatCode="General">
                  <c:v>33.333335692683868</c:v>
                </c:pt>
                <c:pt idx="21247" formatCode="General">
                  <c:v>26.666667933265401</c:v>
                </c:pt>
                <c:pt idx="21248" formatCode="General">
                  <c:v>33.333335692683868</c:v>
                </c:pt>
                <c:pt idx="21249" formatCode="General">
                  <c:v>26.666667933265401</c:v>
                </c:pt>
                <c:pt idx="21250" formatCode="General">
                  <c:v>26.666667933265401</c:v>
                </c:pt>
                <c:pt idx="21251" formatCode="General">
                  <c:v>33.333335692683868</c:v>
                </c:pt>
                <c:pt idx="21252" formatCode="General">
                  <c:v>26.666667933265401</c:v>
                </c:pt>
                <c:pt idx="21253" formatCode="General">
                  <c:v>26.666667933265401</c:v>
                </c:pt>
                <c:pt idx="21254" formatCode="General">
                  <c:v>33.333335692683868</c:v>
                </c:pt>
                <c:pt idx="21255" formatCode="General">
                  <c:v>26.666667933265401</c:v>
                </c:pt>
                <c:pt idx="21256" formatCode="General">
                  <c:v>26.666667933265401</c:v>
                </c:pt>
                <c:pt idx="21257" formatCode="General">
                  <c:v>26.666667933265401</c:v>
                </c:pt>
                <c:pt idx="21258" formatCode="General">
                  <c:v>26.666667933265401</c:v>
                </c:pt>
                <c:pt idx="21259" formatCode="General">
                  <c:v>26.666667933265401</c:v>
                </c:pt>
                <c:pt idx="21260" formatCode="General">
                  <c:v>26.666667933265401</c:v>
                </c:pt>
                <c:pt idx="21261" formatCode="General">
                  <c:v>26.666667933265401</c:v>
                </c:pt>
                <c:pt idx="21262" formatCode="General">
                  <c:v>26.666667933265401</c:v>
                </c:pt>
                <c:pt idx="21263" formatCode="General">
                  <c:v>26.666667933265401</c:v>
                </c:pt>
                <c:pt idx="21264" formatCode="General">
                  <c:v>26.666667933265401</c:v>
                </c:pt>
                <c:pt idx="21265" formatCode="General">
                  <c:v>20.000000173846864</c:v>
                </c:pt>
                <c:pt idx="21266" formatCode="General">
                  <c:v>26.666667933265401</c:v>
                </c:pt>
                <c:pt idx="21267" formatCode="General">
                  <c:v>26.666667933265401</c:v>
                </c:pt>
                <c:pt idx="21268" formatCode="General">
                  <c:v>26.666667933265401</c:v>
                </c:pt>
                <c:pt idx="21269" formatCode="General">
                  <c:v>20.000000173846864</c:v>
                </c:pt>
                <c:pt idx="21270" formatCode="General">
                  <c:v>26.666667933265401</c:v>
                </c:pt>
                <c:pt idx="21271" formatCode="General">
                  <c:v>26.666667933265401</c:v>
                </c:pt>
                <c:pt idx="21272" formatCode="General">
                  <c:v>20.000000173846864</c:v>
                </c:pt>
                <c:pt idx="21273" formatCode="General">
                  <c:v>26.666667933265401</c:v>
                </c:pt>
                <c:pt idx="21274" formatCode="General">
                  <c:v>20.000000173846864</c:v>
                </c:pt>
                <c:pt idx="21275" formatCode="General">
                  <c:v>26.666667933265401</c:v>
                </c:pt>
                <c:pt idx="21276" formatCode="General">
                  <c:v>20.000000173846864</c:v>
                </c:pt>
                <c:pt idx="21277" formatCode="General">
                  <c:v>26.666667933265401</c:v>
                </c:pt>
                <c:pt idx="21278" formatCode="General">
                  <c:v>20.000000173846864</c:v>
                </c:pt>
                <c:pt idx="21279" formatCode="General">
                  <c:v>20.000000173846864</c:v>
                </c:pt>
                <c:pt idx="21280" formatCode="General">
                  <c:v>26.666667933265401</c:v>
                </c:pt>
                <c:pt idx="21281" formatCode="General">
                  <c:v>20.000000173846864</c:v>
                </c:pt>
                <c:pt idx="21282" formatCode="General">
                  <c:v>20.000000173846864</c:v>
                </c:pt>
                <c:pt idx="21283" formatCode="General">
                  <c:v>20.000000173846864</c:v>
                </c:pt>
                <c:pt idx="21284" formatCode="General">
                  <c:v>20.000000173846864</c:v>
                </c:pt>
                <c:pt idx="21285" formatCode="General">
                  <c:v>20.000000173846864</c:v>
                </c:pt>
                <c:pt idx="21286" formatCode="General">
                  <c:v>20.000000173846864</c:v>
                </c:pt>
                <c:pt idx="21287" formatCode="General">
                  <c:v>20.000000173846864</c:v>
                </c:pt>
                <c:pt idx="21288">
                  <c:v>20.000000173846864</c:v>
                </c:pt>
                <c:pt idx="21289">
                  <c:v>20.000000173846864</c:v>
                </c:pt>
                <c:pt idx="21290">
                  <c:v>20.000000173846864</c:v>
                </c:pt>
                <c:pt idx="21291">
                  <c:v>20.000000173846864</c:v>
                </c:pt>
                <c:pt idx="21292">
                  <c:v>20.000000173846864</c:v>
                </c:pt>
                <c:pt idx="21293">
                  <c:v>20.000000173846864</c:v>
                </c:pt>
                <c:pt idx="21294">
                  <c:v>20.000000173846864</c:v>
                </c:pt>
                <c:pt idx="21295">
                  <c:v>20.000000173846864</c:v>
                </c:pt>
                <c:pt idx="21296">
                  <c:v>20.000000173846864</c:v>
                </c:pt>
                <c:pt idx="21297">
                  <c:v>13.333333966632667</c:v>
                </c:pt>
                <c:pt idx="21298">
                  <c:v>20.000000173846864</c:v>
                </c:pt>
                <c:pt idx="21299">
                  <c:v>20.000000173846864</c:v>
                </c:pt>
                <c:pt idx="21300">
                  <c:v>20.000000173846864</c:v>
                </c:pt>
                <c:pt idx="21301">
                  <c:v>20.000000173846864</c:v>
                </c:pt>
                <c:pt idx="21302">
                  <c:v>20.000000173846864</c:v>
                </c:pt>
                <c:pt idx="21303">
                  <c:v>13.333333966632667</c:v>
                </c:pt>
                <c:pt idx="21304">
                  <c:v>20.000000173846864</c:v>
                </c:pt>
                <c:pt idx="21305">
                  <c:v>20.000000173846864</c:v>
                </c:pt>
                <c:pt idx="21306">
                  <c:v>13.333333966632667</c:v>
                </c:pt>
                <c:pt idx="21307">
                  <c:v>20.000000173846864</c:v>
                </c:pt>
                <c:pt idx="21308">
                  <c:v>20.000000173846864</c:v>
                </c:pt>
                <c:pt idx="21309">
                  <c:v>20.000000173846864</c:v>
                </c:pt>
                <c:pt idx="21310">
                  <c:v>13.333333966632667</c:v>
                </c:pt>
                <c:pt idx="21311">
                  <c:v>20.000000173846864</c:v>
                </c:pt>
                <c:pt idx="21312">
                  <c:v>20.000000173846864</c:v>
                </c:pt>
                <c:pt idx="21313">
                  <c:v>13.333333966632667</c:v>
                </c:pt>
                <c:pt idx="21314">
                  <c:v>20.000000173846864</c:v>
                </c:pt>
                <c:pt idx="21315">
                  <c:v>13.333333966632667</c:v>
                </c:pt>
                <c:pt idx="21316">
                  <c:v>20.000000173846864</c:v>
                </c:pt>
                <c:pt idx="21317">
                  <c:v>20.000000173846864</c:v>
                </c:pt>
                <c:pt idx="21318">
                  <c:v>13.333333966632667</c:v>
                </c:pt>
                <c:pt idx="21319">
                  <c:v>20.000000173846864</c:v>
                </c:pt>
                <c:pt idx="21320">
                  <c:v>20.000000173846864</c:v>
                </c:pt>
                <c:pt idx="21321">
                  <c:v>13.333333966632667</c:v>
                </c:pt>
                <c:pt idx="21322">
                  <c:v>20.000000173846864</c:v>
                </c:pt>
                <c:pt idx="21323">
                  <c:v>13.333333966632667</c:v>
                </c:pt>
                <c:pt idx="21324">
                  <c:v>20.000000173846864</c:v>
                </c:pt>
                <c:pt idx="21325">
                  <c:v>13.333333966632667</c:v>
                </c:pt>
                <c:pt idx="21326">
                  <c:v>20.000000173846864</c:v>
                </c:pt>
                <c:pt idx="21327">
                  <c:v>13.333333966632667</c:v>
                </c:pt>
                <c:pt idx="21328">
                  <c:v>20.000000173846864</c:v>
                </c:pt>
                <c:pt idx="21329">
                  <c:v>13.333333966632667</c:v>
                </c:pt>
                <c:pt idx="21330">
                  <c:v>20.000000173846864</c:v>
                </c:pt>
                <c:pt idx="21331">
                  <c:v>13.333333966632667</c:v>
                </c:pt>
                <c:pt idx="21332">
                  <c:v>20.000000173846864</c:v>
                </c:pt>
                <c:pt idx="21333">
                  <c:v>13.333333966632667</c:v>
                </c:pt>
                <c:pt idx="21334">
                  <c:v>13.333333966632667</c:v>
                </c:pt>
                <c:pt idx="21335">
                  <c:v>20.000000173846864</c:v>
                </c:pt>
                <c:pt idx="21336">
                  <c:v>13.333333966632667</c:v>
                </c:pt>
                <c:pt idx="21337">
                  <c:v>20.000000173846864</c:v>
                </c:pt>
                <c:pt idx="21338">
                  <c:v>13.333333966632667</c:v>
                </c:pt>
                <c:pt idx="21339">
                  <c:v>13.333333966632667</c:v>
                </c:pt>
                <c:pt idx="21340">
                  <c:v>20.000000173846864</c:v>
                </c:pt>
                <c:pt idx="21341">
                  <c:v>13.333333966632667</c:v>
                </c:pt>
                <c:pt idx="21342">
                  <c:v>20.000000173846864</c:v>
                </c:pt>
                <c:pt idx="21343">
                  <c:v>13.333333966632667</c:v>
                </c:pt>
                <c:pt idx="21344">
                  <c:v>20.000000173846864</c:v>
                </c:pt>
                <c:pt idx="21345">
                  <c:v>13.333333966632667</c:v>
                </c:pt>
                <c:pt idx="21346">
                  <c:v>13.333333966632667</c:v>
                </c:pt>
                <c:pt idx="21347">
                  <c:v>20.000000173846864</c:v>
                </c:pt>
                <c:pt idx="21348">
                  <c:v>13.333333966632667</c:v>
                </c:pt>
                <c:pt idx="21349">
                  <c:v>20.000000173846864</c:v>
                </c:pt>
                <c:pt idx="21350">
                  <c:v>13.333333966632667</c:v>
                </c:pt>
                <c:pt idx="21351">
                  <c:v>20.000000173846864</c:v>
                </c:pt>
                <c:pt idx="21352">
                  <c:v>13.333333966632667</c:v>
                </c:pt>
                <c:pt idx="21353">
                  <c:v>20.000000173846864</c:v>
                </c:pt>
                <c:pt idx="21354">
                  <c:v>13.333333966632667</c:v>
                </c:pt>
                <c:pt idx="21355">
                  <c:v>20.000000173846864</c:v>
                </c:pt>
                <c:pt idx="21356">
                  <c:v>13.333333966632667</c:v>
                </c:pt>
                <c:pt idx="21357">
                  <c:v>13.333333966632667</c:v>
                </c:pt>
                <c:pt idx="21358">
                  <c:v>20.000000173846864</c:v>
                </c:pt>
                <c:pt idx="21359">
                  <c:v>13.333333966632667</c:v>
                </c:pt>
                <c:pt idx="21360">
                  <c:v>20.000000173846864</c:v>
                </c:pt>
                <c:pt idx="21361">
                  <c:v>13.333333966632667</c:v>
                </c:pt>
                <c:pt idx="21362">
                  <c:v>13.333333966632667</c:v>
                </c:pt>
                <c:pt idx="21363">
                  <c:v>20.000000173846864</c:v>
                </c:pt>
                <c:pt idx="21364">
                  <c:v>13.333333966632667</c:v>
                </c:pt>
                <c:pt idx="21365">
                  <c:v>20.000000173846864</c:v>
                </c:pt>
                <c:pt idx="21366">
                  <c:v>13.333333966632667</c:v>
                </c:pt>
                <c:pt idx="21367">
                  <c:v>13.333333966632667</c:v>
                </c:pt>
                <c:pt idx="21368">
                  <c:v>20.000000173846864</c:v>
                </c:pt>
                <c:pt idx="21369">
                  <c:v>13.333333966632667</c:v>
                </c:pt>
                <c:pt idx="21370">
                  <c:v>20.000000173846864</c:v>
                </c:pt>
                <c:pt idx="21371">
                  <c:v>13.333333966632667</c:v>
                </c:pt>
                <c:pt idx="21372">
                  <c:v>13.333333966632667</c:v>
                </c:pt>
                <c:pt idx="21373">
                  <c:v>20.000000173846864</c:v>
                </c:pt>
                <c:pt idx="21374">
                  <c:v>13.333333966632667</c:v>
                </c:pt>
                <c:pt idx="21375">
                  <c:v>13.333333966632667</c:v>
                </c:pt>
                <c:pt idx="21376">
                  <c:v>20.000000173846864</c:v>
                </c:pt>
                <c:pt idx="21377">
                  <c:v>13.333333966632667</c:v>
                </c:pt>
                <c:pt idx="21378">
                  <c:v>13.333333966632667</c:v>
                </c:pt>
                <c:pt idx="21379">
                  <c:v>20.000000173846864</c:v>
                </c:pt>
                <c:pt idx="21380">
                  <c:v>13.333333966632667</c:v>
                </c:pt>
                <c:pt idx="21381">
                  <c:v>20.000000173846864</c:v>
                </c:pt>
                <c:pt idx="21382">
                  <c:v>13.333333966632667</c:v>
                </c:pt>
                <c:pt idx="21383">
                  <c:v>13.333333966632667</c:v>
                </c:pt>
                <c:pt idx="21384">
                  <c:v>20.000000173846864</c:v>
                </c:pt>
                <c:pt idx="21385">
                  <c:v>13.333333966632667</c:v>
                </c:pt>
                <c:pt idx="21386">
                  <c:v>13.333333966632667</c:v>
                </c:pt>
                <c:pt idx="21387">
                  <c:v>20.000000173846864</c:v>
                </c:pt>
                <c:pt idx="21388">
                  <c:v>13.333333966632667</c:v>
                </c:pt>
                <c:pt idx="21389">
                  <c:v>13.333333966632667</c:v>
                </c:pt>
                <c:pt idx="21390">
                  <c:v>20.000000173846864</c:v>
                </c:pt>
                <c:pt idx="21391">
                  <c:v>13.333333966632667</c:v>
                </c:pt>
                <c:pt idx="21392">
                  <c:v>20.000000173846864</c:v>
                </c:pt>
                <c:pt idx="21393">
                  <c:v>13.333333966632667</c:v>
                </c:pt>
                <c:pt idx="21394">
                  <c:v>13.333333966632667</c:v>
                </c:pt>
                <c:pt idx="21395">
                  <c:v>20.000000173846864</c:v>
                </c:pt>
                <c:pt idx="21396">
                  <c:v>13.333333966632667</c:v>
                </c:pt>
                <c:pt idx="21397">
                  <c:v>20.000000173846864</c:v>
                </c:pt>
                <c:pt idx="21398">
                  <c:v>13.333333966632667</c:v>
                </c:pt>
                <c:pt idx="21399">
                  <c:v>13.333333966632667</c:v>
                </c:pt>
                <c:pt idx="21400">
                  <c:v>20.000000173846864</c:v>
                </c:pt>
                <c:pt idx="21401">
                  <c:v>13.333333966632667</c:v>
                </c:pt>
                <c:pt idx="21402">
                  <c:v>20.000000173846864</c:v>
                </c:pt>
                <c:pt idx="21403">
                  <c:v>13.333333966632667</c:v>
                </c:pt>
                <c:pt idx="21404">
                  <c:v>20.000000173846864</c:v>
                </c:pt>
                <c:pt idx="21405">
                  <c:v>13.333333966632667</c:v>
                </c:pt>
                <c:pt idx="21406">
                  <c:v>20.000000173846864</c:v>
                </c:pt>
                <c:pt idx="21407">
                  <c:v>13.333333966632667</c:v>
                </c:pt>
                <c:pt idx="21408">
                  <c:v>13.333333966632667</c:v>
                </c:pt>
                <c:pt idx="21409">
                  <c:v>20.000000173846864</c:v>
                </c:pt>
                <c:pt idx="21410">
                  <c:v>13.333333966632667</c:v>
                </c:pt>
                <c:pt idx="21411">
                  <c:v>20.000000173846864</c:v>
                </c:pt>
                <c:pt idx="21412">
                  <c:v>13.333333966632667</c:v>
                </c:pt>
                <c:pt idx="21413">
                  <c:v>20.000000173846864</c:v>
                </c:pt>
                <c:pt idx="21414">
                  <c:v>20.000000173846864</c:v>
                </c:pt>
                <c:pt idx="21415">
                  <c:v>13.333333966632667</c:v>
                </c:pt>
                <c:pt idx="21416">
                  <c:v>20.000000173846864</c:v>
                </c:pt>
                <c:pt idx="21417">
                  <c:v>13.333333966632667</c:v>
                </c:pt>
                <c:pt idx="21418">
                  <c:v>20.000000173846864</c:v>
                </c:pt>
                <c:pt idx="21419">
                  <c:v>13.333333966632667</c:v>
                </c:pt>
                <c:pt idx="21420">
                  <c:v>20.000000173846864</c:v>
                </c:pt>
                <c:pt idx="21421">
                  <c:v>20.000000173846864</c:v>
                </c:pt>
                <c:pt idx="21422">
                  <c:v>20.000000173846864</c:v>
                </c:pt>
                <c:pt idx="21423">
                  <c:v>20.000000173846864</c:v>
                </c:pt>
                <c:pt idx="21424">
                  <c:v>20.000000173846864</c:v>
                </c:pt>
                <c:pt idx="21425">
                  <c:v>20.000000173846864</c:v>
                </c:pt>
                <c:pt idx="21426">
                  <c:v>26.666667933265401</c:v>
                </c:pt>
                <c:pt idx="21427">
                  <c:v>20.000000173846864</c:v>
                </c:pt>
                <c:pt idx="21428">
                  <c:v>20.000000173846864</c:v>
                </c:pt>
                <c:pt idx="21429">
                  <c:v>20.000000173846864</c:v>
                </c:pt>
                <c:pt idx="21430">
                  <c:v>20.000000173846864</c:v>
                </c:pt>
                <c:pt idx="21431">
                  <c:v>20.000000173846864</c:v>
                </c:pt>
                <c:pt idx="21432">
                  <c:v>26.666667933265401</c:v>
                </c:pt>
                <c:pt idx="21433">
                  <c:v>20.000000173846864</c:v>
                </c:pt>
                <c:pt idx="21434">
                  <c:v>20.000000173846864</c:v>
                </c:pt>
                <c:pt idx="21435">
                  <c:v>20.000000173846864</c:v>
                </c:pt>
                <c:pt idx="21436">
                  <c:v>26.666667933265401</c:v>
                </c:pt>
                <c:pt idx="21437">
                  <c:v>20.000000173846864</c:v>
                </c:pt>
                <c:pt idx="21438">
                  <c:v>20.000000173846864</c:v>
                </c:pt>
                <c:pt idx="21439">
                  <c:v>26.666667933265401</c:v>
                </c:pt>
                <c:pt idx="21440">
                  <c:v>20.000000173846864</c:v>
                </c:pt>
                <c:pt idx="21441">
                  <c:v>26.666667933265401</c:v>
                </c:pt>
                <c:pt idx="21442">
                  <c:v>20.000000173846864</c:v>
                </c:pt>
                <c:pt idx="21443">
                  <c:v>20.000000173846864</c:v>
                </c:pt>
                <c:pt idx="21444">
                  <c:v>26.666667933265401</c:v>
                </c:pt>
                <c:pt idx="21445">
                  <c:v>20.000000173846864</c:v>
                </c:pt>
                <c:pt idx="21446">
                  <c:v>20.000000173846864</c:v>
                </c:pt>
                <c:pt idx="21447">
                  <c:v>26.666667933265401</c:v>
                </c:pt>
                <c:pt idx="21448">
                  <c:v>20.000000173846864</c:v>
                </c:pt>
                <c:pt idx="21449">
                  <c:v>26.666667933265401</c:v>
                </c:pt>
                <c:pt idx="21450">
                  <c:v>20.000000173846864</c:v>
                </c:pt>
                <c:pt idx="21451">
                  <c:v>26.666667933265401</c:v>
                </c:pt>
                <c:pt idx="21452">
                  <c:v>20.000000173846864</c:v>
                </c:pt>
                <c:pt idx="21453">
                  <c:v>20.000000173846864</c:v>
                </c:pt>
                <c:pt idx="21454">
                  <c:v>26.666667933265401</c:v>
                </c:pt>
                <c:pt idx="21455">
                  <c:v>20.000000173846864</c:v>
                </c:pt>
                <c:pt idx="21456">
                  <c:v>20.000000173846864</c:v>
                </c:pt>
                <c:pt idx="21457">
                  <c:v>26.666667933265401</c:v>
                </c:pt>
                <c:pt idx="21458">
                  <c:v>20.000000173846864</c:v>
                </c:pt>
                <c:pt idx="21459">
                  <c:v>26.666667933265401</c:v>
                </c:pt>
                <c:pt idx="21460">
                  <c:v>20.000000173846864</c:v>
                </c:pt>
                <c:pt idx="21461">
                  <c:v>20.000000173846864</c:v>
                </c:pt>
                <c:pt idx="21462">
                  <c:v>26.666667933265401</c:v>
                </c:pt>
                <c:pt idx="21463">
                  <c:v>20.000000173846864</c:v>
                </c:pt>
                <c:pt idx="21464">
                  <c:v>26.666667933265401</c:v>
                </c:pt>
                <c:pt idx="21465">
                  <c:v>20.000000173846864</c:v>
                </c:pt>
                <c:pt idx="21466">
                  <c:v>26.666667933265401</c:v>
                </c:pt>
                <c:pt idx="21467">
                  <c:v>20.000000173846864</c:v>
                </c:pt>
                <c:pt idx="21468">
                  <c:v>20.000000173846864</c:v>
                </c:pt>
                <c:pt idx="21469">
                  <c:v>26.666667933265401</c:v>
                </c:pt>
                <c:pt idx="21470">
                  <c:v>20.000000173846864</c:v>
                </c:pt>
                <c:pt idx="21471">
                  <c:v>26.666667933265401</c:v>
                </c:pt>
                <c:pt idx="21472">
                  <c:v>20.000000173846864</c:v>
                </c:pt>
                <c:pt idx="21473">
                  <c:v>20.000000173846864</c:v>
                </c:pt>
                <c:pt idx="21474">
                  <c:v>26.666667933265401</c:v>
                </c:pt>
                <c:pt idx="21475">
                  <c:v>20.000000173846864</c:v>
                </c:pt>
                <c:pt idx="21476">
                  <c:v>26.666667933265401</c:v>
                </c:pt>
                <c:pt idx="21477">
                  <c:v>20.000000173846864</c:v>
                </c:pt>
                <c:pt idx="21478">
                  <c:v>26.666667933265401</c:v>
                </c:pt>
                <c:pt idx="21479">
                  <c:v>20.000000173846864</c:v>
                </c:pt>
                <c:pt idx="21480">
                  <c:v>26.666667933265401</c:v>
                </c:pt>
                <c:pt idx="21481">
                  <c:v>20.000000173846864</c:v>
                </c:pt>
                <c:pt idx="21482">
                  <c:v>26.666667933265401</c:v>
                </c:pt>
                <c:pt idx="21483">
                  <c:v>20.000000173846864</c:v>
                </c:pt>
                <c:pt idx="21484">
                  <c:v>26.666667933265401</c:v>
                </c:pt>
                <c:pt idx="21485">
                  <c:v>20.000000173846864</c:v>
                </c:pt>
                <c:pt idx="21486">
                  <c:v>26.666667933265401</c:v>
                </c:pt>
                <c:pt idx="21487">
                  <c:v>20.000000173846864</c:v>
                </c:pt>
                <c:pt idx="21488">
                  <c:v>26.666667933265401</c:v>
                </c:pt>
                <c:pt idx="21489">
                  <c:v>20.000000173846864</c:v>
                </c:pt>
                <c:pt idx="21490">
                  <c:v>26.666667933265401</c:v>
                </c:pt>
                <c:pt idx="21491">
                  <c:v>20.000000173846864</c:v>
                </c:pt>
                <c:pt idx="21492">
                  <c:v>26.666667933265401</c:v>
                </c:pt>
                <c:pt idx="21493">
                  <c:v>20.000000173846864</c:v>
                </c:pt>
                <c:pt idx="21494">
                  <c:v>26.666667933265401</c:v>
                </c:pt>
                <c:pt idx="21495">
                  <c:v>20.000000173846864</c:v>
                </c:pt>
                <c:pt idx="21496">
                  <c:v>26.666667933265401</c:v>
                </c:pt>
                <c:pt idx="21497">
                  <c:v>20.000000173846864</c:v>
                </c:pt>
                <c:pt idx="21498">
                  <c:v>26.666667933265401</c:v>
                </c:pt>
                <c:pt idx="21499">
                  <c:v>26.666667933265401</c:v>
                </c:pt>
                <c:pt idx="21500">
                  <c:v>20.000000173846864</c:v>
                </c:pt>
                <c:pt idx="21501">
                  <c:v>26.666667933265401</c:v>
                </c:pt>
                <c:pt idx="21502">
                  <c:v>20.000000173846864</c:v>
                </c:pt>
                <c:pt idx="21503">
                  <c:v>26.666667933265401</c:v>
                </c:pt>
                <c:pt idx="21504">
                  <c:v>20.000000173846864</c:v>
                </c:pt>
                <c:pt idx="21505">
                  <c:v>26.666667933265401</c:v>
                </c:pt>
                <c:pt idx="21506">
                  <c:v>20.000000173846864</c:v>
                </c:pt>
                <c:pt idx="21507">
                  <c:v>26.666667933265401</c:v>
                </c:pt>
                <c:pt idx="21508">
                  <c:v>20.000000173846864</c:v>
                </c:pt>
                <c:pt idx="21509">
                  <c:v>33.333335692683868</c:v>
                </c:pt>
                <c:pt idx="21510">
                  <c:v>93.333342423041344</c:v>
                </c:pt>
                <c:pt idx="21511">
                  <c:v>0</c:v>
                </c:pt>
                <c:pt idx="21512">
                  <c:v>0</c:v>
                </c:pt>
                <c:pt idx="21513">
                  <c:v>0</c:v>
                </c:pt>
                <c:pt idx="21514">
                  <c:v>0</c:v>
                </c:pt>
                <c:pt idx="21515">
                  <c:v>0</c:v>
                </c:pt>
                <c:pt idx="21516">
                  <c:v>0</c:v>
                </c:pt>
                <c:pt idx="21517">
                  <c:v>0</c:v>
                </c:pt>
                <c:pt idx="21518">
                  <c:v>0</c:v>
                </c:pt>
                <c:pt idx="21519">
                  <c:v>0</c:v>
                </c:pt>
                <c:pt idx="21520">
                  <c:v>0</c:v>
                </c:pt>
                <c:pt idx="21521">
                  <c:v>0</c:v>
                </c:pt>
                <c:pt idx="21522">
                  <c:v>0</c:v>
                </c:pt>
                <c:pt idx="21523">
                  <c:v>826.66714986165346</c:v>
                </c:pt>
                <c:pt idx="21524">
                  <c:v>866.56471093496009</c:v>
                </c:pt>
                <c:pt idx="21525">
                  <c:v>873.33391110102673</c:v>
                </c:pt>
                <c:pt idx="21526">
                  <c:v>866.66723092397331</c:v>
                </c:pt>
                <c:pt idx="21527">
                  <c:v>860.00055074692</c:v>
                </c:pt>
                <c:pt idx="21528">
                  <c:v>860.00055074692</c:v>
                </c:pt>
                <c:pt idx="21529">
                  <c:v>853.33387056986658</c:v>
                </c:pt>
                <c:pt idx="21530">
                  <c:v>840.00051021575996</c:v>
                </c:pt>
                <c:pt idx="21531">
                  <c:v>840.00051021575996</c:v>
                </c:pt>
                <c:pt idx="21532">
                  <c:v>833.33383003870665</c:v>
                </c:pt>
                <c:pt idx="21533">
                  <c:v>826.66714986165346</c:v>
                </c:pt>
                <c:pt idx="21534">
                  <c:v>820.00046968460003</c:v>
                </c:pt>
                <c:pt idx="21535">
                  <c:v>813.33378950754661</c:v>
                </c:pt>
                <c:pt idx="21536">
                  <c:v>800.00042915344</c:v>
                </c:pt>
                <c:pt idx="21537">
                  <c:v>793.3337489763868</c:v>
                </c:pt>
                <c:pt idx="21538">
                  <c:v>786.66706879933997</c:v>
                </c:pt>
                <c:pt idx="21539">
                  <c:v>780.00038862228678</c:v>
                </c:pt>
                <c:pt idx="21540">
                  <c:v>766.66702826818005</c:v>
                </c:pt>
                <c:pt idx="21541">
                  <c:v>0</c:v>
                </c:pt>
                <c:pt idx="21542">
                  <c:v>0</c:v>
                </c:pt>
                <c:pt idx="21543">
                  <c:v>746.66698773702012</c:v>
                </c:pt>
                <c:pt idx="21544">
                  <c:v>733.33362738291328</c:v>
                </c:pt>
                <c:pt idx="21545">
                  <c:v>720.00026702880666</c:v>
                </c:pt>
                <c:pt idx="21546">
                  <c:v>706.66690667470004</c:v>
                </c:pt>
                <c:pt idx="21547">
                  <c:v>693.33354632060002</c:v>
                </c:pt>
                <c:pt idx="21548">
                  <c:v>673.33350578943998</c:v>
                </c:pt>
                <c:pt idx="21549">
                  <c:v>653.33346525828063</c:v>
                </c:pt>
                <c:pt idx="21550">
                  <c:v>633.33342472712195</c:v>
                </c:pt>
                <c:pt idx="21551">
                  <c:v>600.00002384185802</c:v>
                </c:pt>
                <c:pt idx="21552">
                  <c:v>559.99994277954124</c:v>
                </c:pt>
                <c:pt idx="21553">
                  <c:v>513.33318154017127</c:v>
                </c:pt>
                <c:pt idx="21554">
                  <c:v>479.99978065490734</c:v>
                </c:pt>
                <c:pt idx="21555">
                  <c:v>439.99969959259067</c:v>
                </c:pt>
                <c:pt idx="21556">
                  <c:v>419.999659061432</c:v>
                </c:pt>
                <c:pt idx="21557">
                  <c:v>406.6663483778633</c:v>
                </c:pt>
                <c:pt idx="21558">
                  <c:v>386.66638235251133</c:v>
                </c:pt>
                <c:pt idx="21559">
                  <c:v>379.99972701072664</c:v>
                </c:pt>
                <c:pt idx="21560">
                  <c:v>366.66641632715869</c:v>
                </c:pt>
                <c:pt idx="21561">
                  <c:v>359.99976098537468</c:v>
                </c:pt>
                <c:pt idx="21562">
                  <c:v>346.66645030180604</c:v>
                </c:pt>
                <c:pt idx="21563">
                  <c:v>339.99979496002203</c:v>
                </c:pt>
                <c:pt idx="21564">
                  <c:v>333.33313961823802</c:v>
                </c:pt>
                <c:pt idx="21565">
                  <c:v>319.99982893466938</c:v>
                </c:pt>
                <c:pt idx="21566">
                  <c:v>313.33317359288532</c:v>
                </c:pt>
                <c:pt idx="21567">
                  <c:v>306.66651825110131</c:v>
                </c:pt>
                <c:pt idx="21568">
                  <c:v>293.33320756753267</c:v>
                </c:pt>
                <c:pt idx="21569">
                  <c:v>286.66655222574866</c:v>
                </c:pt>
                <c:pt idx="21570">
                  <c:v>279.99989688396465</c:v>
                </c:pt>
                <c:pt idx="21571">
                  <c:v>266.66658620039595</c:v>
                </c:pt>
                <c:pt idx="21572">
                  <c:v>266.66658620039595</c:v>
                </c:pt>
                <c:pt idx="21573">
                  <c:v>259.999930858612</c:v>
                </c:pt>
                <c:pt idx="21574">
                  <c:v>253.333275516828</c:v>
                </c:pt>
                <c:pt idx="21575">
                  <c:v>246.66662017504402</c:v>
                </c:pt>
                <c:pt idx="21576">
                  <c:v>239.99996483325933</c:v>
                </c:pt>
                <c:pt idx="21577">
                  <c:v>233.33330949147532</c:v>
                </c:pt>
                <c:pt idx="21578">
                  <c:v>233.33330949147532</c:v>
                </c:pt>
                <c:pt idx="21579">
                  <c:v>226.66665414969137</c:v>
                </c:pt>
                <c:pt idx="21580">
                  <c:v>219.99999880790736</c:v>
                </c:pt>
                <c:pt idx="21581">
                  <c:v>213.33334346612267</c:v>
                </c:pt>
                <c:pt idx="21582">
                  <c:v>213.33334346612267</c:v>
                </c:pt>
                <c:pt idx="21583">
                  <c:v>206.66668812433866</c:v>
                </c:pt>
                <c:pt idx="21584">
                  <c:v>206.66668812433866</c:v>
                </c:pt>
                <c:pt idx="21585">
                  <c:v>193.333352605502</c:v>
                </c:pt>
                <c:pt idx="21586">
                  <c:v>200.00002036492</c:v>
                </c:pt>
                <c:pt idx="21587">
                  <c:v>186.66668484608331</c:v>
                </c:pt>
                <c:pt idx="21588">
                  <c:v>186.66668484608331</c:v>
                </c:pt>
                <c:pt idx="21589">
                  <c:v>186.66668484608331</c:v>
                </c:pt>
                <c:pt idx="21590">
                  <c:v>180.00001708666468</c:v>
                </c:pt>
                <c:pt idx="21591">
                  <c:v>180.00001708666468</c:v>
                </c:pt>
                <c:pt idx="21592">
                  <c:v>173.33334932724668</c:v>
                </c:pt>
                <c:pt idx="21593">
                  <c:v>173.33334932724668</c:v>
                </c:pt>
                <c:pt idx="21594">
                  <c:v>166.66668156782802</c:v>
                </c:pt>
                <c:pt idx="21595">
                  <c:v>166.66668156782802</c:v>
                </c:pt>
                <c:pt idx="21596">
                  <c:v>160.00001380840931</c:v>
                </c:pt>
                <c:pt idx="21597">
                  <c:v>166.66668156782802</c:v>
                </c:pt>
                <c:pt idx="21598">
                  <c:v>153.33334604899068</c:v>
                </c:pt>
                <c:pt idx="21599">
                  <c:v>160.00001380840931</c:v>
                </c:pt>
                <c:pt idx="21600">
                  <c:v>153.33334604899068</c:v>
                </c:pt>
                <c:pt idx="21601">
                  <c:v>153.33334604899068</c:v>
                </c:pt>
                <c:pt idx="21602">
                  <c:v>146.66667828957267</c:v>
                </c:pt>
                <c:pt idx="21603">
                  <c:v>146.66667828957267</c:v>
                </c:pt>
                <c:pt idx="21604">
                  <c:v>146.66667828957267</c:v>
                </c:pt>
                <c:pt idx="21605">
                  <c:v>146.66667828957267</c:v>
                </c:pt>
                <c:pt idx="21606">
                  <c:v>140.00001053015401</c:v>
                </c:pt>
                <c:pt idx="21607">
                  <c:v>140.00001053015401</c:v>
                </c:pt>
                <c:pt idx="21608">
                  <c:v>133.33334277073533</c:v>
                </c:pt>
                <c:pt idx="21609">
                  <c:v>133.33334277073533</c:v>
                </c:pt>
                <c:pt idx="21610">
                  <c:v>133.33334277073533</c:v>
                </c:pt>
                <c:pt idx="21611">
                  <c:v>133.33334277073533</c:v>
                </c:pt>
                <c:pt idx="21612">
                  <c:v>126.66667501131664</c:v>
                </c:pt>
                <c:pt idx="21613">
                  <c:v>126.66667501131664</c:v>
                </c:pt>
                <c:pt idx="21614">
                  <c:v>126.66667501131664</c:v>
                </c:pt>
                <c:pt idx="21615">
                  <c:v>120.00000725189867</c:v>
                </c:pt>
                <c:pt idx="21616">
                  <c:v>126.66667501131664</c:v>
                </c:pt>
                <c:pt idx="21617">
                  <c:v>120.00000725189867</c:v>
                </c:pt>
                <c:pt idx="21618">
                  <c:v>120.00000725189867</c:v>
                </c:pt>
                <c:pt idx="21619">
                  <c:v>113.33333949248001</c:v>
                </c:pt>
                <c:pt idx="21620">
                  <c:v>120.00000725189867</c:v>
                </c:pt>
                <c:pt idx="21621">
                  <c:v>113.33333949248001</c:v>
                </c:pt>
                <c:pt idx="21622">
                  <c:v>113.33333949248001</c:v>
                </c:pt>
                <c:pt idx="21623">
                  <c:v>113.33333949248001</c:v>
                </c:pt>
                <c:pt idx="21624">
                  <c:v>113.33333949248001</c:v>
                </c:pt>
                <c:pt idx="21625">
                  <c:v>106.66667173306134</c:v>
                </c:pt>
                <c:pt idx="21626">
                  <c:v>113.33333949248001</c:v>
                </c:pt>
                <c:pt idx="21627">
                  <c:v>106.66667173306134</c:v>
                </c:pt>
                <c:pt idx="21628">
                  <c:v>106.66667173306134</c:v>
                </c:pt>
                <c:pt idx="21629">
                  <c:v>106.66667173306134</c:v>
                </c:pt>
                <c:pt idx="21630">
                  <c:v>106.66667173306134</c:v>
                </c:pt>
                <c:pt idx="21631">
                  <c:v>106.66667173306134</c:v>
                </c:pt>
                <c:pt idx="21632">
                  <c:v>106.66667173306134</c:v>
                </c:pt>
                <c:pt idx="21633">
                  <c:v>100.00001018246</c:v>
                </c:pt>
                <c:pt idx="21634">
                  <c:v>100.00001018246</c:v>
                </c:pt>
                <c:pt idx="21635">
                  <c:v>106.66667173306134</c:v>
                </c:pt>
                <c:pt idx="21636">
                  <c:v>100.00001018246</c:v>
                </c:pt>
                <c:pt idx="21637">
                  <c:v>100.00001018246</c:v>
                </c:pt>
                <c:pt idx="21638">
                  <c:v>93.333342423041344</c:v>
                </c:pt>
                <c:pt idx="21639">
                  <c:v>100.00001018246</c:v>
                </c:pt>
                <c:pt idx="21640">
                  <c:v>100.00001018246</c:v>
                </c:pt>
                <c:pt idx="21641">
                  <c:v>93.333342423041344</c:v>
                </c:pt>
                <c:pt idx="21642">
                  <c:v>93.333342423041344</c:v>
                </c:pt>
                <c:pt idx="21643">
                  <c:v>100.00001018246</c:v>
                </c:pt>
                <c:pt idx="21644">
                  <c:v>93.333342423041344</c:v>
                </c:pt>
                <c:pt idx="21645">
                  <c:v>93.333342423041344</c:v>
                </c:pt>
                <c:pt idx="21646">
                  <c:v>86.66667466362334</c:v>
                </c:pt>
                <c:pt idx="21647">
                  <c:v>93.333342423041344</c:v>
                </c:pt>
                <c:pt idx="21648">
                  <c:v>93.333342423041344</c:v>
                </c:pt>
                <c:pt idx="21649">
                  <c:v>86.66667466362334</c:v>
                </c:pt>
                <c:pt idx="21650">
                  <c:v>86.66667466362334</c:v>
                </c:pt>
                <c:pt idx="21651">
                  <c:v>93.333342423041344</c:v>
                </c:pt>
                <c:pt idx="21652">
                  <c:v>86.66667466362334</c:v>
                </c:pt>
                <c:pt idx="21653">
                  <c:v>86.66667466362334</c:v>
                </c:pt>
                <c:pt idx="21654">
                  <c:v>80.000006904204653</c:v>
                </c:pt>
                <c:pt idx="21655">
                  <c:v>86.66667466362334</c:v>
                </c:pt>
                <c:pt idx="21656">
                  <c:v>86.66667466362334</c:v>
                </c:pt>
                <c:pt idx="21657">
                  <c:v>86.66667466362334</c:v>
                </c:pt>
                <c:pt idx="21658">
                  <c:v>80.000006904204653</c:v>
                </c:pt>
                <c:pt idx="21659">
                  <c:v>80.000006904204653</c:v>
                </c:pt>
                <c:pt idx="21660">
                  <c:v>86.66667466362334</c:v>
                </c:pt>
                <c:pt idx="21661">
                  <c:v>80.000006904204653</c:v>
                </c:pt>
                <c:pt idx="21662">
                  <c:v>80.000006904204653</c:v>
                </c:pt>
                <c:pt idx="21663">
                  <c:v>80.000006904204653</c:v>
                </c:pt>
                <c:pt idx="21664">
                  <c:v>80.000006904204653</c:v>
                </c:pt>
                <c:pt idx="21665">
                  <c:v>80.000006904204653</c:v>
                </c:pt>
                <c:pt idx="21666">
                  <c:v>80.000006904204653</c:v>
                </c:pt>
                <c:pt idx="21667">
                  <c:v>80.000006904204653</c:v>
                </c:pt>
                <c:pt idx="21668">
                  <c:v>80.000006904204653</c:v>
                </c:pt>
                <c:pt idx="21669">
                  <c:v>80.000006904204653</c:v>
                </c:pt>
                <c:pt idx="21670">
                  <c:v>73.333339144785995</c:v>
                </c:pt>
                <c:pt idx="21671">
                  <c:v>80.000006904204653</c:v>
                </c:pt>
                <c:pt idx="21672">
                  <c:v>73.333339144785995</c:v>
                </c:pt>
                <c:pt idx="21673">
                  <c:v>80.000006904204653</c:v>
                </c:pt>
                <c:pt idx="21674">
                  <c:v>73.333339144785995</c:v>
                </c:pt>
                <c:pt idx="21675">
                  <c:v>73.333339144785995</c:v>
                </c:pt>
                <c:pt idx="21676">
                  <c:v>80.000006904204653</c:v>
                </c:pt>
                <c:pt idx="21677">
                  <c:v>73.333339144785995</c:v>
                </c:pt>
                <c:pt idx="21678">
                  <c:v>73.333339144785995</c:v>
                </c:pt>
                <c:pt idx="21679">
                  <c:v>73.333339144785995</c:v>
                </c:pt>
                <c:pt idx="21680">
                  <c:v>73.333339144785995</c:v>
                </c:pt>
                <c:pt idx="21681">
                  <c:v>73.333339144785995</c:v>
                </c:pt>
                <c:pt idx="21682">
                  <c:v>73.333339144785995</c:v>
                </c:pt>
                <c:pt idx="21683">
                  <c:v>66.666671385368005</c:v>
                </c:pt>
                <c:pt idx="21684">
                  <c:v>73.333339144785995</c:v>
                </c:pt>
                <c:pt idx="21685">
                  <c:v>73.333339144785995</c:v>
                </c:pt>
                <c:pt idx="21686">
                  <c:v>73.333339144785995</c:v>
                </c:pt>
                <c:pt idx="21687">
                  <c:v>66.666671385368005</c:v>
                </c:pt>
                <c:pt idx="21688">
                  <c:v>73.333339144785995</c:v>
                </c:pt>
                <c:pt idx="21689">
                  <c:v>73.333339144785995</c:v>
                </c:pt>
                <c:pt idx="21690">
                  <c:v>66.666671385368005</c:v>
                </c:pt>
                <c:pt idx="21691">
                  <c:v>73.333339144785995</c:v>
                </c:pt>
                <c:pt idx="21692">
                  <c:v>66.666671385368005</c:v>
                </c:pt>
                <c:pt idx="21693">
                  <c:v>66.666671385368005</c:v>
                </c:pt>
                <c:pt idx="21694">
                  <c:v>73.333339144785995</c:v>
                </c:pt>
                <c:pt idx="21695">
                  <c:v>66.666671385368005</c:v>
                </c:pt>
                <c:pt idx="21696">
                  <c:v>66.666671385368005</c:v>
                </c:pt>
                <c:pt idx="21697">
                  <c:v>66.666671385368005</c:v>
                </c:pt>
                <c:pt idx="21698">
                  <c:v>66.666671385368005</c:v>
                </c:pt>
                <c:pt idx="21699">
                  <c:v>66.666671385368005</c:v>
                </c:pt>
                <c:pt idx="21700">
                  <c:v>66.666671385368005</c:v>
                </c:pt>
                <c:pt idx="21701">
                  <c:v>66.666671385368005</c:v>
                </c:pt>
                <c:pt idx="21702">
                  <c:v>66.666671385368005</c:v>
                </c:pt>
                <c:pt idx="21703">
                  <c:v>66.666671385368005</c:v>
                </c:pt>
                <c:pt idx="21704">
                  <c:v>66.666671385368005</c:v>
                </c:pt>
                <c:pt idx="21705">
                  <c:v>60.000003625949198</c:v>
                </c:pt>
                <c:pt idx="21706">
                  <c:v>66.666671385368005</c:v>
                </c:pt>
                <c:pt idx="21707">
                  <c:v>66.666671385368005</c:v>
                </c:pt>
                <c:pt idx="21708">
                  <c:v>66.666671385368005</c:v>
                </c:pt>
                <c:pt idx="21709">
                  <c:v>60.000003625949198</c:v>
                </c:pt>
                <c:pt idx="21710">
                  <c:v>66.666671385368005</c:v>
                </c:pt>
                <c:pt idx="21711">
                  <c:v>60.000003625949198</c:v>
                </c:pt>
                <c:pt idx="21712">
                  <c:v>66.666671385368005</c:v>
                </c:pt>
                <c:pt idx="21713">
                  <c:v>66.666671385368005</c:v>
                </c:pt>
                <c:pt idx="21714">
                  <c:v>60.000003625949198</c:v>
                </c:pt>
                <c:pt idx="21715">
                  <c:v>66.666671385368005</c:v>
                </c:pt>
                <c:pt idx="21716">
                  <c:v>66.666671385368005</c:v>
                </c:pt>
                <c:pt idx="21717">
                  <c:v>60.000003625949198</c:v>
                </c:pt>
                <c:pt idx="21718">
                  <c:v>66.666671385368005</c:v>
                </c:pt>
                <c:pt idx="21719">
                  <c:v>60.000003625949198</c:v>
                </c:pt>
                <c:pt idx="21720">
                  <c:v>66.666671385368005</c:v>
                </c:pt>
                <c:pt idx="21721">
                  <c:v>60.000003625949198</c:v>
                </c:pt>
                <c:pt idx="21722">
                  <c:v>60.000003625949198</c:v>
                </c:pt>
                <c:pt idx="21723">
                  <c:v>66.666671385368005</c:v>
                </c:pt>
                <c:pt idx="21724">
                  <c:v>60.000003625949198</c:v>
                </c:pt>
                <c:pt idx="21725">
                  <c:v>66.666671385368005</c:v>
                </c:pt>
                <c:pt idx="21726">
                  <c:v>60.000003625949198</c:v>
                </c:pt>
                <c:pt idx="21727">
                  <c:v>66.666671385368005</c:v>
                </c:pt>
                <c:pt idx="21728">
                  <c:v>60.000003625949198</c:v>
                </c:pt>
                <c:pt idx="21729">
                  <c:v>60.000003625949198</c:v>
                </c:pt>
                <c:pt idx="21730">
                  <c:v>66.666671385368005</c:v>
                </c:pt>
                <c:pt idx="21731">
                  <c:v>60.000003625949198</c:v>
                </c:pt>
                <c:pt idx="21732">
                  <c:v>60.000003625949198</c:v>
                </c:pt>
                <c:pt idx="21733">
                  <c:v>66.666671385368005</c:v>
                </c:pt>
                <c:pt idx="21734">
                  <c:v>60.000003625949198</c:v>
                </c:pt>
                <c:pt idx="21735">
                  <c:v>60.000003625949198</c:v>
                </c:pt>
                <c:pt idx="21736">
                  <c:v>66.666671385368005</c:v>
                </c:pt>
                <c:pt idx="21737">
                  <c:v>60.000003625949198</c:v>
                </c:pt>
                <c:pt idx="21738">
                  <c:v>60.000003625949198</c:v>
                </c:pt>
                <c:pt idx="21739">
                  <c:v>60.000003625949198</c:v>
                </c:pt>
                <c:pt idx="21740">
                  <c:v>60.000003625949198</c:v>
                </c:pt>
                <c:pt idx="21741">
                  <c:v>60.000003625949198</c:v>
                </c:pt>
                <c:pt idx="21742">
                  <c:v>60.000003625949198</c:v>
                </c:pt>
                <c:pt idx="21743">
                  <c:v>60.000003625949198</c:v>
                </c:pt>
                <c:pt idx="21744">
                  <c:v>60.000003625949198</c:v>
                </c:pt>
                <c:pt idx="21745">
                  <c:v>60.000003625949198</c:v>
                </c:pt>
                <c:pt idx="21746">
                  <c:v>60.000003625949198</c:v>
                </c:pt>
                <c:pt idx="21747">
                  <c:v>60.000003625949198</c:v>
                </c:pt>
                <c:pt idx="21748">
                  <c:v>60.000003625949198</c:v>
                </c:pt>
                <c:pt idx="21749">
                  <c:v>60.000003625949198</c:v>
                </c:pt>
                <c:pt idx="21750">
                  <c:v>53.333335866530739</c:v>
                </c:pt>
                <c:pt idx="21751">
                  <c:v>60.000003625949198</c:v>
                </c:pt>
                <c:pt idx="21752">
                  <c:v>60.000003625949198</c:v>
                </c:pt>
                <c:pt idx="21753">
                  <c:v>60.000003625949198</c:v>
                </c:pt>
                <c:pt idx="21754">
                  <c:v>53.333335866530739</c:v>
                </c:pt>
                <c:pt idx="21755">
                  <c:v>60.000003625949198</c:v>
                </c:pt>
                <c:pt idx="21756">
                  <c:v>60.000003625949198</c:v>
                </c:pt>
                <c:pt idx="21757">
                  <c:v>53.333335866530739</c:v>
                </c:pt>
                <c:pt idx="21758">
                  <c:v>60.000003625949198</c:v>
                </c:pt>
                <c:pt idx="21759">
                  <c:v>60.000003625949198</c:v>
                </c:pt>
                <c:pt idx="21760">
                  <c:v>53.333335866530739</c:v>
                </c:pt>
                <c:pt idx="21761">
                  <c:v>60.000003625949198</c:v>
                </c:pt>
                <c:pt idx="21762">
                  <c:v>53.333335866530739</c:v>
                </c:pt>
                <c:pt idx="21763">
                  <c:v>60.000003625949198</c:v>
                </c:pt>
                <c:pt idx="21764">
                  <c:v>53.333335866530739</c:v>
                </c:pt>
                <c:pt idx="21765">
                  <c:v>60.000003625949198</c:v>
                </c:pt>
                <c:pt idx="21766">
                  <c:v>53.333335866530739</c:v>
                </c:pt>
                <c:pt idx="21767">
                  <c:v>60.000003625949198</c:v>
                </c:pt>
                <c:pt idx="21768">
                  <c:v>53.333335866530739</c:v>
                </c:pt>
                <c:pt idx="21769">
                  <c:v>60.000003625949198</c:v>
                </c:pt>
                <c:pt idx="21770">
                  <c:v>60.000003625949198</c:v>
                </c:pt>
                <c:pt idx="21771">
                  <c:v>60.000003625949198</c:v>
                </c:pt>
                <c:pt idx="21772">
                  <c:v>66.666671385368005</c:v>
                </c:pt>
                <c:pt idx="21773">
                  <c:v>66.666671385368005</c:v>
                </c:pt>
                <c:pt idx="21774">
                  <c:v>66.666671385368005</c:v>
                </c:pt>
                <c:pt idx="21775">
                  <c:v>73.333339144785995</c:v>
                </c:pt>
                <c:pt idx="21776">
                  <c:v>73.333339144785995</c:v>
                </c:pt>
                <c:pt idx="21777">
                  <c:v>80.000006904204653</c:v>
                </c:pt>
                <c:pt idx="21778">
                  <c:v>80.000006904204653</c:v>
                </c:pt>
                <c:pt idx="21779">
                  <c:v>86.66667466362334</c:v>
                </c:pt>
                <c:pt idx="21780">
                  <c:v>86.66667466362334</c:v>
                </c:pt>
                <c:pt idx="21781">
                  <c:v>93.333342423041344</c:v>
                </c:pt>
                <c:pt idx="21782">
                  <c:v>86.66667466362334</c:v>
                </c:pt>
                <c:pt idx="21783">
                  <c:v>93.333342423041344</c:v>
                </c:pt>
                <c:pt idx="21784">
                  <c:v>100.00001018246</c:v>
                </c:pt>
                <c:pt idx="21785">
                  <c:v>93.333342423041344</c:v>
                </c:pt>
                <c:pt idx="21786">
                  <c:v>100.00001018246</c:v>
                </c:pt>
                <c:pt idx="21787">
                  <c:v>93.333342423041344</c:v>
                </c:pt>
                <c:pt idx="21788">
                  <c:v>100.00001018246</c:v>
                </c:pt>
                <c:pt idx="21789">
                  <c:v>100.00001018246</c:v>
                </c:pt>
                <c:pt idx="21790">
                  <c:v>100.00001018246</c:v>
                </c:pt>
                <c:pt idx="21791">
                  <c:v>100.00001018246</c:v>
                </c:pt>
                <c:pt idx="21792">
                  <c:v>100.00001018246</c:v>
                </c:pt>
                <c:pt idx="21793">
                  <c:v>100.00001018246</c:v>
                </c:pt>
                <c:pt idx="21794">
                  <c:v>100.00001018246</c:v>
                </c:pt>
                <c:pt idx="21795">
                  <c:v>100.00001018246</c:v>
                </c:pt>
                <c:pt idx="21796">
                  <c:v>93.333342423041344</c:v>
                </c:pt>
                <c:pt idx="21797">
                  <c:v>100.00001018246</c:v>
                </c:pt>
                <c:pt idx="21798">
                  <c:v>100.00001018246</c:v>
                </c:pt>
                <c:pt idx="21799">
                  <c:v>100.00001018246</c:v>
                </c:pt>
                <c:pt idx="21800">
                  <c:v>100.00001018246</c:v>
                </c:pt>
                <c:pt idx="21801">
                  <c:v>100.00001018246</c:v>
                </c:pt>
                <c:pt idx="21802">
                  <c:v>100.00001018246</c:v>
                </c:pt>
                <c:pt idx="21803">
                  <c:v>100.00001018246</c:v>
                </c:pt>
                <c:pt idx="21804">
                  <c:v>100.00001018246</c:v>
                </c:pt>
                <c:pt idx="21805">
                  <c:v>100.00001018246</c:v>
                </c:pt>
                <c:pt idx="21806">
                  <c:v>93.333342423041344</c:v>
                </c:pt>
                <c:pt idx="21807">
                  <c:v>106.66667173306134</c:v>
                </c:pt>
                <c:pt idx="21808">
                  <c:v>106.66667173306134</c:v>
                </c:pt>
                <c:pt idx="21809">
                  <c:v>120.00000725189867</c:v>
                </c:pt>
                <c:pt idx="21810">
                  <c:v>146.66667828957267</c:v>
                </c:pt>
                <c:pt idx="21811">
                  <c:v>166.66668156782802</c:v>
                </c:pt>
                <c:pt idx="21812">
                  <c:v>173.33334932724668</c:v>
                </c:pt>
                <c:pt idx="21813">
                  <c:v>193.333352605502</c:v>
                </c:pt>
                <c:pt idx="21814">
                  <c:v>226.66665414969137</c:v>
                </c:pt>
                <c:pt idx="21815">
                  <c:v>266.66658620039595</c:v>
                </c:pt>
                <c:pt idx="21816">
                  <c:v>306.66651825110131</c:v>
                </c:pt>
                <c:pt idx="21817">
                  <c:v>333.33313961823802</c:v>
                </c:pt>
                <c:pt idx="21818">
                  <c:v>346.66645030180604</c:v>
                </c:pt>
                <c:pt idx="21819">
                  <c:v>353.33310564358999</c:v>
                </c:pt>
                <c:pt idx="21820">
                  <c:v>359.99976098537468</c:v>
                </c:pt>
                <c:pt idx="21821">
                  <c:v>353.33310564358999</c:v>
                </c:pt>
                <c:pt idx="21822">
                  <c:v>359.99976098537468</c:v>
                </c:pt>
                <c:pt idx="21823">
                  <c:v>346.66645030180604</c:v>
                </c:pt>
                <c:pt idx="21824">
                  <c:v>346.66645030180604</c:v>
                </c:pt>
                <c:pt idx="21825">
                  <c:v>346.66645030180604</c:v>
                </c:pt>
                <c:pt idx="21826">
                  <c:v>333.33313961823802</c:v>
                </c:pt>
                <c:pt idx="21827">
                  <c:v>339.99979496002203</c:v>
                </c:pt>
                <c:pt idx="21828">
                  <c:v>326.66648427645333</c:v>
                </c:pt>
                <c:pt idx="21829">
                  <c:v>319.99982893466938</c:v>
                </c:pt>
                <c:pt idx="21830">
                  <c:v>319.99982893466938</c:v>
                </c:pt>
                <c:pt idx="21831">
                  <c:v>313.33317359288532</c:v>
                </c:pt>
                <c:pt idx="21832">
                  <c:v>299.9998629093173</c:v>
                </c:pt>
                <c:pt idx="21833">
                  <c:v>306.66651825110131</c:v>
                </c:pt>
                <c:pt idx="21834">
                  <c:v>293.33320756753267</c:v>
                </c:pt>
                <c:pt idx="21835">
                  <c:v>286.66655222574866</c:v>
                </c:pt>
                <c:pt idx="21836">
                  <c:v>286.66655222574866</c:v>
                </c:pt>
                <c:pt idx="21837">
                  <c:v>279.99989688396465</c:v>
                </c:pt>
                <c:pt idx="21838">
                  <c:v>273.3332415421807</c:v>
                </c:pt>
                <c:pt idx="21839">
                  <c:v>273.3332415421807</c:v>
                </c:pt>
                <c:pt idx="21840">
                  <c:v>259.999930858612</c:v>
                </c:pt>
                <c:pt idx="21841">
                  <c:v>259.999930858612</c:v>
                </c:pt>
                <c:pt idx="21842">
                  <c:v>253.333275516828</c:v>
                </c:pt>
                <c:pt idx="21843">
                  <c:v>246.66662017504402</c:v>
                </c:pt>
                <c:pt idx="21844">
                  <c:v>246.66662017504402</c:v>
                </c:pt>
                <c:pt idx="21845">
                  <c:v>233.33330949147532</c:v>
                </c:pt>
                <c:pt idx="21846">
                  <c:v>239.99996483325933</c:v>
                </c:pt>
                <c:pt idx="21847">
                  <c:v>226.66665414969137</c:v>
                </c:pt>
                <c:pt idx="21848">
                  <c:v>226.66665414969137</c:v>
                </c:pt>
                <c:pt idx="21849">
                  <c:v>219.99999880790736</c:v>
                </c:pt>
                <c:pt idx="21850">
                  <c:v>219.99999880790736</c:v>
                </c:pt>
                <c:pt idx="21851">
                  <c:v>213.33334346612267</c:v>
                </c:pt>
                <c:pt idx="21852">
                  <c:v>206.66668812433866</c:v>
                </c:pt>
                <c:pt idx="21853">
                  <c:v>206.66668812433866</c:v>
                </c:pt>
                <c:pt idx="21854">
                  <c:v>206.66668812433866</c:v>
                </c:pt>
                <c:pt idx="21855">
                  <c:v>200.00002036492</c:v>
                </c:pt>
                <c:pt idx="21856">
                  <c:v>193.333352605502</c:v>
                </c:pt>
                <c:pt idx="21857">
                  <c:v>193.333352605502</c:v>
                </c:pt>
                <c:pt idx="21858">
                  <c:v>193.333352605502</c:v>
                </c:pt>
                <c:pt idx="21859">
                  <c:v>186.66668484608331</c:v>
                </c:pt>
                <c:pt idx="21860">
                  <c:v>180.00001708666468</c:v>
                </c:pt>
                <c:pt idx="21861">
                  <c:v>186.66668484608331</c:v>
                </c:pt>
                <c:pt idx="21862">
                  <c:v>173.33334932724668</c:v>
                </c:pt>
                <c:pt idx="21863">
                  <c:v>180.00001708666468</c:v>
                </c:pt>
                <c:pt idx="21864">
                  <c:v>173.33334932724668</c:v>
                </c:pt>
                <c:pt idx="21865">
                  <c:v>166.66668156782802</c:v>
                </c:pt>
                <c:pt idx="21866">
                  <c:v>173.33334932724668</c:v>
                </c:pt>
                <c:pt idx="21867">
                  <c:v>160.00001380840931</c:v>
                </c:pt>
                <c:pt idx="21868">
                  <c:v>166.66668156782802</c:v>
                </c:pt>
                <c:pt idx="21869">
                  <c:v>160.00001380840931</c:v>
                </c:pt>
                <c:pt idx="21870">
                  <c:v>160.00001380840931</c:v>
                </c:pt>
                <c:pt idx="21871">
                  <c:v>153.33334604899068</c:v>
                </c:pt>
                <c:pt idx="21872">
                  <c:v>153.33334604899068</c:v>
                </c:pt>
                <c:pt idx="21873">
                  <c:v>153.33334604899068</c:v>
                </c:pt>
                <c:pt idx="21874">
                  <c:v>153.33334604899068</c:v>
                </c:pt>
                <c:pt idx="21875">
                  <c:v>146.66667828957267</c:v>
                </c:pt>
                <c:pt idx="21876">
                  <c:v>146.66667828957267</c:v>
                </c:pt>
                <c:pt idx="21877">
                  <c:v>146.66667828957267</c:v>
                </c:pt>
                <c:pt idx="21878">
                  <c:v>140.00001053015401</c:v>
                </c:pt>
                <c:pt idx="21879">
                  <c:v>140.00001053015401</c:v>
                </c:pt>
                <c:pt idx="21880">
                  <c:v>140.00001053015401</c:v>
                </c:pt>
                <c:pt idx="21881">
                  <c:v>140.00001053015401</c:v>
                </c:pt>
                <c:pt idx="21882">
                  <c:v>133.33334277073533</c:v>
                </c:pt>
                <c:pt idx="21883">
                  <c:v>140.00001053015401</c:v>
                </c:pt>
                <c:pt idx="21884">
                  <c:v>133.33334277073533</c:v>
                </c:pt>
                <c:pt idx="21885">
                  <c:v>126.66667501131664</c:v>
                </c:pt>
                <c:pt idx="21886">
                  <c:v>133.33334277073533</c:v>
                </c:pt>
                <c:pt idx="21887">
                  <c:v>126.66667501131664</c:v>
                </c:pt>
                <c:pt idx="21888">
                  <c:v>126.66667501131664</c:v>
                </c:pt>
                <c:pt idx="21889">
                  <c:v>126.66667501131664</c:v>
                </c:pt>
                <c:pt idx="21890">
                  <c:v>120.00000725189867</c:v>
                </c:pt>
                <c:pt idx="21891">
                  <c:v>126.66667501131664</c:v>
                </c:pt>
                <c:pt idx="21892">
                  <c:v>120.00000725189867</c:v>
                </c:pt>
                <c:pt idx="21893">
                  <c:v>120.00000725189867</c:v>
                </c:pt>
                <c:pt idx="21894">
                  <c:v>120.00000725189867</c:v>
                </c:pt>
                <c:pt idx="21895">
                  <c:v>113.33333949248001</c:v>
                </c:pt>
                <c:pt idx="21896">
                  <c:v>120.00000725189867</c:v>
                </c:pt>
                <c:pt idx="21897">
                  <c:v>113.33333949248001</c:v>
                </c:pt>
                <c:pt idx="21898">
                  <c:v>113.33333949248001</c:v>
                </c:pt>
                <c:pt idx="21899">
                  <c:v>113.33333949248001</c:v>
                </c:pt>
                <c:pt idx="21900">
                  <c:v>113.33333949248001</c:v>
                </c:pt>
                <c:pt idx="21901">
                  <c:v>106.66667173306134</c:v>
                </c:pt>
                <c:pt idx="21902">
                  <c:v>106.66667173306134</c:v>
                </c:pt>
                <c:pt idx="21903">
                  <c:v>113.33333949248001</c:v>
                </c:pt>
                <c:pt idx="21904">
                  <c:v>106.66667173306134</c:v>
                </c:pt>
                <c:pt idx="21905">
                  <c:v>100.00001018246</c:v>
                </c:pt>
                <c:pt idx="21906">
                  <c:v>106.66667173306134</c:v>
                </c:pt>
                <c:pt idx="21907">
                  <c:v>100.00001018246</c:v>
                </c:pt>
                <c:pt idx="21908">
                  <c:v>106.66667173306134</c:v>
                </c:pt>
                <c:pt idx="21909">
                  <c:v>100.00001018246</c:v>
                </c:pt>
                <c:pt idx="21910">
                  <c:v>100.00001018246</c:v>
                </c:pt>
                <c:pt idx="21911">
                  <c:v>100.00001018246</c:v>
                </c:pt>
                <c:pt idx="21912">
                  <c:v>100.00001018246</c:v>
                </c:pt>
                <c:pt idx="21913">
                  <c:v>93.333342423041344</c:v>
                </c:pt>
                <c:pt idx="21914">
                  <c:v>100.00001018246</c:v>
                </c:pt>
                <c:pt idx="21915">
                  <c:v>93.333342423041344</c:v>
                </c:pt>
                <c:pt idx="21916">
                  <c:v>100.00001018246</c:v>
                </c:pt>
                <c:pt idx="21917">
                  <c:v>93.333342423041344</c:v>
                </c:pt>
                <c:pt idx="21918">
                  <c:v>93.333342423041344</c:v>
                </c:pt>
                <c:pt idx="21919">
                  <c:v>93.333342423041344</c:v>
                </c:pt>
                <c:pt idx="21920">
                  <c:v>93.333342423041344</c:v>
                </c:pt>
                <c:pt idx="21921">
                  <c:v>93.333342423041344</c:v>
                </c:pt>
                <c:pt idx="21922">
                  <c:v>93.333342423041344</c:v>
                </c:pt>
                <c:pt idx="21923">
                  <c:v>93.333342423041344</c:v>
                </c:pt>
                <c:pt idx="21924">
                  <c:v>93.333342423041344</c:v>
                </c:pt>
                <c:pt idx="21925">
                  <c:v>93.333342423041344</c:v>
                </c:pt>
                <c:pt idx="21926">
                  <c:v>86.66667466362334</c:v>
                </c:pt>
                <c:pt idx="21927">
                  <c:v>93.333342423041344</c:v>
                </c:pt>
                <c:pt idx="21928">
                  <c:v>86.66667466362334</c:v>
                </c:pt>
                <c:pt idx="21929">
                  <c:v>93.333342423041344</c:v>
                </c:pt>
                <c:pt idx="21930">
                  <c:v>86.66667466362334</c:v>
                </c:pt>
                <c:pt idx="21931">
                  <c:v>86.66667466362334</c:v>
                </c:pt>
                <c:pt idx="21932">
                  <c:v>86.66667466362334</c:v>
                </c:pt>
                <c:pt idx="21933">
                  <c:v>86.66667466362334</c:v>
                </c:pt>
                <c:pt idx="21934">
                  <c:v>86.66667466362334</c:v>
                </c:pt>
                <c:pt idx="21935">
                  <c:v>86.66667466362334</c:v>
                </c:pt>
                <c:pt idx="21936">
                  <c:v>86.66667466362334</c:v>
                </c:pt>
                <c:pt idx="21937">
                  <c:v>86.66667466362334</c:v>
                </c:pt>
                <c:pt idx="21938">
                  <c:v>80.000006904204653</c:v>
                </c:pt>
                <c:pt idx="21939">
                  <c:v>86.66667466362334</c:v>
                </c:pt>
                <c:pt idx="21940">
                  <c:v>80.000006904204653</c:v>
                </c:pt>
                <c:pt idx="21941">
                  <c:v>86.66667466362334</c:v>
                </c:pt>
                <c:pt idx="21942">
                  <c:v>80.000006904204653</c:v>
                </c:pt>
                <c:pt idx="21943">
                  <c:v>80.000006904204653</c:v>
                </c:pt>
                <c:pt idx="21944">
                  <c:v>80.000006904204653</c:v>
                </c:pt>
                <c:pt idx="21945">
                  <c:v>80.000006904204653</c:v>
                </c:pt>
                <c:pt idx="21946">
                  <c:v>80.000006904204653</c:v>
                </c:pt>
                <c:pt idx="21947">
                  <c:v>80.000006904204653</c:v>
                </c:pt>
                <c:pt idx="21948">
                  <c:v>80.000006904204653</c:v>
                </c:pt>
                <c:pt idx="21949">
                  <c:v>73.333339144785995</c:v>
                </c:pt>
                <c:pt idx="21950">
                  <c:v>80.000006904204653</c:v>
                </c:pt>
                <c:pt idx="21951">
                  <c:v>80.000006904204653</c:v>
                </c:pt>
                <c:pt idx="21952">
                  <c:v>73.333339144785995</c:v>
                </c:pt>
                <c:pt idx="21953">
                  <c:v>73.333339144785995</c:v>
                </c:pt>
                <c:pt idx="21954">
                  <c:v>80.000006904204653</c:v>
                </c:pt>
                <c:pt idx="21955">
                  <c:v>73.333339144785995</c:v>
                </c:pt>
                <c:pt idx="21956">
                  <c:v>73.333339144785995</c:v>
                </c:pt>
                <c:pt idx="21957">
                  <c:v>73.333339144785995</c:v>
                </c:pt>
                <c:pt idx="21958">
                  <c:v>73.333339144785995</c:v>
                </c:pt>
                <c:pt idx="21959">
                  <c:v>73.333339144785995</c:v>
                </c:pt>
                <c:pt idx="21960">
                  <c:v>73.333339144785995</c:v>
                </c:pt>
                <c:pt idx="21961">
                  <c:v>73.333339144785995</c:v>
                </c:pt>
                <c:pt idx="21962">
                  <c:v>66.666671385368005</c:v>
                </c:pt>
                <c:pt idx="21963">
                  <c:v>73.333339144785995</c:v>
                </c:pt>
                <c:pt idx="21964">
                  <c:v>66.666671385368005</c:v>
                </c:pt>
                <c:pt idx="21965">
                  <c:v>73.333339144785995</c:v>
                </c:pt>
                <c:pt idx="21966">
                  <c:v>66.666671385368005</c:v>
                </c:pt>
                <c:pt idx="21967">
                  <c:v>73.333339144785995</c:v>
                </c:pt>
                <c:pt idx="21968">
                  <c:v>66.666671385368005</c:v>
                </c:pt>
                <c:pt idx="21969">
                  <c:v>66.666671385368005</c:v>
                </c:pt>
                <c:pt idx="21970">
                  <c:v>73.333339144785995</c:v>
                </c:pt>
                <c:pt idx="21971">
                  <c:v>66.666671385368005</c:v>
                </c:pt>
                <c:pt idx="21972">
                  <c:v>66.666671385368005</c:v>
                </c:pt>
                <c:pt idx="21973">
                  <c:v>66.666671385368005</c:v>
                </c:pt>
                <c:pt idx="21974">
                  <c:v>66.666671385368005</c:v>
                </c:pt>
                <c:pt idx="21975">
                  <c:v>66.666671385368005</c:v>
                </c:pt>
                <c:pt idx="21976">
                  <c:v>66.666671385368005</c:v>
                </c:pt>
                <c:pt idx="21977">
                  <c:v>66.666671385368005</c:v>
                </c:pt>
                <c:pt idx="21978">
                  <c:v>66.666671385368005</c:v>
                </c:pt>
                <c:pt idx="21979">
                  <c:v>60.000003625949198</c:v>
                </c:pt>
                <c:pt idx="21980">
                  <c:v>66.666671385368005</c:v>
                </c:pt>
                <c:pt idx="21981">
                  <c:v>66.666671385368005</c:v>
                </c:pt>
                <c:pt idx="21982">
                  <c:v>60.000003625949198</c:v>
                </c:pt>
                <c:pt idx="21983">
                  <c:v>66.666671385368005</c:v>
                </c:pt>
                <c:pt idx="21984">
                  <c:v>60.000003625949198</c:v>
                </c:pt>
                <c:pt idx="21985">
                  <c:v>66.666671385368005</c:v>
                </c:pt>
                <c:pt idx="21986">
                  <c:v>60.000003625949198</c:v>
                </c:pt>
                <c:pt idx="21987">
                  <c:v>60.000003625949198</c:v>
                </c:pt>
                <c:pt idx="21988">
                  <c:v>66.666671385368005</c:v>
                </c:pt>
                <c:pt idx="21989">
                  <c:v>60.000003625949198</c:v>
                </c:pt>
                <c:pt idx="21990">
                  <c:v>60.000003625949198</c:v>
                </c:pt>
                <c:pt idx="21991">
                  <c:v>60.000003625949198</c:v>
                </c:pt>
                <c:pt idx="21992">
                  <c:v>60.000003625949198</c:v>
                </c:pt>
                <c:pt idx="21993">
                  <c:v>60.000003625949198</c:v>
                </c:pt>
                <c:pt idx="21994">
                  <c:v>60.000003625949198</c:v>
                </c:pt>
                <c:pt idx="21995">
                  <c:v>60.000003625949198</c:v>
                </c:pt>
                <c:pt idx="21996">
                  <c:v>60.000003625949198</c:v>
                </c:pt>
                <c:pt idx="21997">
                  <c:v>53.333335866530739</c:v>
                </c:pt>
                <c:pt idx="21998">
                  <c:v>60.000003625949198</c:v>
                </c:pt>
                <c:pt idx="21999">
                  <c:v>60.000003625949198</c:v>
                </c:pt>
                <c:pt idx="22000">
                  <c:v>53.333335866530739</c:v>
                </c:pt>
                <c:pt idx="22001">
                  <c:v>60.000003625949198</c:v>
                </c:pt>
                <c:pt idx="22002">
                  <c:v>53.333335866530739</c:v>
                </c:pt>
                <c:pt idx="22003">
                  <c:v>60.000003625949198</c:v>
                </c:pt>
                <c:pt idx="22004">
                  <c:v>53.333335866530739</c:v>
                </c:pt>
                <c:pt idx="22005">
                  <c:v>53.333335866530739</c:v>
                </c:pt>
                <c:pt idx="22006">
                  <c:v>60.000003625949198</c:v>
                </c:pt>
                <c:pt idx="22007">
                  <c:v>53.333335866530739</c:v>
                </c:pt>
                <c:pt idx="22008">
                  <c:v>60.000003625949198</c:v>
                </c:pt>
                <c:pt idx="22009">
                  <c:v>53.333335866530739</c:v>
                </c:pt>
                <c:pt idx="22010">
                  <c:v>53.333335866530739</c:v>
                </c:pt>
                <c:pt idx="22011">
                  <c:v>60.000003625949198</c:v>
                </c:pt>
                <c:pt idx="22012">
                  <c:v>53.333335866530739</c:v>
                </c:pt>
                <c:pt idx="22013">
                  <c:v>53.333335866530739</c:v>
                </c:pt>
                <c:pt idx="22014">
                  <c:v>60.000003625949198</c:v>
                </c:pt>
                <c:pt idx="22015">
                  <c:v>53.333335866530739</c:v>
                </c:pt>
                <c:pt idx="22016">
                  <c:v>60.000003625949198</c:v>
                </c:pt>
                <c:pt idx="22017">
                  <c:v>53.333335866530739</c:v>
                </c:pt>
                <c:pt idx="22018">
                  <c:v>53.333335866530739</c:v>
                </c:pt>
                <c:pt idx="22019">
                  <c:v>60.000003625949198</c:v>
                </c:pt>
                <c:pt idx="22020">
                  <c:v>53.333335866530739</c:v>
                </c:pt>
                <c:pt idx="22021">
                  <c:v>60.000003625949198</c:v>
                </c:pt>
                <c:pt idx="22022">
                  <c:v>53.333335866530739</c:v>
                </c:pt>
                <c:pt idx="22023">
                  <c:v>53.333335866530739</c:v>
                </c:pt>
                <c:pt idx="22024">
                  <c:v>60.000003625949198</c:v>
                </c:pt>
                <c:pt idx="22025">
                  <c:v>53.333335866530739</c:v>
                </c:pt>
                <c:pt idx="22026">
                  <c:v>60.000003625949198</c:v>
                </c:pt>
                <c:pt idx="22027">
                  <c:v>53.333335866530739</c:v>
                </c:pt>
                <c:pt idx="22028">
                  <c:v>53.333335866530739</c:v>
                </c:pt>
                <c:pt idx="22029">
                  <c:v>60.000003625949198</c:v>
                </c:pt>
                <c:pt idx="22030">
                  <c:v>53.333335866530739</c:v>
                </c:pt>
                <c:pt idx="22031">
                  <c:v>53.333335866530739</c:v>
                </c:pt>
                <c:pt idx="22032">
                  <c:v>53.333335866530739</c:v>
                </c:pt>
                <c:pt idx="22033">
                  <c:v>60.000003625949198</c:v>
                </c:pt>
                <c:pt idx="22034">
                  <c:v>53.333335866530739</c:v>
                </c:pt>
                <c:pt idx="22035">
                  <c:v>53.333335866530739</c:v>
                </c:pt>
                <c:pt idx="22036">
                  <c:v>53.333335866530739</c:v>
                </c:pt>
                <c:pt idx="22037">
                  <c:v>53.333335866530739</c:v>
                </c:pt>
                <c:pt idx="22038">
                  <c:v>53.333335866530739</c:v>
                </c:pt>
                <c:pt idx="22039">
                  <c:v>53.333335866530739</c:v>
                </c:pt>
                <c:pt idx="22040">
                  <c:v>53.333335866530739</c:v>
                </c:pt>
                <c:pt idx="22041">
                  <c:v>53.333335866530739</c:v>
                </c:pt>
                <c:pt idx="22042">
                  <c:v>53.333335866530739</c:v>
                </c:pt>
                <c:pt idx="22043">
                  <c:v>46.6666712115208</c:v>
                </c:pt>
                <c:pt idx="22044">
                  <c:v>53.333335866530739</c:v>
                </c:pt>
                <c:pt idx="22045">
                  <c:v>53.333335866530739</c:v>
                </c:pt>
                <c:pt idx="22046">
                  <c:v>53.333335866530739</c:v>
                </c:pt>
                <c:pt idx="22047">
                  <c:v>46.6666712115208</c:v>
                </c:pt>
                <c:pt idx="22048">
                  <c:v>53.333335866530739</c:v>
                </c:pt>
                <c:pt idx="22049">
                  <c:v>53.333335866530739</c:v>
                </c:pt>
                <c:pt idx="22050">
                  <c:v>46.6666712115208</c:v>
                </c:pt>
                <c:pt idx="22051">
                  <c:v>53.333335866530739</c:v>
                </c:pt>
                <c:pt idx="22052">
                  <c:v>46.6666712115208</c:v>
                </c:pt>
                <c:pt idx="22053">
                  <c:v>53.333335866530739</c:v>
                </c:pt>
                <c:pt idx="22054">
                  <c:v>53.333335866530739</c:v>
                </c:pt>
                <c:pt idx="22055">
                  <c:v>46.6666712115208</c:v>
                </c:pt>
                <c:pt idx="22056">
                  <c:v>53.333335866530739</c:v>
                </c:pt>
                <c:pt idx="22057">
                  <c:v>46.6666712115208</c:v>
                </c:pt>
                <c:pt idx="22058">
                  <c:v>53.333335866530739</c:v>
                </c:pt>
                <c:pt idx="22059">
                  <c:v>46.6666712115208</c:v>
                </c:pt>
                <c:pt idx="22060">
                  <c:v>53.333335866530739</c:v>
                </c:pt>
                <c:pt idx="22061">
                  <c:v>46.6666712115208</c:v>
                </c:pt>
                <c:pt idx="22062">
                  <c:v>46.6666712115208</c:v>
                </c:pt>
                <c:pt idx="22063">
                  <c:v>53.333335866530739</c:v>
                </c:pt>
                <c:pt idx="22064">
                  <c:v>46.6666712115208</c:v>
                </c:pt>
                <c:pt idx="22065">
                  <c:v>53.333335866530739</c:v>
                </c:pt>
                <c:pt idx="22066">
                  <c:v>46.6666712115208</c:v>
                </c:pt>
                <c:pt idx="22067">
                  <c:v>53.333335866530739</c:v>
                </c:pt>
                <c:pt idx="22068">
                  <c:v>46.6666712115208</c:v>
                </c:pt>
                <c:pt idx="22069">
                  <c:v>46.6666712115208</c:v>
                </c:pt>
                <c:pt idx="22070">
                  <c:v>53.333335866530739</c:v>
                </c:pt>
                <c:pt idx="22071">
                  <c:v>46.6666712115208</c:v>
                </c:pt>
                <c:pt idx="22072">
                  <c:v>46.6666712115208</c:v>
                </c:pt>
                <c:pt idx="22073">
                  <c:v>53.333335866530739</c:v>
                </c:pt>
                <c:pt idx="22074">
                  <c:v>46.6666712115208</c:v>
                </c:pt>
                <c:pt idx="22075">
                  <c:v>46.6666712115208</c:v>
                </c:pt>
                <c:pt idx="22076">
                  <c:v>46.6666712115208</c:v>
                </c:pt>
                <c:pt idx="22077">
                  <c:v>53.333335866530739</c:v>
                </c:pt>
                <c:pt idx="22078">
                  <c:v>46.6666712115208</c:v>
                </c:pt>
                <c:pt idx="22079">
                  <c:v>46.6666712115208</c:v>
                </c:pt>
                <c:pt idx="22080">
                  <c:v>46.6666712115208</c:v>
                </c:pt>
                <c:pt idx="22081">
                  <c:v>46.6666712115208</c:v>
                </c:pt>
                <c:pt idx="22082">
                  <c:v>53.333335866530739</c:v>
                </c:pt>
                <c:pt idx="22083">
                  <c:v>46.6666712115208</c:v>
                </c:pt>
                <c:pt idx="22084">
                  <c:v>46.6666712115208</c:v>
                </c:pt>
                <c:pt idx="22085">
                  <c:v>46.6666712115208</c:v>
                </c:pt>
                <c:pt idx="22086">
                  <c:v>46.6666712115208</c:v>
                </c:pt>
                <c:pt idx="22087">
                  <c:v>46.6666712115208</c:v>
                </c:pt>
                <c:pt idx="22088">
                  <c:v>46.6666712115208</c:v>
                </c:pt>
                <c:pt idx="22089">
                  <c:v>46.6666712115208</c:v>
                </c:pt>
                <c:pt idx="22090">
                  <c:v>46.6666712115208</c:v>
                </c:pt>
                <c:pt idx="22091">
                  <c:v>46.6666712115208</c:v>
                </c:pt>
                <c:pt idx="22092">
                  <c:v>46.6666712115208</c:v>
                </c:pt>
                <c:pt idx="22093">
                  <c:v>46.6666712115208</c:v>
                </c:pt>
                <c:pt idx="22094">
                  <c:v>46.6666712115208</c:v>
                </c:pt>
                <c:pt idx="22095">
                  <c:v>40.000003452102327</c:v>
                </c:pt>
                <c:pt idx="22096">
                  <c:v>46.6666712115208</c:v>
                </c:pt>
                <c:pt idx="22097">
                  <c:v>46.6666712115208</c:v>
                </c:pt>
                <c:pt idx="22098">
                  <c:v>46.6666712115208</c:v>
                </c:pt>
                <c:pt idx="22099">
                  <c:v>46.6666712115208</c:v>
                </c:pt>
                <c:pt idx="22100">
                  <c:v>40.000003452102327</c:v>
                </c:pt>
                <c:pt idx="22101">
                  <c:v>46.6666712115208</c:v>
                </c:pt>
                <c:pt idx="22102">
                  <c:v>46.6666712115208</c:v>
                </c:pt>
                <c:pt idx="22103">
                  <c:v>46.6666712115208</c:v>
                </c:pt>
                <c:pt idx="22104">
                  <c:v>46.6666712115208</c:v>
                </c:pt>
                <c:pt idx="22105">
                  <c:v>46.6666712115208</c:v>
                </c:pt>
                <c:pt idx="22106">
                  <c:v>40.000003452102327</c:v>
                </c:pt>
                <c:pt idx="22107">
                  <c:v>46.6666712115208</c:v>
                </c:pt>
                <c:pt idx="22108">
                  <c:v>46.6666712115208</c:v>
                </c:pt>
                <c:pt idx="22109">
                  <c:v>46.6666712115208</c:v>
                </c:pt>
                <c:pt idx="22110">
                  <c:v>46.6666712115208</c:v>
                </c:pt>
                <c:pt idx="22111">
                  <c:v>46.6666712115208</c:v>
                </c:pt>
                <c:pt idx="22112">
                  <c:v>46.6666712115208</c:v>
                </c:pt>
                <c:pt idx="22113">
                  <c:v>46.6666712115208</c:v>
                </c:pt>
                <c:pt idx="22114">
                  <c:v>46.6666712115208</c:v>
                </c:pt>
                <c:pt idx="22115">
                  <c:v>46.6666712115208</c:v>
                </c:pt>
                <c:pt idx="22116">
                  <c:v>46.6666712115208</c:v>
                </c:pt>
                <c:pt idx="22117">
                  <c:v>53.333335866530739</c:v>
                </c:pt>
                <c:pt idx="22118">
                  <c:v>46.6666712115208</c:v>
                </c:pt>
                <c:pt idx="22119">
                  <c:v>46.6666712115208</c:v>
                </c:pt>
                <c:pt idx="22120">
                  <c:v>46.6666712115208</c:v>
                </c:pt>
                <c:pt idx="22121">
                  <c:v>46.6666712115208</c:v>
                </c:pt>
                <c:pt idx="22122">
                  <c:v>46.6666712115208</c:v>
                </c:pt>
                <c:pt idx="22123">
                  <c:v>46.6666712115208</c:v>
                </c:pt>
                <c:pt idx="22124">
                  <c:v>53.333335866530739</c:v>
                </c:pt>
                <c:pt idx="22125">
                  <c:v>46.6666712115208</c:v>
                </c:pt>
                <c:pt idx="22126">
                  <c:v>46.6666712115208</c:v>
                </c:pt>
                <c:pt idx="22127">
                  <c:v>46.6666712115208</c:v>
                </c:pt>
                <c:pt idx="22128">
                  <c:v>46.6666712115208</c:v>
                </c:pt>
                <c:pt idx="22129">
                  <c:v>46.6666712115208</c:v>
                </c:pt>
                <c:pt idx="22130">
                  <c:v>46.6666712115208</c:v>
                </c:pt>
                <c:pt idx="22131">
                  <c:v>53.333335866530739</c:v>
                </c:pt>
                <c:pt idx="22132">
                  <c:v>46.6666712115208</c:v>
                </c:pt>
                <c:pt idx="22133">
                  <c:v>46.6666712115208</c:v>
                </c:pt>
                <c:pt idx="22134">
                  <c:v>46.6666712115208</c:v>
                </c:pt>
                <c:pt idx="22135">
                  <c:v>46.6666712115208</c:v>
                </c:pt>
                <c:pt idx="22136">
                  <c:v>46.6666712115208</c:v>
                </c:pt>
                <c:pt idx="22137">
                  <c:v>53.333335866530739</c:v>
                </c:pt>
                <c:pt idx="22138">
                  <c:v>46.6666712115208</c:v>
                </c:pt>
                <c:pt idx="22139">
                  <c:v>46.6666712115208</c:v>
                </c:pt>
                <c:pt idx="22140">
                  <c:v>46.6666712115208</c:v>
                </c:pt>
                <c:pt idx="22141">
                  <c:v>46.6666712115208</c:v>
                </c:pt>
                <c:pt idx="22142">
                  <c:v>46.6666712115208</c:v>
                </c:pt>
                <c:pt idx="22143">
                  <c:v>53.333335866530739</c:v>
                </c:pt>
                <c:pt idx="22144">
                  <c:v>46.6666712115208</c:v>
                </c:pt>
                <c:pt idx="22145">
                  <c:v>46.6666712115208</c:v>
                </c:pt>
                <c:pt idx="22146">
                  <c:v>46.6666712115208</c:v>
                </c:pt>
                <c:pt idx="22147">
                  <c:v>46.6666712115208</c:v>
                </c:pt>
                <c:pt idx="22148">
                  <c:v>53.333335866530739</c:v>
                </c:pt>
                <c:pt idx="22149">
                  <c:v>46.6666712115208</c:v>
                </c:pt>
                <c:pt idx="22150">
                  <c:v>46.6666712115208</c:v>
                </c:pt>
                <c:pt idx="22151">
                  <c:v>46.6666712115208</c:v>
                </c:pt>
                <c:pt idx="22152">
                  <c:v>53.333335866530739</c:v>
                </c:pt>
                <c:pt idx="22153">
                  <c:v>46.6666712115208</c:v>
                </c:pt>
                <c:pt idx="22154">
                  <c:v>46.6666712115208</c:v>
                </c:pt>
                <c:pt idx="22155">
                  <c:v>46.6666712115208</c:v>
                </c:pt>
                <c:pt idx="22156">
                  <c:v>53.333335866530739</c:v>
                </c:pt>
                <c:pt idx="22157">
                  <c:v>46.6666712115208</c:v>
                </c:pt>
                <c:pt idx="22158">
                  <c:v>46.6666712115208</c:v>
                </c:pt>
                <c:pt idx="22159">
                  <c:v>46.6666712115208</c:v>
                </c:pt>
                <c:pt idx="22160">
                  <c:v>53.333335866530739</c:v>
                </c:pt>
                <c:pt idx="22161">
                  <c:v>46.6666712115208</c:v>
                </c:pt>
                <c:pt idx="22162">
                  <c:v>46.6666712115208</c:v>
                </c:pt>
                <c:pt idx="22163">
                  <c:v>40.000003452102327</c:v>
                </c:pt>
                <c:pt idx="22164">
                  <c:v>46.6666712115208</c:v>
                </c:pt>
                <c:pt idx="22165">
                  <c:v>46.6666712115208</c:v>
                </c:pt>
                <c:pt idx="22166">
                  <c:v>40.000003452102327</c:v>
                </c:pt>
                <c:pt idx="22167">
                  <c:v>46.6666712115208</c:v>
                </c:pt>
                <c:pt idx="22168">
                  <c:v>40.000003452102327</c:v>
                </c:pt>
                <c:pt idx="22169">
                  <c:v>40.000003452102327</c:v>
                </c:pt>
                <c:pt idx="22170">
                  <c:v>40.000003452102327</c:v>
                </c:pt>
                <c:pt idx="22171">
                  <c:v>40.000003452102327</c:v>
                </c:pt>
                <c:pt idx="22172">
                  <c:v>40.000003452102327</c:v>
                </c:pt>
                <c:pt idx="22173">
                  <c:v>40.000003452102327</c:v>
                </c:pt>
                <c:pt idx="22174">
                  <c:v>40.000003452102327</c:v>
                </c:pt>
                <c:pt idx="22175">
                  <c:v>40.000003452102327</c:v>
                </c:pt>
                <c:pt idx="22176">
                  <c:v>40.000003452102327</c:v>
                </c:pt>
                <c:pt idx="22177">
                  <c:v>33.333335692683868</c:v>
                </c:pt>
                <c:pt idx="22178">
                  <c:v>40.000003452102327</c:v>
                </c:pt>
                <c:pt idx="22179">
                  <c:v>33.333335692683868</c:v>
                </c:pt>
                <c:pt idx="22180">
                  <c:v>40.000003452102327</c:v>
                </c:pt>
                <c:pt idx="22181">
                  <c:v>33.333335692683868</c:v>
                </c:pt>
                <c:pt idx="22182">
                  <c:v>40.000003452102327</c:v>
                </c:pt>
                <c:pt idx="22183">
                  <c:v>33.333335692683868</c:v>
                </c:pt>
                <c:pt idx="22184">
                  <c:v>33.333335692683868</c:v>
                </c:pt>
                <c:pt idx="22185">
                  <c:v>33.333335692683868</c:v>
                </c:pt>
                <c:pt idx="22186">
                  <c:v>40.000003452102327</c:v>
                </c:pt>
                <c:pt idx="22187">
                  <c:v>33.333335692683868</c:v>
                </c:pt>
                <c:pt idx="22188">
                  <c:v>33.333335692683868</c:v>
                </c:pt>
                <c:pt idx="22189">
                  <c:v>33.333335692683868</c:v>
                </c:pt>
                <c:pt idx="22190">
                  <c:v>33.333335692683868</c:v>
                </c:pt>
                <c:pt idx="22191">
                  <c:v>33.333335692683868</c:v>
                </c:pt>
                <c:pt idx="22192">
                  <c:v>33.333335692683868</c:v>
                </c:pt>
                <c:pt idx="22193">
                  <c:v>26.666667933265401</c:v>
                </c:pt>
                <c:pt idx="22194">
                  <c:v>33.333335692683868</c:v>
                </c:pt>
                <c:pt idx="22195">
                  <c:v>33.333335692683868</c:v>
                </c:pt>
                <c:pt idx="22196">
                  <c:v>33.333335692683868</c:v>
                </c:pt>
                <c:pt idx="22197">
                  <c:v>26.666667933265401</c:v>
                </c:pt>
                <c:pt idx="22198">
                  <c:v>33.333335692683868</c:v>
                </c:pt>
                <c:pt idx="22199">
                  <c:v>33.333335692683868</c:v>
                </c:pt>
                <c:pt idx="22200">
                  <c:v>26.666667933265401</c:v>
                </c:pt>
                <c:pt idx="22201">
                  <c:v>33.333335692683868</c:v>
                </c:pt>
                <c:pt idx="22202">
                  <c:v>26.666667933265401</c:v>
                </c:pt>
                <c:pt idx="22203">
                  <c:v>33.333335692683868</c:v>
                </c:pt>
                <c:pt idx="22204">
                  <c:v>26.666667933265401</c:v>
                </c:pt>
                <c:pt idx="22205">
                  <c:v>33.333335692683868</c:v>
                </c:pt>
                <c:pt idx="22206">
                  <c:v>26.666667933265401</c:v>
                </c:pt>
                <c:pt idx="22207">
                  <c:v>33.333335692683868</c:v>
                </c:pt>
                <c:pt idx="22208">
                  <c:v>26.666667933265401</c:v>
                </c:pt>
                <c:pt idx="22209">
                  <c:v>33.333335692683868</c:v>
                </c:pt>
                <c:pt idx="22210">
                  <c:v>33.333335692683868</c:v>
                </c:pt>
                <c:pt idx="22211">
                  <c:v>26.666667933265401</c:v>
                </c:pt>
                <c:pt idx="22212">
                  <c:v>33.333335692683868</c:v>
                </c:pt>
                <c:pt idx="22213">
                  <c:v>26.666667933265401</c:v>
                </c:pt>
                <c:pt idx="22214">
                  <c:v>33.333335692683868</c:v>
                </c:pt>
                <c:pt idx="22215">
                  <c:v>26.666667933265401</c:v>
                </c:pt>
                <c:pt idx="22216">
                  <c:v>26.666667933265401</c:v>
                </c:pt>
                <c:pt idx="22217">
                  <c:v>33.333335692683868</c:v>
                </c:pt>
                <c:pt idx="22218">
                  <c:v>26.666667933265401</c:v>
                </c:pt>
                <c:pt idx="22219">
                  <c:v>33.333335692683868</c:v>
                </c:pt>
                <c:pt idx="22220">
                  <c:v>26.666667933265401</c:v>
                </c:pt>
                <c:pt idx="22221">
                  <c:v>26.666667933265401</c:v>
                </c:pt>
                <c:pt idx="22222">
                  <c:v>33.333335692683868</c:v>
                </c:pt>
                <c:pt idx="22223">
                  <c:v>26.666667933265401</c:v>
                </c:pt>
                <c:pt idx="22224">
                  <c:v>26.666667933265401</c:v>
                </c:pt>
                <c:pt idx="22225">
                  <c:v>33.333335692683868</c:v>
                </c:pt>
                <c:pt idx="22226">
                  <c:v>26.666667933265401</c:v>
                </c:pt>
                <c:pt idx="22227">
                  <c:v>26.666667933265401</c:v>
                </c:pt>
                <c:pt idx="22228">
                  <c:v>26.666667933265401</c:v>
                </c:pt>
                <c:pt idx="22229">
                  <c:v>26.666667933265401</c:v>
                </c:pt>
                <c:pt idx="22230">
                  <c:v>26.666667933265401</c:v>
                </c:pt>
                <c:pt idx="22231">
                  <c:v>33.333335692683868</c:v>
                </c:pt>
                <c:pt idx="22232">
                  <c:v>26.666667933265401</c:v>
                </c:pt>
                <c:pt idx="22233">
                  <c:v>26.666667933265401</c:v>
                </c:pt>
                <c:pt idx="22234">
                  <c:v>26.666667933265401</c:v>
                </c:pt>
                <c:pt idx="22235">
                  <c:v>26.666667933265401</c:v>
                </c:pt>
                <c:pt idx="22236">
                  <c:v>26.666667933265401</c:v>
                </c:pt>
                <c:pt idx="22237">
                  <c:v>26.666667933265401</c:v>
                </c:pt>
                <c:pt idx="22238">
                  <c:v>26.666667933265401</c:v>
                </c:pt>
                <c:pt idx="22239">
                  <c:v>26.666667933265401</c:v>
                </c:pt>
                <c:pt idx="22240">
                  <c:v>26.666667933265401</c:v>
                </c:pt>
                <c:pt idx="22241">
                  <c:v>26.666667933265401</c:v>
                </c:pt>
                <c:pt idx="22242">
                  <c:v>26.666667933265401</c:v>
                </c:pt>
                <c:pt idx="22243">
                  <c:v>26.666667933265401</c:v>
                </c:pt>
                <c:pt idx="22244">
                  <c:v>26.666667933265401</c:v>
                </c:pt>
                <c:pt idx="22245">
                  <c:v>26.666667933265401</c:v>
                </c:pt>
                <c:pt idx="22246">
                  <c:v>20.000000173846864</c:v>
                </c:pt>
                <c:pt idx="22247">
                  <c:v>26.666667933265401</c:v>
                </c:pt>
                <c:pt idx="22248">
                  <c:v>26.666667933265401</c:v>
                </c:pt>
                <c:pt idx="22249">
                  <c:v>26.666667933265401</c:v>
                </c:pt>
                <c:pt idx="22250">
                  <c:v>26.666667933265401</c:v>
                </c:pt>
                <c:pt idx="22251">
                  <c:v>26.666667933265401</c:v>
                </c:pt>
                <c:pt idx="22252">
                  <c:v>20.000000173846864</c:v>
                </c:pt>
                <c:pt idx="22253">
                  <c:v>26.666667933265401</c:v>
                </c:pt>
                <c:pt idx="22254">
                  <c:v>26.666667933265401</c:v>
                </c:pt>
                <c:pt idx="22255">
                  <c:v>26.666667933265401</c:v>
                </c:pt>
                <c:pt idx="22256">
                  <c:v>20.000000173846864</c:v>
                </c:pt>
                <c:pt idx="22257">
                  <c:v>26.666667933265401</c:v>
                </c:pt>
                <c:pt idx="22258">
                  <c:v>26.666667933265401</c:v>
                </c:pt>
                <c:pt idx="22259">
                  <c:v>20.000000173846864</c:v>
                </c:pt>
                <c:pt idx="22260">
                  <c:v>26.666667933265401</c:v>
                </c:pt>
                <c:pt idx="22261">
                  <c:v>26.666667933265401</c:v>
                </c:pt>
                <c:pt idx="22262">
                  <c:v>20.000000173846864</c:v>
                </c:pt>
                <c:pt idx="22263">
                  <c:v>26.666667933265401</c:v>
                </c:pt>
                <c:pt idx="22264">
                  <c:v>20.000000173846864</c:v>
                </c:pt>
                <c:pt idx="22265">
                  <c:v>26.666667933265401</c:v>
                </c:pt>
                <c:pt idx="22266">
                  <c:v>26.666667933265401</c:v>
                </c:pt>
                <c:pt idx="22267">
                  <c:v>20.000000173846864</c:v>
                </c:pt>
                <c:pt idx="22268">
                  <c:v>26.666667933265401</c:v>
                </c:pt>
                <c:pt idx="22269">
                  <c:v>20.000000173846864</c:v>
                </c:pt>
                <c:pt idx="22270">
                  <c:v>26.666667933265401</c:v>
                </c:pt>
                <c:pt idx="22271">
                  <c:v>20.000000173846864</c:v>
                </c:pt>
                <c:pt idx="22272">
                  <c:v>20.000000173846864</c:v>
                </c:pt>
                <c:pt idx="22273">
                  <c:v>26.666667933265401</c:v>
                </c:pt>
                <c:pt idx="22274">
                  <c:v>20.000000173846864</c:v>
                </c:pt>
                <c:pt idx="22275">
                  <c:v>26.666667933265401</c:v>
                </c:pt>
                <c:pt idx="22276">
                  <c:v>20.000000173846864</c:v>
                </c:pt>
                <c:pt idx="22277">
                  <c:v>26.666667933265401</c:v>
                </c:pt>
                <c:pt idx="22278">
                  <c:v>20.000000173846864</c:v>
                </c:pt>
                <c:pt idx="22279">
                  <c:v>20.000000173846864</c:v>
                </c:pt>
                <c:pt idx="22280">
                  <c:v>26.666667933265401</c:v>
                </c:pt>
                <c:pt idx="22281">
                  <c:v>20.000000173846864</c:v>
                </c:pt>
                <c:pt idx="22282">
                  <c:v>20.000000173846864</c:v>
                </c:pt>
                <c:pt idx="22283">
                  <c:v>26.666667933265401</c:v>
                </c:pt>
                <c:pt idx="22284">
                  <c:v>20.000000173846864</c:v>
                </c:pt>
                <c:pt idx="22285">
                  <c:v>26.666667933265401</c:v>
                </c:pt>
                <c:pt idx="22286">
                  <c:v>20.000000173846864</c:v>
                </c:pt>
                <c:pt idx="22287">
                  <c:v>20.000000173846864</c:v>
                </c:pt>
                <c:pt idx="22288">
                  <c:v>26.666667933265401</c:v>
                </c:pt>
                <c:pt idx="22289">
                  <c:v>20.000000173846864</c:v>
                </c:pt>
                <c:pt idx="22290">
                  <c:v>20.000000173846864</c:v>
                </c:pt>
                <c:pt idx="22291">
                  <c:v>26.666667933265401</c:v>
                </c:pt>
                <c:pt idx="22292">
                  <c:v>20.000000173846864</c:v>
                </c:pt>
                <c:pt idx="22293">
                  <c:v>20.000000173846864</c:v>
                </c:pt>
                <c:pt idx="22294">
                  <c:v>26.666667933265401</c:v>
                </c:pt>
                <c:pt idx="22295">
                  <c:v>20.000000173846864</c:v>
                </c:pt>
                <c:pt idx="22296">
                  <c:v>20.000000173846864</c:v>
                </c:pt>
                <c:pt idx="22297">
                  <c:v>26.666667933265401</c:v>
                </c:pt>
                <c:pt idx="22298">
                  <c:v>20.000000173846864</c:v>
                </c:pt>
                <c:pt idx="22299">
                  <c:v>20.000000173846864</c:v>
                </c:pt>
                <c:pt idx="22300">
                  <c:v>26.666667933265401</c:v>
                </c:pt>
                <c:pt idx="22301">
                  <c:v>20.000000173846864</c:v>
                </c:pt>
                <c:pt idx="22302">
                  <c:v>20.000000173846864</c:v>
                </c:pt>
                <c:pt idx="22303">
                  <c:v>26.666667933265401</c:v>
                </c:pt>
                <c:pt idx="22304">
                  <c:v>20.000000173846864</c:v>
                </c:pt>
                <c:pt idx="22305">
                  <c:v>26.666667933265401</c:v>
                </c:pt>
                <c:pt idx="22306">
                  <c:v>20.000000173846864</c:v>
                </c:pt>
                <c:pt idx="22307">
                  <c:v>20.000000173846864</c:v>
                </c:pt>
                <c:pt idx="22308">
                  <c:v>26.666667933265401</c:v>
                </c:pt>
                <c:pt idx="22309">
                  <c:v>20.000000173846864</c:v>
                </c:pt>
                <c:pt idx="22310">
                  <c:v>26.666667933265401</c:v>
                </c:pt>
                <c:pt idx="22311">
                  <c:v>20.000000173846864</c:v>
                </c:pt>
                <c:pt idx="22312">
                  <c:v>26.666667933265401</c:v>
                </c:pt>
                <c:pt idx="22313">
                  <c:v>26.666667933265401</c:v>
                </c:pt>
                <c:pt idx="22314">
                  <c:v>20.000000173846864</c:v>
                </c:pt>
                <c:pt idx="22315">
                  <c:v>26.666667933265401</c:v>
                </c:pt>
                <c:pt idx="22316">
                  <c:v>20.000000173846864</c:v>
                </c:pt>
                <c:pt idx="22317">
                  <c:v>26.666667933265401</c:v>
                </c:pt>
                <c:pt idx="22318">
                  <c:v>26.666667933265401</c:v>
                </c:pt>
                <c:pt idx="22319">
                  <c:v>20.000000173846864</c:v>
                </c:pt>
                <c:pt idx="22320">
                  <c:v>26.666667933265401</c:v>
                </c:pt>
                <c:pt idx="22321">
                  <c:v>20.000000173846864</c:v>
                </c:pt>
                <c:pt idx="22322">
                  <c:v>26.666667933265401</c:v>
                </c:pt>
                <c:pt idx="22323">
                  <c:v>26.666667933265401</c:v>
                </c:pt>
                <c:pt idx="22324">
                  <c:v>20.000000173846864</c:v>
                </c:pt>
                <c:pt idx="22325">
                  <c:v>26.666667933265401</c:v>
                </c:pt>
                <c:pt idx="22326">
                  <c:v>20.000000173846864</c:v>
                </c:pt>
                <c:pt idx="22327">
                  <c:v>26.666667933265401</c:v>
                </c:pt>
                <c:pt idx="22328">
                  <c:v>20.000000173846864</c:v>
                </c:pt>
                <c:pt idx="22329">
                  <c:v>26.666667933265401</c:v>
                </c:pt>
                <c:pt idx="22330">
                  <c:v>20.000000173846864</c:v>
                </c:pt>
                <c:pt idx="22331">
                  <c:v>26.666667933265401</c:v>
                </c:pt>
                <c:pt idx="22332">
                  <c:v>26.666667933265401</c:v>
                </c:pt>
                <c:pt idx="22333">
                  <c:v>20.000000173846864</c:v>
                </c:pt>
                <c:pt idx="22334">
                  <c:v>26.666667933265401</c:v>
                </c:pt>
                <c:pt idx="22335">
                  <c:v>20.000000173846864</c:v>
                </c:pt>
                <c:pt idx="22336">
                  <c:v>26.666667933265401</c:v>
                </c:pt>
                <c:pt idx="22337">
                  <c:v>20.000000173846864</c:v>
                </c:pt>
                <c:pt idx="22338">
                  <c:v>26.666667933265401</c:v>
                </c:pt>
                <c:pt idx="22339">
                  <c:v>20.000000173846864</c:v>
                </c:pt>
                <c:pt idx="22340">
                  <c:v>26.666667933265401</c:v>
                </c:pt>
                <c:pt idx="22341">
                  <c:v>20.000000173846864</c:v>
                </c:pt>
                <c:pt idx="22342">
                  <c:v>26.666667933265401</c:v>
                </c:pt>
                <c:pt idx="22343">
                  <c:v>20.000000173846864</c:v>
                </c:pt>
                <c:pt idx="22344">
                  <c:v>26.666667933265401</c:v>
                </c:pt>
                <c:pt idx="22345">
                  <c:v>20.000000173846864</c:v>
                </c:pt>
                <c:pt idx="22346">
                  <c:v>26.666667933265401</c:v>
                </c:pt>
                <c:pt idx="22347">
                  <c:v>26.666667933265401</c:v>
                </c:pt>
                <c:pt idx="22348">
                  <c:v>20.000000173846864</c:v>
                </c:pt>
                <c:pt idx="22349">
                  <c:v>26.666667933265401</c:v>
                </c:pt>
                <c:pt idx="22350">
                  <c:v>20.000000173846864</c:v>
                </c:pt>
                <c:pt idx="22351">
                  <c:v>26.666667933265401</c:v>
                </c:pt>
                <c:pt idx="22352">
                  <c:v>26.666667933265401</c:v>
                </c:pt>
                <c:pt idx="22353">
                  <c:v>20.000000173846864</c:v>
                </c:pt>
                <c:pt idx="22354">
                  <c:v>26.666667933265401</c:v>
                </c:pt>
                <c:pt idx="22355">
                  <c:v>20.000000173846864</c:v>
                </c:pt>
                <c:pt idx="22356">
                  <c:v>26.666667933265401</c:v>
                </c:pt>
                <c:pt idx="22357">
                  <c:v>26.666667933265401</c:v>
                </c:pt>
                <c:pt idx="22358">
                  <c:v>20.000000173846864</c:v>
                </c:pt>
                <c:pt idx="22359">
                  <c:v>26.666667933265401</c:v>
                </c:pt>
                <c:pt idx="22360">
                  <c:v>26.666667933265401</c:v>
                </c:pt>
                <c:pt idx="22361">
                  <c:v>20.000000173846864</c:v>
                </c:pt>
                <c:pt idx="22362">
                  <c:v>26.666667933265401</c:v>
                </c:pt>
                <c:pt idx="22363">
                  <c:v>20.000000173846864</c:v>
                </c:pt>
                <c:pt idx="22364">
                  <c:v>26.666667933265401</c:v>
                </c:pt>
                <c:pt idx="22365">
                  <c:v>26.666667933265401</c:v>
                </c:pt>
                <c:pt idx="22366">
                  <c:v>20.000000173846864</c:v>
                </c:pt>
                <c:pt idx="22367">
                  <c:v>26.666667933265401</c:v>
                </c:pt>
                <c:pt idx="22368">
                  <c:v>20.000000173846864</c:v>
                </c:pt>
                <c:pt idx="22369">
                  <c:v>26.666667933265401</c:v>
                </c:pt>
                <c:pt idx="22370">
                  <c:v>26.666667933265401</c:v>
                </c:pt>
                <c:pt idx="22371">
                  <c:v>20.000000173846864</c:v>
                </c:pt>
                <c:pt idx="22372">
                  <c:v>26.666667933265401</c:v>
                </c:pt>
                <c:pt idx="22373">
                  <c:v>20.000000173846864</c:v>
                </c:pt>
                <c:pt idx="22374">
                  <c:v>26.666667933265401</c:v>
                </c:pt>
                <c:pt idx="22375">
                  <c:v>26.666667933265401</c:v>
                </c:pt>
                <c:pt idx="22376">
                  <c:v>20.000000173846864</c:v>
                </c:pt>
                <c:pt idx="22377">
                  <c:v>26.666667933265401</c:v>
                </c:pt>
                <c:pt idx="22378">
                  <c:v>20.000000173846864</c:v>
                </c:pt>
                <c:pt idx="22379">
                  <c:v>26.666667933265401</c:v>
                </c:pt>
                <c:pt idx="22380">
                  <c:v>20.000000173846864</c:v>
                </c:pt>
                <c:pt idx="22381">
                  <c:v>26.666667933265401</c:v>
                </c:pt>
                <c:pt idx="22382">
                  <c:v>20.000000173846864</c:v>
                </c:pt>
                <c:pt idx="22383">
                  <c:v>26.666667933265401</c:v>
                </c:pt>
                <c:pt idx="22384">
                  <c:v>20.000000173846864</c:v>
                </c:pt>
                <c:pt idx="22385">
                  <c:v>26.666667933265401</c:v>
                </c:pt>
                <c:pt idx="22386">
                  <c:v>20.000000173846864</c:v>
                </c:pt>
                <c:pt idx="22387">
                  <c:v>26.666667933265401</c:v>
                </c:pt>
                <c:pt idx="22388">
                  <c:v>20.000000173846864</c:v>
                </c:pt>
                <c:pt idx="22389">
                  <c:v>26.666667933265401</c:v>
                </c:pt>
                <c:pt idx="22390">
                  <c:v>20.000000173846864</c:v>
                </c:pt>
                <c:pt idx="22391">
                  <c:v>26.666667933265401</c:v>
                </c:pt>
                <c:pt idx="22392">
                  <c:v>20.000000173846864</c:v>
                </c:pt>
                <c:pt idx="22393">
                  <c:v>26.666667933265401</c:v>
                </c:pt>
                <c:pt idx="22394">
                  <c:v>20.000000173846864</c:v>
                </c:pt>
                <c:pt idx="22395">
                  <c:v>20.000000173846864</c:v>
                </c:pt>
                <c:pt idx="22396">
                  <c:v>26.666667933265401</c:v>
                </c:pt>
                <c:pt idx="22397">
                  <c:v>20.000000173846864</c:v>
                </c:pt>
                <c:pt idx="22398">
                  <c:v>26.666667933265401</c:v>
                </c:pt>
                <c:pt idx="22399">
                  <c:v>20.000000173846864</c:v>
                </c:pt>
                <c:pt idx="22400">
                  <c:v>26.666667933265401</c:v>
                </c:pt>
                <c:pt idx="22401">
                  <c:v>20.000000173846864</c:v>
                </c:pt>
                <c:pt idx="22402">
                  <c:v>26.666667933265401</c:v>
                </c:pt>
                <c:pt idx="22403">
                  <c:v>20.000000173846864</c:v>
                </c:pt>
                <c:pt idx="22404">
                  <c:v>26.666667933265401</c:v>
                </c:pt>
                <c:pt idx="22405">
                  <c:v>20.000000173846864</c:v>
                </c:pt>
                <c:pt idx="22406">
                  <c:v>26.666667933265401</c:v>
                </c:pt>
                <c:pt idx="22407">
                  <c:v>20.000000173846864</c:v>
                </c:pt>
                <c:pt idx="22408">
                  <c:v>26.666667933265401</c:v>
                </c:pt>
                <c:pt idx="22409">
                  <c:v>20.000000173846864</c:v>
                </c:pt>
                <c:pt idx="22410">
                  <c:v>26.666667933265401</c:v>
                </c:pt>
                <c:pt idx="22411">
                  <c:v>20.000000173846864</c:v>
                </c:pt>
                <c:pt idx="22412">
                  <c:v>26.666667933265401</c:v>
                </c:pt>
                <c:pt idx="22413">
                  <c:v>20.000000173846864</c:v>
                </c:pt>
                <c:pt idx="22414">
                  <c:v>26.666667933265401</c:v>
                </c:pt>
                <c:pt idx="22415">
                  <c:v>20.000000173846864</c:v>
                </c:pt>
                <c:pt idx="22416">
                  <c:v>20.000000173846864</c:v>
                </c:pt>
                <c:pt idx="22417">
                  <c:v>26.666667933265401</c:v>
                </c:pt>
                <c:pt idx="22418">
                  <c:v>20.000000173846864</c:v>
                </c:pt>
                <c:pt idx="22419">
                  <c:v>20.000000173846864</c:v>
                </c:pt>
                <c:pt idx="22420">
                  <c:v>26.666667933265401</c:v>
                </c:pt>
                <c:pt idx="22421">
                  <c:v>20.000000173846864</c:v>
                </c:pt>
                <c:pt idx="22422">
                  <c:v>20.000000173846864</c:v>
                </c:pt>
                <c:pt idx="22423">
                  <c:v>26.666667933265401</c:v>
                </c:pt>
                <c:pt idx="22424">
                  <c:v>20.000000173846864</c:v>
                </c:pt>
                <c:pt idx="22425">
                  <c:v>20.000000173846864</c:v>
                </c:pt>
                <c:pt idx="22426">
                  <c:v>20.000000173846864</c:v>
                </c:pt>
                <c:pt idx="22427">
                  <c:v>26.666667933265401</c:v>
                </c:pt>
                <c:pt idx="22428">
                  <c:v>20.000000173846864</c:v>
                </c:pt>
                <c:pt idx="22429">
                  <c:v>20.000000173846864</c:v>
                </c:pt>
                <c:pt idx="22430">
                  <c:v>20.000000173846864</c:v>
                </c:pt>
                <c:pt idx="22431">
                  <c:v>20.000000173846864</c:v>
                </c:pt>
                <c:pt idx="22432">
                  <c:v>26.666667933265401</c:v>
                </c:pt>
                <c:pt idx="22433">
                  <c:v>20.000000173846864</c:v>
                </c:pt>
                <c:pt idx="22434">
                  <c:v>20.000000173846864</c:v>
                </c:pt>
                <c:pt idx="22435">
                  <c:v>20.000000173846864</c:v>
                </c:pt>
                <c:pt idx="22436">
                  <c:v>20.000000173846864</c:v>
                </c:pt>
                <c:pt idx="22437">
                  <c:v>26.666667933265401</c:v>
                </c:pt>
                <c:pt idx="22438">
                  <c:v>20.000000173846864</c:v>
                </c:pt>
                <c:pt idx="22439">
                  <c:v>20.000000173846864</c:v>
                </c:pt>
                <c:pt idx="22440">
                  <c:v>20.000000173846864</c:v>
                </c:pt>
                <c:pt idx="22441">
                  <c:v>20.000000173846864</c:v>
                </c:pt>
                <c:pt idx="22442">
                  <c:v>20.000000173846864</c:v>
                </c:pt>
                <c:pt idx="22443">
                  <c:v>20.000000173846864</c:v>
                </c:pt>
                <c:pt idx="22444">
                  <c:v>26.666667933265401</c:v>
                </c:pt>
                <c:pt idx="22445">
                  <c:v>20.000000173846864</c:v>
                </c:pt>
                <c:pt idx="22446">
                  <c:v>20.000000173846864</c:v>
                </c:pt>
                <c:pt idx="22447">
                  <c:v>20.000000173846864</c:v>
                </c:pt>
                <c:pt idx="22448">
                  <c:v>20.000000173846864</c:v>
                </c:pt>
                <c:pt idx="22449">
                  <c:v>20.000000173846864</c:v>
                </c:pt>
                <c:pt idx="22450">
                  <c:v>26.666667933265401</c:v>
                </c:pt>
                <c:pt idx="22451">
                  <c:v>20.000000173846864</c:v>
                </c:pt>
                <c:pt idx="22452">
                  <c:v>20.000000173846864</c:v>
                </c:pt>
                <c:pt idx="22453">
                  <c:v>20.000000173846864</c:v>
                </c:pt>
                <c:pt idx="22454">
                  <c:v>20.000000173846864</c:v>
                </c:pt>
                <c:pt idx="22455">
                  <c:v>20.000000173846864</c:v>
                </c:pt>
                <c:pt idx="22456">
                  <c:v>26.666667933265401</c:v>
                </c:pt>
                <c:pt idx="22457">
                  <c:v>20.000000173846864</c:v>
                </c:pt>
                <c:pt idx="22458">
                  <c:v>20.000000173846864</c:v>
                </c:pt>
                <c:pt idx="22459">
                  <c:v>20.000000173846864</c:v>
                </c:pt>
                <c:pt idx="22460">
                  <c:v>20.000000173846864</c:v>
                </c:pt>
                <c:pt idx="22461">
                  <c:v>20.000000173846864</c:v>
                </c:pt>
                <c:pt idx="22462">
                  <c:v>20.000000173846864</c:v>
                </c:pt>
                <c:pt idx="22463">
                  <c:v>26.666667933265401</c:v>
                </c:pt>
                <c:pt idx="22464">
                  <c:v>20.000000173846864</c:v>
                </c:pt>
                <c:pt idx="22465">
                  <c:v>20.000000173846864</c:v>
                </c:pt>
                <c:pt idx="22466">
                  <c:v>20.000000173846864</c:v>
                </c:pt>
                <c:pt idx="22467">
                  <c:v>20.000000173846864</c:v>
                </c:pt>
                <c:pt idx="22468">
                  <c:v>20.000000173846864</c:v>
                </c:pt>
                <c:pt idx="22469">
                  <c:v>20.000000173846864</c:v>
                </c:pt>
                <c:pt idx="22470">
                  <c:v>20.000000173846864</c:v>
                </c:pt>
                <c:pt idx="22471">
                  <c:v>20.000000173846864</c:v>
                </c:pt>
                <c:pt idx="22472">
                  <c:v>20.000000173846864</c:v>
                </c:pt>
                <c:pt idx="22473">
                  <c:v>20.000000173846864</c:v>
                </c:pt>
                <c:pt idx="22474">
                  <c:v>26.666667933265401</c:v>
                </c:pt>
                <c:pt idx="22475">
                  <c:v>20.000000173846864</c:v>
                </c:pt>
                <c:pt idx="22476">
                  <c:v>20.000000173846864</c:v>
                </c:pt>
                <c:pt idx="22477">
                  <c:v>20.000000173846864</c:v>
                </c:pt>
                <c:pt idx="22478">
                  <c:v>20.000000173846864</c:v>
                </c:pt>
                <c:pt idx="22479">
                  <c:v>20.000000173846864</c:v>
                </c:pt>
                <c:pt idx="22480">
                  <c:v>20.000000173846864</c:v>
                </c:pt>
                <c:pt idx="22481">
                  <c:v>20.000000173846864</c:v>
                </c:pt>
                <c:pt idx="22482">
                  <c:v>20.000000173846864</c:v>
                </c:pt>
                <c:pt idx="22483">
                  <c:v>20.000000173846864</c:v>
                </c:pt>
                <c:pt idx="22484">
                  <c:v>20.000000173846864</c:v>
                </c:pt>
                <c:pt idx="22485">
                  <c:v>20.000000173846864</c:v>
                </c:pt>
                <c:pt idx="22486">
                  <c:v>20.000000173846864</c:v>
                </c:pt>
                <c:pt idx="22487">
                  <c:v>20.000000173846864</c:v>
                </c:pt>
                <c:pt idx="22488">
                  <c:v>20.000000173846864</c:v>
                </c:pt>
                <c:pt idx="22489">
                  <c:v>20.000000173846864</c:v>
                </c:pt>
                <c:pt idx="22490">
                  <c:v>20.000000173846864</c:v>
                </c:pt>
                <c:pt idx="22491">
                  <c:v>20.000000173846864</c:v>
                </c:pt>
                <c:pt idx="22492">
                  <c:v>20.000000173846864</c:v>
                </c:pt>
                <c:pt idx="22493">
                  <c:v>20.000000173846864</c:v>
                </c:pt>
                <c:pt idx="22494">
                  <c:v>20.000000173846864</c:v>
                </c:pt>
                <c:pt idx="22495">
                  <c:v>20.000000173846864</c:v>
                </c:pt>
                <c:pt idx="22496">
                  <c:v>20.000000173846864</c:v>
                </c:pt>
                <c:pt idx="22497">
                  <c:v>20.000000173846864</c:v>
                </c:pt>
                <c:pt idx="22498">
                  <c:v>20.000000173846864</c:v>
                </c:pt>
                <c:pt idx="22499">
                  <c:v>20.000000173846864</c:v>
                </c:pt>
                <c:pt idx="22500">
                  <c:v>20.000000173846864</c:v>
                </c:pt>
                <c:pt idx="22501">
                  <c:v>20.000000173846864</c:v>
                </c:pt>
                <c:pt idx="22502">
                  <c:v>20.000000173846864</c:v>
                </c:pt>
                <c:pt idx="22503">
                  <c:v>20.000000173846864</c:v>
                </c:pt>
                <c:pt idx="22504">
                  <c:v>20.000000173846864</c:v>
                </c:pt>
                <c:pt idx="22505">
                  <c:v>20.000000173846864</c:v>
                </c:pt>
                <c:pt idx="22506">
                  <c:v>20.000000173846864</c:v>
                </c:pt>
                <c:pt idx="22507">
                  <c:v>20.000000173846864</c:v>
                </c:pt>
                <c:pt idx="22508">
                  <c:v>20.000000173846864</c:v>
                </c:pt>
                <c:pt idx="22509">
                  <c:v>20.000000173846864</c:v>
                </c:pt>
                <c:pt idx="22510">
                  <c:v>20.000000173846864</c:v>
                </c:pt>
                <c:pt idx="22511">
                  <c:v>20.000000173846864</c:v>
                </c:pt>
                <c:pt idx="22512">
                  <c:v>20.000000173846864</c:v>
                </c:pt>
                <c:pt idx="22513">
                  <c:v>20.000000173846864</c:v>
                </c:pt>
                <c:pt idx="22514">
                  <c:v>20.000000173846864</c:v>
                </c:pt>
                <c:pt idx="22515">
                  <c:v>20.000000173846864</c:v>
                </c:pt>
                <c:pt idx="22516">
                  <c:v>20.000000173846864</c:v>
                </c:pt>
                <c:pt idx="22517">
                  <c:v>20.000000173846864</c:v>
                </c:pt>
                <c:pt idx="22518">
                  <c:v>20.000000173846864</c:v>
                </c:pt>
                <c:pt idx="22519">
                  <c:v>20.000000173846864</c:v>
                </c:pt>
                <c:pt idx="22520">
                  <c:v>20.000000173846864</c:v>
                </c:pt>
                <c:pt idx="22521">
                  <c:v>20.000000173846864</c:v>
                </c:pt>
                <c:pt idx="22522">
                  <c:v>20.000000173846864</c:v>
                </c:pt>
                <c:pt idx="22523">
                  <c:v>20.000000173846864</c:v>
                </c:pt>
                <c:pt idx="22524">
                  <c:v>20.000000173846864</c:v>
                </c:pt>
                <c:pt idx="22525">
                  <c:v>20.000000173846864</c:v>
                </c:pt>
                <c:pt idx="22526">
                  <c:v>13.333333966632667</c:v>
                </c:pt>
                <c:pt idx="22527">
                  <c:v>20.000000173846864</c:v>
                </c:pt>
                <c:pt idx="22528">
                  <c:v>20.000000173846864</c:v>
                </c:pt>
                <c:pt idx="22529">
                  <c:v>20.000000173846864</c:v>
                </c:pt>
                <c:pt idx="22530">
                  <c:v>20.000000173846864</c:v>
                </c:pt>
                <c:pt idx="22531">
                  <c:v>20.000000173846864</c:v>
                </c:pt>
                <c:pt idx="22532">
                  <c:v>20.000000173846864</c:v>
                </c:pt>
                <c:pt idx="22533">
                  <c:v>20.000000173846864</c:v>
                </c:pt>
                <c:pt idx="22534">
                  <c:v>13.333333966632667</c:v>
                </c:pt>
                <c:pt idx="22535">
                  <c:v>20.000000173846864</c:v>
                </c:pt>
                <c:pt idx="22536">
                  <c:v>20.000000173846864</c:v>
                </c:pt>
                <c:pt idx="22537">
                  <c:v>20.000000173846864</c:v>
                </c:pt>
                <c:pt idx="22538">
                  <c:v>20.000000173846864</c:v>
                </c:pt>
                <c:pt idx="22539">
                  <c:v>20.000000173846864</c:v>
                </c:pt>
                <c:pt idx="22540">
                  <c:v>13.333333966632667</c:v>
                </c:pt>
                <c:pt idx="22541">
                  <c:v>20.000000173846864</c:v>
                </c:pt>
                <c:pt idx="22542">
                  <c:v>20.000000173846864</c:v>
                </c:pt>
                <c:pt idx="22543">
                  <c:v>20.000000173846864</c:v>
                </c:pt>
                <c:pt idx="22544">
                  <c:v>20.000000173846864</c:v>
                </c:pt>
                <c:pt idx="22545">
                  <c:v>20.000000173846864</c:v>
                </c:pt>
                <c:pt idx="22546">
                  <c:v>13.333333966632667</c:v>
                </c:pt>
                <c:pt idx="22547">
                  <c:v>20.000000173846864</c:v>
                </c:pt>
                <c:pt idx="22548">
                  <c:v>20.000000173846864</c:v>
                </c:pt>
                <c:pt idx="22549">
                  <c:v>20.000000173846864</c:v>
                </c:pt>
                <c:pt idx="22550">
                  <c:v>20.000000173846864</c:v>
                </c:pt>
                <c:pt idx="22551">
                  <c:v>13.333333966632667</c:v>
                </c:pt>
                <c:pt idx="22552">
                  <c:v>20.000000173846864</c:v>
                </c:pt>
                <c:pt idx="22553">
                  <c:v>20.000000173846864</c:v>
                </c:pt>
                <c:pt idx="22554">
                  <c:v>20.000000173846864</c:v>
                </c:pt>
                <c:pt idx="22555">
                  <c:v>20.000000173846864</c:v>
                </c:pt>
                <c:pt idx="22556">
                  <c:v>13.333333966632667</c:v>
                </c:pt>
                <c:pt idx="22557">
                  <c:v>20.000000173846864</c:v>
                </c:pt>
                <c:pt idx="22558">
                  <c:v>20.000000173846864</c:v>
                </c:pt>
                <c:pt idx="22559">
                  <c:v>20.000000173846864</c:v>
                </c:pt>
                <c:pt idx="22560">
                  <c:v>20.000000173846864</c:v>
                </c:pt>
                <c:pt idx="22561">
                  <c:v>13.333333966632667</c:v>
                </c:pt>
                <c:pt idx="22562">
                  <c:v>20.000000173846864</c:v>
                </c:pt>
                <c:pt idx="22563">
                  <c:v>20.000000173846864</c:v>
                </c:pt>
                <c:pt idx="22564">
                  <c:v>20.000000173846864</c:v>
                </c:pt>
                <c:pt idx="22565">
                  <c:v>13.333333966632667</c:v>
                </c:pt>
                <c:pt idx="22566">
                  <c:v>20.000000173846864</c:v>
                </c:pt>
                <c:pt idx="22567">
                  <c:v>20.000000173846864</c:v>
                </c:pt>
                <c:pt idx="22568">
                  <c:v>20.000000173846864</c:v>
                </c:pt>
                <c:pt idx="22569">
                  <c:v>13.333333966632667</c:v>
                </c:pt>
                <c:pt idx="22570">
                  <c:v>20.000000173846864</c:v>
                </c:pt>
                <c:pt idx="22571">
                  <c:v>20.000000173846864</c:v>
                </c:pt>
                <c:pt idx="22572">
                  <c:v>13.333333966632667</c:v>
                </c:pt>
                <c:pt idx="22573">
                  <c:v>20.000000173846864</c:v>
                </c:pt>
                <c:pt idx="22574">
                  <c:v>20.000000173846864</c:v>
                </c:pt>
                <c:pt idx="22575">
                  <c:v>13.333333966632667</c:v>
                </c:pt>
                <c:pt idx="22576">
                  <c:v>20.000000173846864</c:v>
                </c:pt>
                <c:pt idx="22577">
                  <c:v>20.000000173846864</c:v>
                </c:pt>
                <c:pt idx="22578">
                  <c:v>13.333333966632667</c:v>
                </c:pt>
                <c:pt idx="22579">
                  <c:v>20.000000173846864</c:v>
                </c:pt>
                <c:pt idx="22580">
                  <c:v>20.000000173846864</c:v>
                </c:pt>
                <c:pt idx="22581">
                  <c:v>13.333333966632667</c:v>
                </c:pt>
                <c:pt idx="22582">
                  <c:v>20.000000173846864</c:v>
                </c:pt>
                <c:pt idx="22583">
                  <c:v>20.000000173846864</c:v>
                </c:pt>
                <c:pt idx="22584">
                  <c:v>13.333333966632667</c:v>
                </c:pt>
                <c:pt idx="22585">
                  <c:v>20.000000173846864</c:v>
                </c:pt>
                <c:pt idx="22586">
                  <c:v>13.333333966632667</c:v>
                </c:pt>
                <c:pt idx="22587">
                  <c:v>20.000000173846864</c:v>
                </c:pt>
                <c:pt idx="22588">
                  <c:v>20.000000173846864</c:v>
                </c:pt>
                <c:pt idx="22589">
                  <c:v>13.333333966632667</c:v>
                </c:pt>
                <c:pt idx="22590">
                  <c:v>20.000000173846864</c:v>
                </c:pt>
                <c:pt idx="22591">
                  <c:v>13.333333966632667</c:v>
                </c:pt>
                <c:pt idx="22592">
                  <c:v>20.000000173846864</c:v>
                </c:pt>
                <c:pt idx="22593">
                  <c:v>20.000000173846864</c:v>
                </c:pt>
                <c:pt idx="22594">
                  <c:v>13.333333966632667</c:v>
                </c:pt>
                <c:pt idx="22595">
                  <c:v>20.000000173846864</c:v>
                </c:pt>
                <c:pt idx="22596">
                  <c:v>20.000000173846864</c:v>
                </c:pt>
                <c:pt idx="22597">
                  <c:v>20.000000173846864</c:v>
                </c:pt>
                <c:pt idx="22598">
                  <c:v>13.333333966632667</c:v>
                </c:pt>
                <c:pt idx="22599">
                  <c:v>20.000000173846864</c:v>
                </c:pt>
                <c:pt idx="22600">
                  <c:v>20.000000173846864</c:v>
                </c:pt>
                <c:pt idx="22601">
                  <c:v>13.333333966632667</c:v>
                </c:pt>
                <c:pt idx="22602">
                  <c:v>20.000000173846864</c:v>
                </c:pt>
                <c:pt idx="22603">
                  <c:v>20.000000173846864</c:v>
                </c:pt>
                <c:pt idx="22604">
                  <c:v>13.333333966632667</c:v>
                </c:pt>
                <c:pt idx="22605">
                  <c:v>20.000000173846864</c:v>
                </c:pt>
                <c:pt idx="22606">
                  <c:v>20.000000173846864</c:v>
                </c:pt>
                <c:pt idx="22607">
                  <c:v>13.333333966632667</c:v>
                </c:pt>
                <c:pt idx="22608">
                  <c:v>20.000000173846864</c:v>
                </c:pt>
                <c:pt idx="22609">
                  <c:v>20.000000173846864</c:v>
                </c:pt>
                <c:pt idx="22610">
                  <c:v>13.333333966632667</c:v>
                </c:pt>
                <c:pt idx="22611">
                  <c:v>20.000000173846864</c:v>
                </c:pt>
                <c:pt idx="22612">
                  <c:v>20.000000173846864</c:v>
                </c:pt>
                <c:pt idx="22613">
                  <c:v>13.333333966632667</c:v>
                </c:pt>
                <c:pt idx="22614">
                  <c:v>20.000000173846864</c:v>
                </c:pt>
                <c:pt idx="22615">
                  <c:v>20.000000173846864</c:v>
                </c:pt>
                <c:pt idx="22616">
                  <c:v>13.333333966632667</c:v>
                </c:pt>
                <c:pt idx="22617">
                  <c:v>20.000000173846864</c:v>
                </c:pt>
                <c:pt idx="22618">
                  <c:v>13.333333966632667</c:v>
                </c:pt>
                <c:pt idx="22619">
                  <c:v>20.000000173846864</c:v>
                </c:pt>
                <c:pt idx="22620">
                  <c:v>20.000000173846864</c:v>
                </c:pt>
                <c:pt idx="22621">
                  <c:v>13.333333966632667</c:v>
                </c:pt>
                <c:pt idx="22622">
                  <c:v>20.000000173846864</c:v>
                </c:pt>
                <c:pt idx="22623">
                  <c:v>13.333333966632667</c:v>
                </c:pt>
                <c:pt idx="22624">
                  <c:v>20.000000173846864</c:v>
                </c:pt>
                <c:pt idx="22625">
                  <c:v>13.333333966632667</c:v>
                </c:pt>
                <c:pt idx="22626">
                  <c:v>20.000000173846864</c:v>
                </c:pt>
                <c:pt idx="22627">
                  <c:v>20.000000173846864</c:v>
                </c:pt>
                <c:pt idx="22628">
                  <c:v>13.333333966632667</c:v>
                </c:pt>
                <c:pt idx="22629">
                  <c:v>20.000000173846864</c:v>
                </c:pt>
                <c:pt idx="22630">
                  <c:v>13.333333966632667</c:v>
                </c:pt>
                <c:pt idx="22631">
                  <c:v>20.000000173846864</c:v>
                </c:pt>
                <c:pt idx="22632">
                  <c:v>20.000000173846864</c:v>
                </c:pt>
                <c:pt idx="22633">
                  <c:v>13.333333966632667</c:v>
                </c:pt>
                <c:pt idx="22634">
                  <c:v>20.000000173846864</c:v>
                </c:pt>
                <c:pt idx="22635">
                  <c:v>20.000000173846864</c:v>
                </c:pt>
                <c:pt idx="22636">
                  <c:v>13.333333966632667</c:v>
                </c:pt>
                <c:pt idx="22637">
                  <c:v>20.000000173846864</c:v>
                </c:pt>
                <c:pt idx="22638">
                  <c:v>20.000000173846864</c:v>
                </c:pt>
                <c:pt idx="22639">
                  <c:v>13.333333966632667</c:v>
                </c:pt>
                <c:pt idx="22640">
                  <c:v>20.000000173846864</c:v>
                </c:pt>
                <c:pt idx="22641">
                  <c:v>13.333333966632667</c:v>
                </c:pt>
                <c:pt idx="22642">
                  <c:v>20.000000173846864</c:v>
                </c:pt>
                <c:pt idx="22643">
                  <c:v>20.000000173846864</c:v>
                </c:pt>
                <c:pt idx="22644">
                  <c:v>13.333333966632667</c:v>
                </c:pt>
                <c:pt idx="22645">
                  <c:v>20.000000173846864</c:v>
                </c:pt>
                <c:pt idx="22646">
                  <c:v>20.000000173846864</c:v>
                </c:pt>
                <c:pt idx="22647">
                  <c:v>13.333333966632667</c:v>
                </c:pt>
                <c:pt idx="22648">
                  <c:v>20.000000173846864</c:v>
                </c:pt>
                <c:pt idx="22649">
                  <c:v>13.333333966632667</c:v>
                </c:pt>
                <c:pt idx="22650">
                  <c:v>20.000000173846864</c:v>
                </c:pt>
                <c:pt idx="22651">
                  <c:v>20.000000173846864</c:v>
                </c:pt>
                <c:pt idx="22652">
                  <c:v>13.333333966632667</c:v>
                </c:pt>
                <c:pt idx="22653">
                  <c:v>20.000000173846864</c:v>
                </c:pt>
                <c:pt idx="22654">
                  <c:v>13.333333966632667</c:v>
                </c:pt>
                <c:pt idx="22655">
                  <c:v>20.000000173846864</c:v>
                </c:pt>
                <c:pt idx="22656">
                  <c:v>20.000000173846864</c:v>
                </c:pt>
                <c:pt idx="22657">
                  <c:v>13.333333966632667</c:v>
                </c:pt>
                <c:pt idx="22658">
                  <c:v>20.000000173846864</c:v>
                </c:pt>
                <c:pt idx="22659">
                  <c:v>13.333333966632667</c:v>
                </c:pt>
                <c:pt idx="22660">
                  <c:v>20.000000173846864</c:v>
                </c:pt>
                <c:pt idx="22661">
                  <c:v>20.000000173846864</c:v>
                </c:pt>
                <c:pt idx="22662">
                  <c:v>13.333333966632667</c:v>
                </c:pt>
                <c:pt idx="22663">
                  <c:v>20.000000173846864</c:v>
                </c:pt>
                <c:pt idx="22664">
                  <c:v>13.333333966632667</c:v>
                </c:pt>
                <c:pt idx="22665">
                  <c:v>20.000000173846864</c:v>
                </c:pt>
                <c:pt idx="22666">
                  <c:v>20.000000173846864</c:v>
                </c:pt>
                <c:pt idx="22667">
                  <c:v>13.333333966632667</c:v>
                </c:pt>
                <c:pt idx="22668">
                  <c:v>20.000000173846864</c:v>
                </c:pt>
                <c:pt idx="22669">
                  <c:v>13.333333966632667</c:v>
                </c:pt>
                <c:pt idx="22670">
                  <c:v>20.000000173846864</c:v>
                </c:pt>
                <c:pt idx="22671">
                  <c:v>13.333333966632667</c:v>
                </c:pt>
                <c:pt idx="22672">
                  <c:v>20.000000173846864</c:v>
                </c:pt>
                <c:pt idx="22673">
                  <c:v>13.333333966632667</c:v>
                </c:pt>
                <c:pt idx="22674">
                  <c:v>20.000000173846864</c:v>
                </c:pt>
                <c:pt idx="22675">
                  <c:v>13.333333966632667</c:v>
                </c:pt>
                <c:pt idx="22676">
                  <c:v>20.000000173846864</c:v>
                </c:pt>
                <c:pt idx="22677">
                  <c:v>20.000000173846864</c:v>
                </c:pt>
                <c:pt idx="22678">
                  <c:v>13.333333966632667</c:v>
                </c:pt>
                <c:pt idx="22679">
                  <c:v>20.000000173846864</c:v>
                </c:pt>
                <c:pt idx="22680">
                  <c:v>13.333333966632667</c:v>
                </c:pt>
                <c:pt idx="22681">
                  <c:v>20.000000173846864</c:v>
                </c:pt>
                <c:pt idx="22682">
                  <c:v>20.000000173846864</c:v>
                </c:pt>
                <c:pt idx="22683">
                  <c:v>13.333333966632667</c:v>
                </c:pt>
                <c:pt idx="22684">
                  <c:v>20.000000173846864</c:v>
                </c:pt>
                <c:pt idx="22685">
                  <c:v>20.000000173846864</c:v>
                </c:pt>
                <c:pt idx="22686">
                  <c:v>13.333333966632667</c:v>
                </c:pt>
                <c:pt idx="22687">
                  <c:v>20.000000173846864</c:v>
                </c:pt>
                <c:pt idx="22688">
                  <c:v>20.000000173846864</c:v>
                </c:pt>
                <c:pt idx="22689">
                  <c:v>20.000000173846864</c:v>
                </c:pt>
                <c:pt idx="22690">
                  <c:v>13.333333966632667</c:v>
                </c:pt>
                <c:pt idx="22691">
                  <c:v>20.000000173846864</c:v>
                </c:pt>
                <c:pt idx="22692">
                  <c:v>20.000000173846864</c:v>
                </c:pt>
                <c:pt idx="22693">
                  <c:v>20.000000173846864</c:v>
                </c:pt>
                <c:pt idx="22694">
                  <c:v>20.000000173846864</c:v>
                </c:pt>
                <c:pt idx="22695">
                  <c:v>20.000000173846864</c:v>
                </c:pt>
                <c:pt idx="22696">
                  <c:v>13.333333966632667</c:v>
                </c:pt>
                <c:pt idx="22697">
                  <c:v>20.000000173846864</c:v>
                </c:pt>
                <c:pt idx="22698">
                  <c:v>20.000000173846864</c:v>
                </c:pt>
                <c:pt idx="22699">
                  <c:v>20.000000173846864</c:v>
                </c:pt>
                <c:pt idx="22700">
                  <c:v>20.000000173846864</c:v>
                </c:pt>
                <c:pt idx="22701">
                  <c:v>20.000000173846864</c:v>
                </c:pt>
                <c:pt idx="22702">
                  <c:v>20.000000173846864</c:v>
                </c:pt>
                <c:pt idx="22703">
                  <c:v>20.000000173846864</c:v>
                </c:pt>
                <c:pt idx="22704">
                  <c:v>20.000000173846864</c:v>
                </c:pt>
                <c:pt idx="22705">
                  <c:v>20.000000173846864</c:v>
                </c:pt>
                <c:pt idx="22706">
                  <c:v>20.000000173846864</c:v>
                </c:pt>
                <c:pt idx="22707">
                  <c:v>20.000000173846864</c:v>
                </c:pt>
                <c:pt idx="22708">
                  <c:v>20.000000173846864</c:v>
                </c:pt>
                <c:pt idx="22709">
                  <c:v>13.333333966632667</c:v>
                </c:pt>
                <c:pt idx="22710">
                  <c:v>20.000000173846864</c:v>
                </c:pt>
                <c:pt idx="22711">
                  <c:v>20.000000173846864</c:v>
                </c:pt>
                <c:pt idx="22712">
                  <c:v>20.000000173846864</c:v>
                </c:pt>
                <c:pt idx="22713">
                  <c:v>20.000000173846864</c:v>
                </c:pt>
                <c:pt idx="22714">
                  <c:v>20.000000173846864</c:v>
                </c:pt>
                <c:pt idx="22715">
                  <c:v>20.000000173846864</c:v>
                </c:pt>
                <c:pt idx="22716">
                  <c:v>20.000000173846864</c:v>
                </c:pt>
                <c:pt idx="22717">
                  <c:v>20.000000173846864</c:v>
                </c:pt>
                <c:pt idx="22718">
                  <c:v>20.000000173846864</c:v>
                </c:pt>
                <c:pt idx="22719">
                  <c:v>20.000000173846864</c:v>
                </c:pt>
                <c:pt idx="22720">
                  <c:v>20.000000173846864</c:v>
                </c:pt>
                <c:pt idx="22721">
                  <c:v>26.666667933265401</c:v>
                </c:pt>
                <c:pt idx="22722">
                  <c:v>20.000000173846864</c:v>
                </c:pt>
                <c:pt idx="22723">
                  <c:v>20.000000173846864</c:v>
                </c:pt>
                <c:pt idx="22724">
                  <c:v>20.000000173846864</c:v>
                </c:pt>
                <c:pt idx="22725">
                  <c:v>20.000000173846864</c:v>
                </c:pt>
                <c:pt idx="22726">
                  <c:v>20.000000173846864</c:v>
                </c:pt>
                <c:pt idx="22727">
                  <c:v>20.000000173846864</c:v>
                </c:pt>
                <c:pt idx="22728">
                  <c:v>26.666667933265401</c:v>
                </c:pt>
                <c:pt idx="22729">
                  <c:v>20.000000173846864</c:v>
                </c:pt>
                <c:pt idx="22730">
                  <c:v>20.000000173846864</c:v>
                </c:pt>
                <c:pt idx="22731">
                  <c:v>20.000000173846864</c:v>
                </c:pt>
                <c:pt idx="22732">
                  <c:v>26.666667933265401</c:v>
                </c:pt>
                <c:pt idx="22733">
                  <c:v>20.000000173846864</c:v>
                </c:pt>
                <c:pt idx="22734">
                  <c:v>20.000000173846864</c:v>
                </c:pt>
                <c:pt idx="22735">
                  <c:v>20.000000173846864</c:v>
                </c:pt>
                <c:pt idx="22736">
                  <c:v>26.666667933265401</c:v>
                </c:pt>
                <c:pt idx="22737">
                  <c:v>20.000000173846864</c:v>
                </c:pt>
                <c:pt idx="22738">
                  <c:v>20.000000173846864</c:v>
                </c:pt>
                <c:pt idx="22739">
                  <c:v>26.666667933265401</c:v>
                </c:pt>
                <c:pt idx="22740">
                  <c:v>20.000000173846864</c:v>
                </c:pt>
                <c:pt idx="22741">
                  <c:v>26.666667933265401</c:v>
                </c:pt>
                <c:pt idx="22742">
                  <c:v>20.000000173846864</c:v>
                </c:pt>
                <c:pt idx="22743">
                  <c:v>20.000000173846864</c:v>
                </c:pt>
                <c:pt idx="22744">
                  <c:v>26.666667933265401</c:v>
                </c:pt>
                <c:pt idx="22745">
                  <c:v>20.000000173846864</c:v>
                </c:pt>
                <c:pt idx="22746">
                  <c:v>20.000000173846864</c:v>
                </c:pt>
                <c:pt idx="22747">
                  <c:v>26.666667933265401</c:v>
                </c:pt>
                <c:pt idx="22748">
                  <c:v>20.000000173846864</c:v>
                </c:pt>
                <c:pt idx="22749">
                  <c:v>26.666667933265401</c:v>
                </c:pt>
                <c:pt idx="22750">
                  <c:v>20.000000173846864</c:v>
                </c:pt>
                <c:pt idx="22751">
                  <c:v>20.000000173846864</c:v>
                </c:pt>
                <c:pt idx="22752">
                  <c:v>26.666667933265401</c:v>
                </c:pt>
                <c:pt idx="22753">
                  <c:v>20.000000173846864</c:v>
                </c:pt>
                <c:pt idx="22754">
                  <c:v>26.666667933265401</c:v>
                </c:pt>
                <c:pt idx="22755">
                  <c:v>20.000000173846864</c:v>
                </c:pt>
                <c:pt idx="22756">
                  <c:v>20.000000173846864</c:v>
                </c:pt>
                <c:pt idx="22757">
                  <c:v>26.666667933265401</c:v>
                </c:pt>
                <c:pt idx="22758">
                  <c:v>20.000000173846864</c:v>
                </c:pt>
                <c:pt idx="22759">
                  <c:v>26.666667933265401</c:v>
                </c:pt>
                <c:pt idx="22760">
                  <c:v>20.000000173846864</c:v>
                </c:pt>
                <c:pt idx="22761">
                  <c:v>26.666667933265401</c:v>
                </c:pt>
                <c:pt idx="22762">
                  <c:v>20.000000173846864</c:v>
                </c:pt>
                <c:pt idx="22763">
                  <c:v>26.666667933265401</c:v>
                </c:pt>
                <c:pt idx="22764">
                  <c:v>20.000000173846864</c:v>
                </c:pt>
                <c:pt idx="22765">
                  <c:v>26.666667933265401</c:v>
                </c:pt>
                <c:pt idx="22766">
                  <c:v>20.000000173846864</c:v>
                </c:pt>
                <c:pt idx="22767">
                  <c:v>26.666667933265401</c:v>
                </c:pt>
                <c:pt idx="22768">
                  <c:v>20.000000173846864</c:v>
                </c:pt>
                <c:pt idx="22769">
                  <c:v>20.000000173846864</c:v>
                </c:pt>
                <c:pt idx="22770">
                  <c:v>26.666667933265401</c:v>
                </c:pt>
                <c:pt idx="22771">
                  <c:v>20.000000173846864</c:v>
                </c:pt>
                <c:pt idx="22772">
                  <c:v>20.000000173846864</c:v>
                </c:pt>
                <c:pt idx="22773">
                  <c:v>26.666667933265401</c:v>
                </c:pt>
                <c:pt idx="22774">
                  <c:v>20.000000173846864</c:v>
                </c:pt>
                <c:pt idx="22775">
                  <c:v>26.666667933265401</c:v>
                </c:pt>
                <c:pt idx="22776">
                  <c:v>20.000000173846864</c:v>
                </c:pt>
                <c:pt idx="22777">
                  <c:v>20.000000173846864</c:v>
                </c:pt>
                <c:pt idx="22778">
                  <c:v>26.666667933265401</c:v>
                </c:pt>
                <c:pt idx="22779">
                  <c:v>20.000000173846864</c:v>
                </c:pt>
                <c:pt idx="22780">
                  <c:v>20.000000173846864</c:v>
                </c:pt>
                <c:pt idx="22781">
                  <c:v>26.666667933265401</c:v>
                </c:pt>
                <c:pt idx="22782">
                  <c:v>20.000000173846864</c:v>
                </c:pt>
                <c:pt idx="22783">
                  <c:v>26.666667933265401</c:v>
                </c:pt>
                <c:pt idx="22784">
                  <c:v>20.000000173846864</c:v>
                </c:pt>
                <c:pt idx="22785">
                  <c:v>26.666667933265401</c:v>
                </c:pt>
                <c:pt idx="22786">
                  <c:v>20.000000173846864</c:v>
                </c:pt>
                <c:pt idx="22787">
                  <c:v>20.000000173846864</c:v>
                </c:pt>
                <c:pt idx="22788">
                  <c:v>26.666667933265401</c:v>
                </c:pt>
                <c:pt idx="22789">
                  <c:v>20.000000173846864</c:v>
                </c:pt>
                <c:pt idx="22790">
                  <c:v>26.666667933265401</c:v>
                </c:pt>
                <c:pt idx="22791">
                  <c:v>20.000000173846864</c:v>
                </c:pt>
                <c:pt idx="22792">
                  <c:v>26.666667933265401</c:v>
                </c:pt>
                <c:pt idx="22793">
                  <c:v>20.000000173846864</c:v>
                </c:pt>
                <c:pt idx="22794">
                  <c:v>26.666667933265401</c:v>
                </c:pt>
                <c:pt idx="22795">
                  <c:v>20.000000173846864</c:v>
                </c:pt>
                <c:pt idx="22796">
                  <c:v>20.000000173846864</c:v>
                </c:pt>
                <c:pt idx="22797">
                  <c:v>26.666667933265401</c:v>
                </c:pt>
                <c:pt idx="22798">
                  <c:v>20.000000173846864</c:v>
                </c:pt>
                <c:pt idx="22799">
                  <c:v>26.666667933265401</c:v>
                </c:pt>
                <c:pt idx="22800">
                  <c:v>20.000000173846864</c:v>
                </c:pt>
                <c:pt idx="22801">
                  <c:v>20.000000173846864</c:v>
                </c:pt>
                <c:pt idx="22802">
                  <c:v>26.666667933265401</c:v>
                </c:pt>
                <c:pt idx="22803">
                  <c:v>20.000000173846864</c:v>
                </c:pt>
                <c:pt idx="22804">
                  <c:v>20.000000173846864</c:v>
                </c:pt>
                <c:pt idx="22805">
                  <c:v>20.000000173846864</c:v>
                </c:pt>
                <c:pt idx="22806">
                  <c:v>26.666667933265401</c:v>
                </c:pt>
                <c:pt idx="22807">
                  <c:v>20.000000173846864</c:v>
                </c:pt>
                <c:pt idx="22808">
                  <c:v>20.000000173846864</c:v>
                </c:pt>
                <c:pt idx="22809">
                  <c:v>20.000000173846864</c:v>
                </c:pt>
                <c:pt idx="22810">
                  <c:v>20.000000173846864</c:v>
                </c:pt>
                <c:pt idx="22811">
                  <c:v>26.666667933265401</c:v>
                </c:pt>
                <c:pt idx="22812">
                  <c:v>20.000000173846864</c:v>
                </c:pt>
                <c:pt idx="22813">
                  <c:v>20.000000173846864</c:v>
                </c:pt>
                <c:pt idx="22814">
                  <c:v>20.000000173846864</c:v>
                </c:pt>
                <c:pt idx="22815">
                  <c:v>20.000000173846864</c:v>
                </c:pt>
                <c:pt idx="22816">
                  <c:v>20.000000173846864</c:v>
                </c:pt>
                <c:pt idx="22817">
                  <c:v>20.000000173846864</c:v>
                </c:pt>
                <c:pt idx="22818">
                  <c:v>20.000000173846864</c:v>
                </c:pt>
                <c:pt idx="22819">
                  <c:v>20.000000173846864</c:v>
                </c:pt>
                <c:pt idx="22820">
                  <c:v>20.000000173846864</c:v>
                </c:pt>
                <c:pt idx="22821">
                  <c:v>20.000000173846864</c:v>
                </c:pt>
                <c:pt idx="22822">
                  <c:v>20.000000173846864</c:v>
                </c:pt>
                <c:pt idx="22823">
                  <c:v>20.000000173846864</c:v>
                </c:pt>
                <c:pt idx="22824">
                  <c:v>20.000000173846864</c:v>
                </c:pt>
                <c:pt idx="22825">
                  <c:v>20.000000173846864</c:v>
                </c:pt>
                <c:pt idx="22826">
                  <c:v>20.000000173846864</c:v>
                </c:pt>
                <c:pt idx="22827">
                  <c:v>20.000000173846864</c:v>
                </c:pt>
                <c:pt idx="22828">
                  <c:v>13.333333966632667</c:v>
                </c:pt>
                <c:pt idx="22829">
                  <c:v>20.000000173846864</c:v>
                </c:pt>
                <c:pt idx="22830">
                  <c:v>20.000000173846864</c:v>
                </c:pt>
                <c:pt idx="22831">
                  <c:v>13.333333966632667</c:v>
                </c:pt>
                <c:pt idx="22832">
                  <c:v>20.000000173846864</c:v>
                </c:pt>
                <c:pt idx="22833">
                  <c:v>20.000000173846864</c:v>
                </c:pt>
                <c:pt idx="22834">
                  <c:v>13.333333966632667</c:v>
                </c:pt>
                <c:pt idx="22835">
                  <c:v>20.000000173846864</c:v>
                </c:pt>
                <c:pt idx="22836">
                  <c:v>20.000000173846864</c:v>
                </c:pt>
                <c:pt idx="22837">
                  <c:v>13.333333966632667</c:v>
                </c:pt>
                <c:pt idx="22838">
                  <c:v>20.000000173846864</c:v>
                </c:pt>
                <c:pt idx="22839">
                  <c:v>13.333333966632667</c:v>
                </c:pt>
                <c:pt idx="22840">
                  <c:v>20.000000173846864</c:v>
                </c:pt>
                <c:pt idx="22841">
                  <c:v>13.333333966632667</c:v>
                </c:pt>
                <c:pt idx="22842">
                  <c:v>13.333333966632667</c:v>
                </c:pt>
                <c:pt idx="22843">
                  <c:v>20.000000173846864</c:v>
                </c:pt>
                <c:pt idx="22844">
                  <c:v>13.333333966632667</c:v>
                </c:pt>
                <c:pt idx="22845">
                  <c:v>20.000000173846864</c:v>
                </c:pt>
                <c:pt idx="22846">
                  <c:v>13.333333966632667</c:v>
                </c:pt>
                <c:pt idx="22847">
                  <c:v>13.333333966632667</c:v>
                </c:pt>
                <c:pt idx="22848">
                  <c:v>13.333333966632667</c:v>
                </c:pt>
                <c:pt idx="22849">
                  <c:v>20.000000173846864</c:v>
                </c:pt>
                <c:pt idx="22850">
                  <c:v>13.333333966632667</c:v>
                </c:pt>
                <c:pt idx="22851">
                  <c:v>13.333333966632667</c:v>
                </c:pt>
                <c:pt idx="22852">
                  <c:v>13.333333966632667</c:v>
                </c:pt>
                <c:pt idx="22853">
                  <c:v>13.333333966632667</c:v>
                </c:pt>
                <c:pt idx="22854">
                  <c:v>13.333333966632667</c:v>
                </c:pt>
                <c:pt idx="22855">
                  <c:v>13.333333966632667</c:v>
                </c:pt>
                <c:pt idx="22856">
                  <c:v>20.000000173846864</c:v>
                </c:pt>
                <c:pt idx="22857">
                  <c:v>13.333333966632667</c:v>
                </c:pt>
                <c:pt idx="22858">
                  <c:v>13.333333966632667</c:v>
                </c:pt>
                <c:pt idx="22859">
                  <c:v>13.333333966632667</c:v>
                </c:pt>
                <c:pt idx="22860">
                  <c:v>13.333333966632667</c:v>
                </c:pt>
                <c:pt idx="22861">
                  <c:v>13.333333966632667</c:v>
                </c:pt>
                <c:pt idx="22862">
                  <c:v>13.333333966632667</c:v>
                </c:pt>
                <c:pt idx="22863">
                  <c:v>13.333333966632667</c:v>
                </c:pt>
                <c:pt idx="22864">
                  <c:v>6.6666669833163335</c:v>
                </c:pt>
                <c:pt idx="22865">
                  <c:v>13.333333966632667</c:v>
                </c:pt>
                <c:pt idx="22866">
                  <c:v>13.333333966632667</c:v>
                </c:pt>
                <c:pt idx="22867">
                  <c:v>13.333333966632667</c:v>
                </c:pt>
                <c:pt idx="22868">
                  <c:v>13.333333966632667</c:v>
                </c:pt>
                <c:pt idx="22869">
                  <c:v>13.333333966632667</c:v>
                </c:pt>
                <c:pt idx="22870">
                  <c:v>13.333333966632667</c:v>
                </c:pt>
                <c:pt idx="22871">
                  <c:v>13.333333966632667</c:v>
                </c:pt>
                <c:pt idx="22872">
                  <c:v>6.6666669833163335</c:v>
                </c:pt>
                <c:pt idx="22873">
                  <c:v>13.333333966632667</c:v>
                </c:pt>
                <c:pt idx="22874">
                  <c:v>13.333333966632667</c:v>
                </c:pt>
                <c:pt idx="22875">
                  <c:v>13.333333966632667</c:v>
                </c:pt>
                <c:pt idx="22876">
                  <c:v>13.333333966632667</c:v>
                </c:pt>
                <c:pt idx="22877">
                  <c:v>13.333333966632667</c:v>
                </c:pt>
                <c:pt idx="22878">
                  <c:v>13.333333966632667</c:v>
                </c:pt>
                <c:pt idx="22879">
                  <c:v>6.6666669833163335</c:v>
                </c:pt>
                <c:pt idx="22880">
                  <c:v>13.333333966632667</c:v>
                </c:pt>
                <c:pt idx="22881">
                  <c:v>13.333333966632667</c:v>
                </c:pt>
                <c:pt idx="22882">
                  <c:v>13.333333966632667</c:v>
                </c:pt>
                <c:pt idx="22883">
                  <c:v>13.333333966632667</c:v>
                </c:pt>
                <c:pt idx="22884">
                  <c:v>13.333333966632667</c:v>
                </c:pt>
                <c:pt idx="22885">
                  <c:v>13.333333966632667</c:v>
                </c:pt>
                <c:pt idx="22886">
                  <c:v>13.333333966632667</c:v>
                </c:pt>
                <c:pt idx="22887">
                  <c:v>13.333333966632667</c:v>
                </c:pt>
                <c:pt idx="22888">
                  <c:v>13.333333966632667</c:v>
                </c:pt>
                <c:pt idx="22889">
                  <c:v>13.333333966632667</c:v>
                </c:pt>
                <c:pt idx="22890">
                  <c:v>13.333333966632667</c:v>
                </c:pt>
                <c:pt idx="22891">
                  <c:v>6.6666669833163335</c:v>
                </c:pt>
                <c:pt idx="22892">
                  <c:v>13.333333966632667</c:v>
                </c:pt>
                <c:pt idx="22893">
                  <c:v>13.333333966632667</c:v>
                </c:pt>
                <c:pt idx="22894">
                  <c:v>13.333333966632667</c:v>
                </c:pt>
                <c:pt idx="22895">
                  <c:v>13.333333966632667</c:v>
                </c:pt>
                <c:pt idx="22896">
                  <c:v>13.333333966632667</c:v>
                </c:pt>
                <c:pt idx="22897">
                  <c:v>13.333333966632667</c:v>
                </c:pt>
                <c:pt idx="22898">
                  <c:v>13.333333966632667</c:v>
                </c:pt>
                <c:pt idx="22899">
                  <c:v>13.333333966632667</c:v>
                </c:pt>
                <c:pt idx="22900">
                  <c:v>6.6666669833163335</c:v>
                </c:pt>
                <c:pt idx="22901">
                  <c:v>13.333333966632667</c:v>
                </c:pt>
                <c:pt idx="22902">
                  <c:v>13.333333966632667</c:v>
                </c:pt>
                <c:pt idx="22903">
                  <c:v>13.333333966632667</c:v>
                </c:pt>
                <c:pt idx="22904">
                  <c:v>13.333333966632667</c:v>
                </c:pt>
                <c:pt idx="22905">
                  <c:v>13.333333966632667</c:v>
                </c:pt>
                <c:pt idx="22906">
                  <c:v>13.333333966632667</c:v>
                </c:pt>
                <c:pt idx="22907">
                  <c:v>6.6666669833163335</c:v>
                </c:pt>
                <c:pt idx="22908">
                  <c:v>13.333333966632667</c:v>
                </c:pt>
                <c:pt idx="22909">
                  <c:v>13.333333966632667</c:v>
                </c:pt>
                <c:pt idx="22910">
                  <c:v>13.333333966632667</c:v>
                </c:pt>
                <c:pt idx="22911">
                  <c:v>13.333333966632667</c:v>
                </c:pt>
                <c:pt idx="22912">
                  <c:v>13.333333966632667</c:v>
                </c:pt>
                <c:pt idx="22913">
                  <c:v>13.333333966632667</c:v>
                </c:pt>
                <c:pt idx="22914">
                  <c:v>13.333333966632667</c:v>
                </c:pt>
                <c:pt idx="22915">
                  <c:v>6.6666669833163335</c:v>
                </c:pt>
                <c:pt idx="22916">
                  <c:v>13.333333966632667</c:v>
                </c:pt>
                <c:pt idx="22917">
                  <c:v>13.333333966632667</c:v>
                </c:pt>
                <c:pt idx="22918">
                  <c:v>13.333333966632667</c:v>
                </c:pt>
                <c:pt idx="22919">
                  <c:v>13.333333966632667</c:v>
                </c:pt>
                <c:pt idx="22920">
                  <c:v>13.333333966632667</c:v>
                </c:pt>
                <c:pt idx="22921">
                  <c:v>13.333333966632667</c:v>
                </c:pt>
                <c:pt idx="22922">
                  <c:v>13.333333966632667</c:v>
                </c:pt>
                <c:pt idx="22923">
                  <c:v>13.333333966632667</c:v>
                </c:pt>
                <c:pt idx="22924">
                  <c:v>13.333333966632667</c:v>
                </c:pt>
                <c:pt idx="22925">
                  <c:v>13.333333966632667</c:v>
                </c:pt>
                <c:pt idx="22926">
                  <c:v>13.333333966632667</c:v>
                </c:pt>
                <c:pt idx="22927">
                  <c:v>13.333333966632667</c:v>
                </c:pt>
                <c:pt idx="22928">
                  <c:v>13.333333966632667</c:v>
                </c:pt>
                <c:pt idx="22929">
                  <c:v>13.333333966632667</c:v>
                </c:pt>
                <c:pt idx="22930">
                  <c:v>13.333333966632667</c:v>
                </c:pt>
                <c:pt idx="22931">
                  <c:v>20.000000173846864</c:v>
                </c:pt>
                <c:pt idx="22932">
                  <c:v>13.333333966632667</c:v>
                </c:pt>
                <c:pt idx="22933">
                  <c:v>13.333333966632667</c:v>
                </c:pt>
                <c:pt idx="22934">
                  <c:v>13.333333966632667</c:v>
                </c:pt>
                <c:pt idx="22935">
                  <c:v>13.333333966632667</c:v>
                </c:pt>
                <c:pt idx="22936">
                  <c:v>13.333333966632667</c:v>
                </c:pt>
                <c:pt idx="22937">
                  <c:v>13.333333966632667</c:v>
                </c:pt>
                <c:pt idx="22938">
                  <c:v>13.333333966632667</c:v>
                </c:pt>
                <c:pt idx="22939">
                  <c:v>20.000000173846864</c:v>
                </c:pt>
                <c:pt idx="22940">
                  <c:v>13.333333966632667</c:v>
                </c:pt>
                <c:pt idx="22941">
                  <c:v>13.333333966632667</c:v>
                </c:pt>
                <c:pt idx="22942">
                  <c:v>13.333333966632667</c:v>
                </c:pt>
                <c:pt idx="22943">
                  <c:v>13.333333966632667</c:v>
                </c:pt>
                <c:pt idx="22944">
                  <c:v>13.333333966632667</c:v>
                </c:pt>
                <c:pt idx="22945">
                  <c:v>20.000000173846864</c:v>
                </c:pt>
                <c:pt idx="22946">
                  <c:v>13.333333966632667</c:v>
                </c:pt>
                <c:pt idx="22947">
                  <c:v>13.333333966632667</c:v>
                </c:pt>
                <c:pt idx="22948">
                  <c:v>13.333333966632667</c:v>
                </c:pt>
                <c:pt idx="22949">
                  <c:v>20.000000173846864</c:v>
                </c:pt>
                <c:pt idx="22950">
                  <c:v>13.333333966632667</c:v>
                </c:pt>
                <c:pt idx="22951">
                  <c:v>13.333333966632667</c:v>
                </c:pt>
                <c:pt idx="22952">
                  <c:v>20.000000173846864</c:v>
                </c:pt>
                <c:pt idx="22953">
                  <c:v>13.333333966632667</c:v>
                </c:pt>
                <c:pt idx="22954">
                  <c:v>13.333333966632667</c:v>
                </c:pt>
                <c:pt idx="22955">
                  <c:v>20.000000173846864</c:v>
                </c:pt>
                <c:pt idx="22956">
                  <c:v>13.333333966632667</c:v>
                </c:pt>
                <c:pt idx="22957">
                  <c:v>20.000000173846864</c:v>
                </c:pt>
                <c:pt idx="22958">
                  <c:v>13.333333966632667</c:v>
                </c:pt>
                <c:pt idx="22959">
                  <c:v>13.333333966632667</c:v>
                </c:pt>
                <c:pt idx="22960">
                  <c:v>20.000000173846864</c:v>
                </c:pt>
                <c:pt idx="22961">
                  <c:v>13.333333966632667</c:v>
                </c:pt>
                <c:pt idx="22962">
                  <c:v>20.000000173846864</c:v>
                </c:pt>
                <c:pt idx="22963">
                  <c:v>13.333333966632667</c:v>
                </c:pt>
                <c:pt idx="22964">
                  <c:v>20.000000173846864</c:v>
                </c:pt>
                <c:pt idx="22965">
                  <c:v>13.333333966632667</c:v>
                </c:pt>
                <c:pt idx="22966">
                  <c:v>20.000000173846864</c:v>
                </c:pt>
                <c:pt idx="22967">
                  <c:v>13.333333966632667</c:v>
                </c:pt>
                <c:pt idx="22968">
                  <c:v>20.000000173846864</c:v>
                </c:pt>
                <c:pt idx="22969">
                  <c:v>20.000000173846864</c:v>
                </c:pt>
                <c:pt idx="22970">
                  <c:v>13.333333966632667</c:v>
                </c:pt>
                <c:pt idx="22971">
                  <c:v>20.000000173846864</c:v>
                </c:pt>
                <c:pt idx="22972">
                  <c:v>20.000000173846864</c:v>
                </c:pt>
                <c:pt idx="22973">
                  <c:v>20.000000173846864</c:v>
                </c:pt>
                <c:pt idx="22974">
                  <c:v>13.333333966632667</c:v>
                </c:pt>
                <c:pt idx="22975">
                  <c:v>20.000000173846864</c:v>
                </c:pt>
                <c:pt idx="22976">
                  <c:v>20.000000173846864</c:v>
                </c:pt>
                <c:pt idx="22977">
                  <c:v>20.000000173846864</c:v>
                </c:pt>
                <c:pt idx="22978">
                  <c:v>20.000000173846864</c:v>
                </c:pt>
                <c:pt idx="22979">
                  <c:v>20.000000173846864</c:v>
                </c:pt>
                <c:pt idx="22980">
                  <c:v>13.333333966632667</c:v>
                </c:pt>
                <c:pt idx="22981">
                  <c:v>20.000000173846864</c:v>
                </c:pt>
                <c:pt idx="22982">
                  <c:v>20.000000173846864</c:v>
                </c:pt>
                <c:pt idx="22983">
                  <c:v>20.000000173846864</c:v>
                </c:pt>
                <c:pt idx="22984">
                  <c:v>20.000000173846864</c:v>
                </c:pt>
                <c:pt idx="22985">
                  <c:v>20.000000173846864</c:v>
                </c:pt>
                <c:pt idx="22986">
                  <c:v>20.000000173846864</c:v>
                </c:pt>
                <c:pt idx="22987">
                  <c:v>26.666667933265401</c:v>
                </c:pt>
                <c:pt idx="22988">
                  <c:v>20.000000173846864</c:v>
                </c:pt>
                <c:pt idx="22989">
                  <c:v>20.000000173846864</c:v>
                </c:pt>
                <c:pt idx="22990">
                  <c:v>20.000000173846864</c:v>
                </c:pt>
                <c:pt idx="22991">
                  <c:v>20.000000173846864</c:v>
                </c:pt>
                <c:pt idx="22992">
                  <c:v>20.000000173846864</c:v>
                </c:pt>
                <c:pt idx="22993">
                  <c:v>20.000000173846864</c:v>
                </c:pt>
                <c:pt idx="22994">
                  <c:v>20.000000173846864</c:v>
                </c:pt>
                <c:pt idx="22995">
                  <c:v>26.666667933265401</c:v>
                </c:pt>
                <c:pt idx="22996">
                  <c:v>20.000000173846864</c:v>
                </c:pt>
                <c:pt idx="22997">
                  <c:v>20.000000173846864</c:v>
                </c:pt>
                <c:pt idx="22998">
                  <c:v>20.000000173846864</c:v>
                </c:pt>
                <c:pt idx="22999">
                  <c:v>20.000000173846864</c:v>
                </c:pt>
                <c:pt idx="23000">
                  <c:v>20.000000173846864</c:v>
                </c:pt>
                <c:pt idx="23001">
                  <c:v>20.000000173846864</c:v>
                </c:pt>
                <c:pt idx="23002">
                  <c:v>20.000000173846864</c:v>
                </c:pt>
                <c:pt idx="23003">
                  <c:v>20.000000173846864</c:v>
                </c:pt>
                <c:pt idx="23004">
                  <c:v>20.000000173846864</c:v>
                </c:pt>
                <c:pt idx="23005">
                  <c:v>20.000000173846864</c:v>
                </c:pt>
                <c:pt idx="23006">
                  <c:v>26.666667933265401</c:v>
                </c:pt>
                <c:pt idx="23007">
                  <c:v>20.000000173846864</c:v>
                </c:pt>
                <c:pt idx="23008">
                  <c:v>20.000000173846864</c:v>
                </c:pt>
                <c:pt idx="23009">
                  <c:v>20.000000173846864</c:v>
                </c:pt>
                <c:pt idx="23010">
                  <c:v>20.000000173846864</c:v>
                </c:pt>
                <c:pt idx="23011">
                  <c:v>20.000000173846864</c:v>
                </c:pt>
                <c:pt idx="23012">
                  <c:v>26.666667933265401</c:v>
                </c:pt>
                <c:pt idx="23013">
                  <c:v>20.000000173846864</c:v>
                </c:pt>
                <c:pt idx="23014">
                  <c:v>20.000000173846864</c:v>
                </c:pt>
                <c:pt idx="23015">
                  <c:v>20.000000173846864</c:v>
                </c:pt>
                <c:pt idx="23016">
                  <c:v>26.666667933265401</c:v>
                </c:pt>
                <c:pt idx="23017">
                  <c:v>20.000000173846864</c:v>
                </c:pt>
                <c:pt idx="23018">
                  <c:v>20.000000173846864</c:v>
                </c:pt>
                <c:pt idx="23019">
                  <c:v>26.666667933265401</c:v>
                </c:pt>
                <c:pt idx="23020">
                  <c:v>20.000000173846864</c:v>
                </c:pt>
                <c:pt idx="23021">
                  <c:v>26.666667933265401</c:v>
                </c:pt>
                <c:pt idx="23022">
                  <c:v>20.000000173846864</c:v>
                </c:pt>
                <c:pt idx="23023">
                  <c:v>26.666667933265401</c:v>
                </c:pt>
                <c:pt idx="23024">
                  <c:v>20.000000173846864</c:v>
                </c:pt>
                <c:pt idx="23025">
                  <c:v>26.666667933265401</c:v>
                </c:pt>
                <c:pt idx="23026">
                  <c:v>20.000000173846864</c:v>
                </c:pt>
                <c:pt idx="23027">
                  <c:v>26.666667933265401</c:v>
                </c:pt>
                <c:pt idx="23028">
                  <c:v>26.666667933265401</c:v>
                </c:pt>
                <c:pt idx="23029">
                  <c:v>20.000000173846864</c:v>
                </c:pt>
                <c:pt idx="23030">
                  <c:v>26.666667933265401</c:v>
                </c:pt>
                <c:pt idx="23031">
                  <c:v>26.666667933265401</c:v>
                </c:pt>
                <c:pt idx="23032">
                  <c:v>20.000000173846864</c:v>
                </c:pt>
                <c:pt idx="23033">
                  <c:v>26.666667933265401</c:v>
                </c:pt>
                <c:pt idx="23034">
                  <c:v>26.666667933265401</c:v>
                </c:pt>
                <c:pt idx="23035">
                  <c:v>26.666667933265401</c:v>
                </c:pt>
                <c:pt idx="23036">
                  <c:v>20.000000173846864</c:v>
                </c:pt>
                <c:pt idx="23037">
                  <c:v>26.666667933265401</c:v>
                </c:pt>
                <c:pt idx="23038">
                  <c:v>26.666667933265401</c:v>
                </c:pt>
                <c:pt idx="23039">
                  <c:v>26.666667933265401</c:v>
                </c:pt>
                <c:pt idx="23040">
                  <c:v>26.666667933265401</c:v>
                </c:pt>
                <c:pt idx="23041">
                  <c:v>26.666667933265401</c:v>
                </c:pt>
                <c:pt idx="23042">
                  <c:v>26.666667933265401</c:v>
                </c:pt>
                <c:pt idx="23043">
                  <c:v>20.000000173846864</c:v>
                </c:pt>
                <c:pt idx="23044">
                  <c:v>26.666667933265401</c:v>
                </c:pt>
                <c:pt idx="23045">
                  <c:v>26.666667933265401</c:v>
                </c:pt>
                <c:pt idx="23046">
                  <c:v>26.666667933265401</c:v>
                </c:pt>
                <c:pt idx="23047">
                  <c:v>26.666667933265401</c:v>
                </c:pt>
                <c:pt idx="23048">
                  <c:v>26.666667933265401</c:v>
                </c:pt>
                <c:pt idx="23049">
                  <c:v>26.666667933265401</c:v>
                </c:pt>
                <c:pt idx="23050">
                  <c:v>26.666667933265401</c:v>
                </c:pt>
                <c:pt idx="23051">
                  <c:v>26.666667933265401</c:v>
                </c:pt>
                <c:pt idx="23052">
                  <c:v>26.666667933265401</c:v>
                </c:pt>
                <c:pt idx="23053">
                  <c:v>26.666667933265401</c:v>
                </c:pt>
                <c:pt idx="23054">
                  <c:v>26.666667933265401</c:v>
                </c:pt>
                <c:pt idx="23055">
                  <c:v>26.666667933265401</c:v>
                </c:pt>
                <c:pt idx="23056">
                  <c:v>26.666667933265401</c:v>
                </c:pt>
                <c:pt idx="23057">
                  <c:v>33.333335692683868</c:v>
                </c:pt>
                <c:pt idx="23058">
                  <c:v>33.333335692683868</c:v>
                </c:pt>
                <c:pt idx="23059">
                  <c:v>33.333335692683868</c:v>
                </c:pt>
                <c:pt idx="23060">
                  <c:v>40.000003452102327</c:v>
                </c:pt>
                <c:pt idx="23061">
                  <c:v>40.000003452102327</c:v>
                </c:pt>
                <c:pt idx="23062">
                  <c:v>40.000003452102327</c:v>
                </c:pt>
                <c:pt idx="23063">
                  <c:v>46.6666712115208</c:v>
                </c:pt>
                <c:pt idx="23064">
                  <c:v>46.6666712115208</c:v>
                </c:pt>
                <c:pt idx="23065">
                  <c:v>46.6666712115208</c:v>
                </c:pt>
                <c:pt idx="23066">
                  <c:v>53.333335866530739</c:v>
                </c:pt>
                <c:pt idx="23067">
                  <c:v>53.333335866530739</c:v>
                </c:pt>
                <c:pt idx="23068">
                  <c:v>46.6666712115208</c:v>
                </c:pt>
                <c:pt idx="23069">
                  <c:v>53.333335866530739</c:v>
                </c:pt>
                <c:pt idx="23070">
                  <c:v>53.333335866530739</c:v>
                </c:pt>
                <c:pt idx="23071">
                  <c:v>53.333335866530739</c:v>
                </c:pt>
                <c:pt idx="23072">
                  <c:v>53.333335866530739</c:v>
                </c:pt>
                <c:pt idx="23073">
                  <c:v>46.6666712115208</c:v>
                </c:pt>
                <c:pt idx="23074">
                  <c:v>53.333335866530739</c:v>
                </c:pt>
                <c:pt idx="23075">
                  <c:v>46.6666712115208</c:v>
                </c:pt>
                <c:pt idx="23076">
                  <c:v>46.6666712115208</c:v>
                </c:pt>
                <c:pt idx="23077">
                  <c:v>53.333335866530739</c:v>
                </c:pt>
                <c:pt idx="23078">
                  <c:v>46.6666712115208</c:v>
                </c:pt>
                <c:pt idx="23079">
                  <c:v>46.6666712115208</c:v>
                </c:pt>
                <c:pt idx="23080">
                  <c:v>46.6666712115208</c:v>
                </c:pt>
                <c:pt idx="23081">
                  <c:v>40.000003452102327</c:v>
                </c:pt>
                <c:pt idx="23082">
                  <c:v>46.6666712115208</c:v>
                </c:pt>
                <c:pt idx="23083">
                  <c:v>46.6666712115208</c:v>
                </c:pt>
                <c:pt idx="23084">
                  <c:v>40.000003452102327</c:v>
                </c:pt>
                <c:pt idx="23085">
                  <c:v>40.000003452102327</c:v>
                </c:pt>
                <c:pt idx="23086">
                  <c:v>46.6666712115208</c:v>
                </c:pt>
                <c:pt idx="23087">
                  <c:v>40.000003452102327</c:v>
                </c:pt>
                <c:pt idx="23088">
                  <c:v>40.000003452102327</c:v>
                </c:pt>
                <c:pt idx="23089">
                  <c:v>40.000003452102327</c:v>
                </c:pt>
                <c:pt idx="23090">
                  <c:v>33.333335692683868</c:v>
                </c:pt>
                <c:pt idx="23091">
                  <c:v>40.000003452102327</c:v>
                </c:pt>
                <c:pt idx="23092">
                  <c:v>40.000003452102327</c:v>
                </c:pt>
                <c:pt idx="23093">
                  <c:v>33.333335692683868</c:v>
                </c:pt>
                <c:pt idx="23094">
                  <c:v>40.000003452102327</c:v>
                </c:pt>
                <c:pt idx="23095">
                  <c:v>33.333335692683868</c:v>
                </c:pt>
                <c:pt idx="23096">
                  <c:v>40.000003452102327</c:v>
                </c:pt>
                <c:pt idx="23097">
                  <c:v>33.333335692683868</c:v>
                </c:pt>
                <c:pt idx="23098">
                  <c:v>40.000003452102327</c:v>
                </c:pt>
                <c:pt idx="23099">
                  <c:v>33.333335692683868</c:v>
                </c:pt>
                <c:pt idx="23100">
                  <c:v>33.333335692683868</c:v>
                </c:pt>
                <c:pt idx="23101">
                  <c:v>33.333335692683868</c:v>
                </c:pt>
                <c:pt idx="23102">
                  <c:v>40.000003452102327</c:v>
                </c:pt>
                <c:pt idx="23103">
                  <c:v>33.333335692683868</c:v>
                </c:pt>
                <c:pt idx="23104">
                  <c:v>33.333335692683868</c:v>
                </c:pt>
                <c:pt idx="23105">
                  <c:v>33.333335692683868</c:v>
                </c:pt>
                <c:pt idx="23106">
                  <c:v>33.333335692683868</c:v>
                </c:pt>
                <c:pt idx="23107">
                  <c:v>33.333335692683868</c:v>
                </c:pt>
                <c:pt idx="23108">
                  <c:v>33.333335692683868</c:v>
                </c:pt>
                <c:pt idx="23109">
                  <c:v>33.333335692683868</c:v>
                </c:pt>
                <c:pt idx="23110">
                  <c:v>26.666667933265401</c:v>
                </c:pt>
                <c:pt idx="23111">
                  <c:v>33.333335692683868</c:v>
                </c:pt>
                <c:pt idx="23112">
                  <c:v>33.333335692683868</c:v>
                </c:pt>
                <c:pt idx="23113">
                  <c:v>33.333335692683868</c:v>
                </c:pt>
                <c:pt idx="23114">
                  <c:v>26.666667933265401</c:v>
                </c:pt>
                <c:pt idx="23115">
                  <c:v>33.333335692683868</c:v>
                </c:pt>
                <c:pt idx="23116">
                  <c:v>26.666667933265401</c:v>
                </c:pt>
                <c:pt idx="23117">
                  <c:v>33.333335692683868</c:v>
                </c:pt>
                <c:pt idx="23118">
                  <c:v>26.666667933265401</c:v>
                </c:pt>
                <c:pt idx="23119">
                  <c:v>33.333335692683868</c:v>
                </c:pt>
                <c:pt idx="23120">
                  <c:v>26.666667933265401</c:v>
                </c:pt>
                <c:pt idx="23121">
                  <c:v>33.333335692683868</c:v>
                </c:pt>
                <c:pt idx="23122">
                  <c:v>26.666667933265401</c:v>
                </c:pt>
                <c:pt idx="23123">
                  <c:v>33.333335692683868</c:v>
                </c:pt>
                <c:pt idx="23124">
                  <c:v>26.666667933265401</c:v>
                </c:pt>
                <c:pt idx="23125">
                  <c:v>26.666667933265401</c:v>
                </c:pt>
                <c:pt idx="23126">
                  <c:v>33.333335692683868</c:v>
                </c:pt>
                <c:pt idx="23127">
                  <c:v>26.666667933265401</c:v>
                </c:pt>
                <c:pt idx="23128">
                  <c:v>26.666667933265401</c:v>
                </c:pt>
                <c:pt idx="23129">
                  <c:v>26.666667933265401</c:v>
                </c:pt>
                <c:pt idx="23130">
                  <c:v>26.666667933265401</c:v>
                </c:pt>
                <c:pt idx="23131">
                  <c:v>33.333335692683868</c:v>
                </c:pt>
                <c:pt idx="23132">
                  <c:v>26.666667933265401</c:v>
                </c:pt>
                <c:pt idx="23133">
                  <c:v>26.666667933265401</c:v>
                </c:pt>
                <c:pt idx="23134">
                  <c:v>26.666667933265401</c:v>
                </c:pt>
                <c:pt idx="23135">
                  <c:v>26.666667933265401</c:v>
                </c:pt>
                <c:pt idx="23136">
                  <c:v>26.666667933265401</c:v>
                </c:pt>
                <c:pt idx="23137">
                  <c:v>26.666667933265401</c:v>
                </c:pt>
                <c:pt idx="23138">
                  <c:v>26.666667933265401</c:v>
                </c:pt>
                <c:pt idx="23139">
                  <c:v>26.666667933265401</c:v>
                </c:pt>
                <c:pt idx="23140">
                  <c:v>26.666667933265401</c:v>
                </c:pt>
                <c:pt idx="23141">
                  <c:v>26.666667933265401</c:v>
                </c:pt>
                <c:pt idx="23142">
                  <c:v>26.666667933265401</c:v>
                </c:pt>
                <c:pt idx="23143">
                  <c:v>26.666667933265401</c:v>
                </c:pt>
                <c:pt idx="23144">
                  <c:v>20.000000173846864</c:v>
                </c:pt>
                <c:pt idx="23145">
                  <c:v>26.666667933265401</c:v>
                </c:pt>
                <c:pt idx="23146">
                  <c:v>26.666667933265401</c:v>
                </c:pt>
                <c:pt idx="23147">
                  <c:v>26.666667933265401</c:v>
                </c:pt>
                <c:pt idx="23148">
                  <c:v>20.000000173846864</c:v>
                </c:pt>
                <c:pt idx="23149">
                  <c:v>26.666667933265401</c:v>
                </c:pt>
                <c:pt idx="23150">
                  <c:v>26.666667933265401</c:v>
                </c:pt>
                <c:pt idx="23151">
                  <c:v>20.000000173846864</c:v>
                </c:pt>
                <c:pt idx="23152">
                  <c:v>26.666667933265401</c:v>
                </c:pt>
                <c:pt idx="23153">
                  <c:v>20.000000173846864</c:v>
                </c:pt>
                <c:pt idx="23154">
                  <c:v>26.666667933265401</c:v>
                </c:pt>
                <c:pt idx="23155">
                  <c:v>26.666667933265401</c:v>
                </c:pt>
                <c:pt idx="23156">
                  <c:v>20.000000173846864</c:v>
                </c:pt>
                <c:pt idx="23157">
                  <c:v>26.666667933265401</c:v>
                </c:pt>
                <c:pt idx="23158">
                  <c:v>20.000000173846864</c:v>
                </c:pt>
                <c:pt idx="23159">
                  <c:v>26.666667933265401</c:v>
                </c:pt>
                <c:pt idx="23160">
                  <c:v>20.000000173846864</c:v>
                </c:pt>
                <c:pt idx="23161">
                  <c:v>26.666667933265401</c:v>
                </c:pt>
                <c:pt idx="23162">
                  <c:v>20.000000173846864</c:v>
                </c:pt>
                <c:pt idx="23163">
                  <c:v>26.666667933265401</c:v>
                </c:pt>
                <c:pt idx="23164">
                  <c:v>26.666667933265401</c:v>
                </c:pt>
                <c:pt idx="23165">
                  <c:v>20.000000173846864</c:v>
                </c:pt>
                <c:pt idx="23166">
                  <c:v>26.666667933265401</c:v>
                </c:pt>
                <c:pt idx="23167">
                  <c:v>20.000000173846864</c:v>
                </c:pt>
                <c:pt idx="23168">
                  <c:v>26.666667933265401</c:v>
                </c:pt>
                <c:pt idx="23169">
                  <c:v>26.666667933265401</c:v>
                </c:pt>
                <c:pt idx="23170">
                  <c:v>20.000000173846864</c:v>
                </c:pt>
                <c:pt idx="23171">
                  <c:v>26.666667933265401</c:v>
                </c:pt>
                <c:pt idx="23172">
                  <c:v>26.666667933265401</c:v>
                </c:pt>
                <c:pt idx="23173">
                  <c:v>20.000000173846864</c:v>
                </c:pt>
                <c:pt idx="23174">
                  <c:v>26.666667933265401</c:v>
                </c:pt>
                <c:pt idx="23175">
                  <c:v>26.666667933265401</c:v>
                </c:pt>
                <c:pt idx="23176">
                  <c:v>20.000000173846864</c:v>
                </c:pt>
                <c:pt idx="23177">
                  <c:v>26.666667933265401</c:v>
                </c:pt>
                <c:pt idx="23178">
                  <c:v>26.666667933265401</c:v>
                </c:pt>
                <c:pt idx="23179">
                  <c:v>20.000000173846864</c:v>
                </c:pt>
                <c:pt idx="23180">
                  <c:v>26.666667933265401</c:v>
                </c:pt>
                <c:pt idx="23181">
                  <c:v>20.000000173846864</c:v>
                </c:pt>
                <c:pt idx="23182">
                  <c:v>26.666667933265401</c:v>
                </c:pt>
                <c:pt idx="23183">
                  <c:v>26.666667933265401</c:v>
                </c:pt>
                <c:pt idx="23184">
                  <c:v>20.000000173846864</c:v>
                </c:pt>
                <c:pt idx="23185">
                  <c:v>26.666667933265401</c:v>
                </c:pt>
                <c:pt idx="23186">
                  <c:v>20.000000173846864</c:v>
                </c:pt>
                <c:pt idx="23187">
                  <c:v>26.666667933265401</c:v>
                </c:pt>
                <c:pt idx="23188">
                  <c:v>20.000000173846864</c:v>
                </c:pt>
                <c:pt idx="23189">
                  <c:v>26.666667933265401</c:v>
                </c:pt>
                <c:pt idx="23190">
                  <c:v>20.000000173846864</c:v>
                </c:pt>
                <c:pt idx="23191">
                  <c:v>20.000000173846864</c:v>
                </c:pt>
                <c:pt idx="23192">
                  <c:v>26.666667933265401</c:v>
                </c:pt>
                <c:pt idx="23193">
                  <c:v>20.000000173846864</c:v>
                </c:pt>
                <c:pt idx="23194">
                  <c:v>26.666667933265401</c:v>
                </c:pt>
                <c:pt idx="23195">
                  <c:v>20.000000173846864</c:v>
                </c:pt>
                <c:pt idx="23196">
                  <c:v>20.000000173846864</c:v>
                </c:pt>
                <c:pt idx="23197">
                  <c:v>26.666667933265401</c:v>
                </c:pt>
                <c:pt idx="23198">
                  <c:v>20.000000173846864</c:v>
                </c:pt>
                <c:pt idx="23199">
                  <c:v>20.000000173846864</c:v>
                </c:pt>
                <c:pt idx="23200">
                  <c:v>26.666667933265401</c:v>
                </c:pt>
                <c:pt idx="23201">
                  <c:v>20.000000173846864</c:v>
                </c:pt>
                <c:pt idx="23202">
                  <c:v>20.000000173846864</c:v>
                </c:pt>
                <c:pt idx="23203">
                  <c:v>26.666667933265401</c:v>
                </c:pt>
                <c:pt idx="23204">
                  <c:v>20.000000173846864</c:v>
                </c:pt>
                <c:pt idx="23205">
                  <c:v>20.000000173846864</c:v>
                </c:pt>
                <c:pt idx="23206">
                  <c:v>26.666667933265401</c:v>
                </c:pt>
                <c:pt idx="23207">
                  <c:v>20.000000173846864</c:v>
                </c:pt>
                <c:pt idx="23208">
                  <c:v>20.000000173846864</c:v>
                </c:pt>
                <c:pt idx="23209">
                  <c:v>26.666667933265401</c:v>
                </c:pt>
                <c:pt idx="23210">
                  <c:v>20.000000173846864</c:v>
                </c:pt>
                <c:pt idx="23211">
                  <c:v>26.666667933265401</c:v>
                </c:pt>
                <c:pt idx="23212">
                  <c:v>20.000000173846864</c:v>
                </c:pt>
                <c:pt idx="23213">
                  <c:v>20.000000173846864</c:v>
                </c:pt>
                <c:pt idx="23214">
                  <c:v>26.666667933265401</c:v>
                </c:pt>
                <c:pt idx="23215">
                  <c:v>20.000000173846864</c:v>
                </c:pt>
                <c:pt idx="23216">
                  <c:v>26.666667933265401</c:v>
                </c:pt>
                <c:pt idx="23217">
                  <c:v>20.000000173846864</c:v>
                </c:pt>
                <c:pt idx="23218">
                  <c:v>26.666667933265401</c:v>
                </c:pt>
                <c:pt idx="23219">
                  <c:v>20.000000173846864</c:v>
                </c:pt>
                <c:pt idx="23220">
                  <c:v>26.666667933265401</c:v>
                </c:pt>
                <c:pt idx="23221">
                  <c:v>20.000000173846864</c:v>
                </c:pt>
                <c:pt idx="23222">
                  <c:v>26.666667933265401</c:v>
                </c:pt>
                <c:pt idx="23223">
                  <c:v>26.666667933265401</c:v>
                </c:pt>
                <c:pt idx="23224">
                  <c:v>20.000000173846864</c:v>
                </c:pt>
                <c:pt idx="23225">
                  <c:v>26.666667933265401</c:v>
                </c:pt>
                <c:pt idx="23226">
                  <c:v>20.000000173846864</c:v>
                </c:pt>
                <c:pt idx="23227">
                  <c:v>26.666667933265401</c:v>
                </c:pt>
                <c:pt idx="23228">
                  <c:v>26.666667933265401</c:v>
                </c:pt>
                <c:pt idx="23229">
                  <c:v>20.000000173846864</c:v>
                </c:pt>
                <c:pt idx="23230">
                  <c:v>26.666667933265401</c:v>
                </c:pt>
                <c:pt idx="23231">
                  <c:v>26.666667933265401</c:v>
                </c:pt>
                <c:pt idx="23232">
                  <c:v>26.666667933265401</c:v>
                </c:pt>
                <c:pt idx="23233">
                  <c:v>20.000000173846864</c:v>
                </c:pt>
                <c:pt idx="23234">
                  <c:v>26.666667933265401</c:v>
                </c:pt>
                <c:pt idx="23235">
                  <c:v>26.666667933265401</c:v>
                </c:pt>
                <c:pt idx="23236">
                  <c:v>20.000000173846864</c:v>
                </c:pt>
                <c:pt idx="23237">
                  <c:v>26.666667933265401</c:v>
                </c:pt>
                <c:pt idx="23238">
                  <c:v>26.666667933265401</c:v>
                </c:pt>
                <c:pt idx="23239">
                  <c:v>26.666667933265401</c:v>
                </c:pt>
                <c:pt idx="23240">
                  <c:v>20.000000173846864</c:v>
                </c:pt>
                <c:pt idx="23241">
                  <c:v>26.666667933265401</c:v>
                </c:pt>
                <c:pt idx="23242">
                  <c:v>26.666667933265401</c:v>
                </c:pt>
                <c:pt idx="23243">
                  <c:v>26.666667933265401</c:v>
                </c:pt>
                <c:pt idx="23244">
                  <c:v>20.000000173846864</c:v>
                </c:pt>
                <c:pt idx="23245">
                  <c:v>26.666667933265401</c:v>
                </c:pt>
                <c:pt idx="23246">
                  <c:v>26.666667933265401</c:v>
                </c:pt>
                <c:pt idx="23247">
                  <c:v>26.666667933265401</c:v>
                </c:pt>
                <c:pt idx="23248">
                  <c:v>20.000000173846864</c:v>
                </c:pt>
                <c:pt idx="23249">
                  <c:v>26.666667933265401</c:v>
                </c:pt>
                <c:pt idx="23250">
                  <c:v>26.666667933265401</c:v>
                </c:pt>
                <c:pt idx="23251">
                  <c:v>26.666667933265401</c:v>
                </c:pt>
                <c:pt idx="23252">
                  <c:v>26.666667933265401</c:v>
                </c:pt>
                <c:pt idx="23253">
                  <c:v>20.000000173846864</c:v>
                </c:pt>
                <c:pt idx="23254">
                  <c:v>26.666667933265401</c:v>
                </c:pt>
                <c:pt idx="23255">
                  <c:v>26.666667933265401</c:v>
                </c:pt>
                <c:pt idx="23256">
                  <c:v>26.666667933265401</c:v>
                </c:pt>
                <c:pt idx="23257">
                  <c:v>26.666667933265401</c:v>
                </c:pt>
                <c:pt idx="23258">
                  <c:v>26.666667933265401</c:v>
                </c:pt>
                <c:pt idx="23259">
                  <c:v>26.666667933265401</c:v>
                </c:pt>
                <c:pt idx="23260">
                  <c:v>26.666667933265401</c:v>
                </c:pt>
                <c:pt idx="23261">
                  <c:v>26.666667933265401</c:v>
                </c:pt>
                <c:pt idx="23262">
                  <c:v>26.666667933265401</c:v>
                </c:pt>
                <c:pt idx="23263">
                  <c:v>26.666667933265401</c:v>
                </c:pt>
                <c:pt idx="23264">
                  <c:v>26.666667933265401</c:v>
                </c:pt>
                <c:pt idx="23265">
                  <c:v>26.666667933265401</c:v>
                </c:pt>
                <c:pt idx="23266">
                  <c:v>26.666667933265401</c:v>
                </c:pt>
                <c:pt idx="23267">
                  <c:v>26.666667933265401</c:v>
                </c:pt>
                <c:pt idx="23268">
                  <c:v>26.666667933265401</c:v>
                </c:pt>
                <c:pt idx="23269">
                  <c:v>26.666667933265401</c:v>
                </c:pt>
                <c:pt idx="23270">
                  <c:v>26.666667933265401</c:v>
                </c:pt>
                <c:pt idx="23271">
                  <c:v>33.333335692683868</c:v>
                </c:pt>
                <c:pt idx="23272">
                  <c:v>26.666667933265401</c:v>
                </c:pt>
                <c:pt idx="23273">
                  <c:v>26.666667933265401</c:v>
                </c:pt>
                <c:pt idx="23274">
                  <c:v>26.666667933265401</c:v>
                </c:pt>
                <c:pt idx="23275">
                  <c:v>26.666667933265401</c:v>
                </c:pt>
                <c:pt idx="23276">
                  <c:v>26.666667933265401</c:v>
                </c:pt>
                <c:pt idx="23277">
                  <c:v>26.666667933265401</c:v>
                </c:pt>
                <c:pt idx="23278">
                  <c:v>26.666667933265401</c:v>
                </c:pt>
                <c:pt idx="23279">
                  <c:v>26.666667933265401</c:v>
                </c:pt>
                <c:pt idx="23280">
                  <c:v>26.666667933265401</c:v>
                </c:pt>
                <c:pt idx="23281">
                  <c:v>20.000000173846864</c:v>
                </c:pt>
                <c:pt idx="23282">
                  <c:v>26.666667933265401</c:v>
                </c:pt>
                <c:pt idx="23283">
                  <c:v>26.666667933265401</c:v>
                </c:pt>
                <c:pt idx="23284">
                  <c:v>26.666667933265401</c:v>
                </c:pt>
                <c:pt idx="23285">
                  <c:v>26.666667933265401</c:v>
                </c:pt>
                <c:pt idx="23286">
                  <c:v>26.666667933265401</c:v>
                </c:pt>
                <c:pt idx="23287">
                  <c:v>20.000000173846864</c:v>
                </c:pt>
                <c:pt idx="23288">
                  <c:v>26.666667933265401</c:v>
                </c:pt>
                <c:pt idx="23289">
                  <c:v>26.666667933265401</c:v>
                </c:pt>
                <c:pt idx="23290">
                  <c:v>26.666667933265401</c:v>
                </c:pt>
                <c:pt idx="23291">
                  <c:v>20.000000173846864</c:v>
                </c:pt>
                <c:pt idx="23292">
                  <c:v>26.666667933265401</c:v>
                </c:pt>
                <c:pt idx="23293">
                  <c:v>26.666667933265401</c:v>
                </c:pt>
                <c:pt idx="23294">
                  <c:v>20.000000173846864</c:v>
                </c:pt>
                <c:pt idx="23295">
                  <c:v>26.666667933265401</c:v>
                </c:pt>
                <c:pt idx="23296">
                  <c:v>26.666667933265401</c:v>
                </c:pt>
                <c:pt idx="23297">
                  <c:v>20.000000173846864</c:v>
                </c:pt>
                <c:pt idx="23298">
                  <c:v>26.666667933265401</c:v>
                </c:pt>
                <c:pt idx="23299">
                  <c:v>20.000000173846864</c:v>
                </c:pt>
                <c:pt idx="23300">
                  <c:v>26.666667933265401</c:v>
                </c:pt>
                <c:pt idx="23301">
                  <c:v>20.000000173846864</c:v>
                </c:pt>
                <c:pt idx="23302">
                  <c:v>26.666667933265401</c:v>
                </c:pt>
                <c:pt idx="23303">
                  <c:v>20.000000173846864</c:v>
                </c:pt>
                <c:pt idx="23304">
                  <c:v>26.666667933265401</c:v>
                </c:pt>
                <c:pt idx="23305">
                  <c:v>20.000000173846864</c:v>
                </c:pt>
                <c:pt idx="23306">
                  <c:v>26.666667933265401</c:v>
                </c:pt>
                <c:pt idx="23307">
                  <c:v>20.000000173846864</c:v>
                </c:pt>
                <c:pt idx="23308">
                  <c:v>26.666667933265401</c:v>
                </c:pt>
                <c:pt idx="23309">
                  <c:v>20.000000173846864</c:v>
                </c:pt>
                <c:pt idx="23310">
                  <c:v>26.666667933265401</c:v>
                </c:pt>
                <c:pt idx="23311">
                  <c:v>20.000000173846864</c:v>
                </c:pt>
                <c:pt idx="23312">
                  <c:v>26.666667933265401</c:v>
                </c:pt>
                <c:pt idx="23313">
                  <c:v>20.000000173846864</c:v>
                </c:pt>
                <c:pt idx="23314">
                  <c:v>26.666667933265401</c:v>
                </c:pt>
                <c:pt idx="23315">
                  <c:v>20.000000173846864</c:v>
                </c:pt>
                <c:pt idx="23316">
                  <c:v>26.666667933265401</c:v>
                </c:pt>
                <c:pt idx="23317">
                  <c:v>20.000000173846864</c:v>
                </c:pt>
                <c:pt idx="23318">
                  <c:v>20.000000173846864</c:v>
                </c:pt>
                <c:pt idx="23319">
                  <c:v>26.666667933265401</c:v>
                </c:pt>
                <c:pt idx="23320">
                  <c:v>20.000000173846864</c:v>
                </c:pt>
                <c:pt idx="23321">
                  <c:v>26.666667933265401</c:v>
                </c:pt>
                <c:pt idx="23322">
                  <c:v>20.000000173846864</c:v>
                </c:pt>
                <c:pt idx="23323">
                  <c:v>26.666667933265401</c:v>
                </c:pt>
                <c:pt idx="23324">
                  <c:v>20.000000173846864</c:v>
                </c:pt>
                <c:pt idx="23325">
                  <c:v>20.000000173846864</c:v>
                </c:pt>
                <c:pt idx="23326">
                  <c:v>26.666667933265401</c:v>
                </c:pt>
                <c:pt idx="23327">
                  <c:v>20.000000173846864</c:v>
                </c:pt>
                <c:pt idx="23328">
                  <c:v>20.000000173846864</c:v>
                </c:pt>
                <c:pt idx="23329">
                  <c:v>26.666667933265401</c:v>
                </c:pt>
                <c:pt idx="23330">
                  <c:v>20.000000173846864</c:v>
                </c:pt>
                <c:pt idx="23331">
                  <c:v>26.666667933265401</c:v>
                </c:pt>
                <c:pt idx="23332">
                  <c:v>20.000000173846864</c:v>
                </c:pt>
                <c:pt idx="23333">
                  <c:v>20.000000173846864</c:v>
                </c:pt>
                <c:pt idx="23334">
                  <c:v>26.666667933265401</c:v>
                </c:pt>
                <c:pt idx="23335">
                  <c:v>20.000000173846864</c:v>
                </c:pt>
                <c:pt idx="23336">
                  <c:v>20.000000173846864</c:v>
                </c:pt>
                <c:pt idx="23337">
                  <c:v>26.666667933265401</c:v>
                </c:pt>
                <c:pt idx="23338">
                  <c:v>20.000000173846864</c:v>
                </c:pt>
                <c:pt idx="23339">
                  <c:v>20.000000173846864</c:v>
                </c:pt>
                <c:pt idx="23340">
                  <c:v>26.666667933265401</c:v>
                </c:pt>
                <c:pt idx="23341">
                  <c:v>20.000000173846864</c:v>
                </c:pt>
                <c:pt idx="23342">
                  <c:v>20.000000173846864</c:v>
                </c:pt>
                <c:pt idx="23343">
                  <c:v>20.000000173846864</c:v>
                </c:pt>
                <c:pt idx="23344">
                  <c:v>26.666667933265401</c:v>
                </c:pt>
                <c:pt idx="23345">
                  <c:v>20.000000173846864</c:v>
                </c:pt>
                <c:pt idx="23346">
                  <c:v>20.000000173846864</c:v>
                </c:pt>
                <c:pt idx="23347">
                  <c:v>20.000000173846864</c:v>
                </c:pt>
                <c:pt idx="23348">
                  <c:v>20.000000173846864</c:v>
                </c:pt>
                <c:pt idx="23349">
                  <c:v>20.000000173846864</c:v>
                </c:pt>
                <c:pt idx="23350">
                  <c:v>20.000000173846864</c:v>
                </c:pt>
                <c:pt idx="23351">
                  <c:v>20.000000173846864</c:v>
                </c:pt>
                <c:pt idx="23352">
                  <c:v>20.000000173846864</c:v>
                </c:pt>
                <c:pt idx="23353">
                  <c:v>20.000000173846864</c:v>
                </c:pt>
                <c:pt idx="23354">
                  <c:v>20.000000173846864</c:v>
                </c:pt>
                <c:pt idx="23355">
                  <c:v>20.000000173846864</c:v>
                </c:pt>
                <c:pt idx="23356">
                  <c:v>20.000000173846864</c:v>
                </c:pt>
                <c:pt idx="23357">
                  <c:v>20.000000173846864</c:v>
                </c:pt>
                <c:pt idx="23358">
                  <c:v>20.000000173846864</c:v>
                </c:pt>
                <c:pt idx="23359">
                  <c:v>20.000000173846864</c:v>
                </c:pt>
                <c:pt idx="23360">
                  <c:v>20.000000173846864</c:v>
                </c:pt>
                <c:pt idx="23361">
                  <c:v>26.666667933265401</c:v>
                </c:pt>
                <c:pt idx="23362">
                  <c:v>20.000000173846864</c:v>
                </c:pt>
                <c:pt idx="23363">
                  <c:v>20.000000173846864</c:v>
                </c:pt>
                <c:pt idx="23364">
                  <c:v>20.000000173846864</c:v>
                </c:pt>
                <c:pt idx="23365">
                  <c:v>20.000000173846864</c:v>
                </c:pt>
                <c:pt idx="23366">
                  <c:v>26.666667933265401</c:v>
                </c:pt>
                <c:pt idx="23367">
                  <c:v>20.000000173846864</c:v>
                </c:pt>
                <c:pt idx="23368">
                  <c:v>20.000000173846864</c:v>
                </c:pt>
                <c:pt idx="23369">
                  <c:v>26.666667933265401</c:v>
                </c:pt>
                <c:pt idx="23370">
                  <c:v>20.000000173846864</c:v>
                </c:pt>
                <c:pt idx="23371">
                  <c:v>20.000000173846864</c:v>
                </c:pt>
                <c:pt idx="23372">
                  <c:v>20.000000173846864</c:v>
                </c:pt>
                <c:pt idx="23373">
                  <c:v>26.666667933265401</c:v>
                </c:pt>
                <c:pt idx="23374">
                  <c:v>20.000000173846864</c:v>
                </c:pt>
                <c:pt idx="23375">
                  <c:v>20.000000173846864</c:v>
                </c:pt>
                <c:pt idx="23376">
                  <c:v>20.000000173846864</c:v>
                </c:pt>
                <c:pt idx="23377">
                  <c:v>20.000000173846864</c:v>
                </c:pt>
                <c:pt idx="23378">
                  <c:v>26.666667933265401</c:v>
                </c:pt>
                <c:pt idx="23379">
                  <c:v>20.000000173846864</c:v>
                </c:pt>
                <c:pt idx="23380">
                  <c:v>20.000000173846864</c:v>
                </c:pt>
                <c:pt idx="23381">
                  <c:v>20.000000173846864</c:v>
                </c:pt>
                <c:pt idx="23382">
                  <c:v>20.000000173846864</c:v>
                </c:pt>
                <c:pt idx="23383">
                  <c:v>20.000000173846864</c:v>
                </c:pt>
                <c:pt idx="23384">
                  <c:v>20.000000173846864</c:v>
                </c:pt>
                <c:pt idx="23385">
                  <c:v>20.000000173846864</c:v>
                </c:pt>
                <c:pt idx="23386">
                  <c:v>20.000000173846864</c:v>
                </c:pt>
                <c:pt idx="23387">
                  <c:v>20.000000173846864</c:v>
                </c:pt>
                <c:pt idx="23388">
                  <c:v>20.000000173846864</c:v>
                </c:pt>
                <c:pt idx="23389">
                  <c:v>20.000000173846864</c:v>
                </c:pt>
                <c:pt idx="23390">
                  <c:v>20.000000173846864</c:v>
                </c:pt>
                <c:pt idx="23391">
                  <c:v>20.000000173846864</c:v>
                </c:pt>
                <c:pt idx="23392">
                  <c:v>20.000000173846864</c:v>
                </c:pt>
                <c:pt idx="23393">
                  <c:v>20.000000173846864</c:v>
                </c:pt>
                <c:pt idx="23394">
                  <c:v>20.000000173846864</c:v>
                </c:pt>
                <c:pt idx="23395">
                  <c:v>20.000000173846864</c:v>
                </c:pt>
                <c:pt idx="23396">
                  <c:v>20.000000173846864</c:v>
                </c:pt>
                <c:pt idx="23397">
                  <c:v>20.000000173846864</c:v>
                </c:pt>
                <c:pt idx="23398">
                  <c:v>20.000000173846864</c:v>
                </c:pt>
                <c:pt idx="23399">
                  <c:v>20.000000173846864</c:v>
                </c:pt>
                <c:pt idx="23400">
                  <c:v>20.000000173846864</c:v>
                </c:pt>
                <c:pt idx="23401">
                  <c:v>20.000000173846864</c:v>
                </c:pt>
                <c:pt idx="23402">
                  <c:v>20.000000173846864</c:v>
                </c:pt>
                <c:pt idx="23403">
                  <c:v>13.333333966632667</c:v>
                </c:pt>
                <c:pt idx="23404">
                  <c:v>20.000000173846864</c:v>
                </c:pt>
                <c:pt idx="23405">
                  <c:v>20.000000173846864</c:v>
                </c:pt>
                <c:pt idx="23406">
                  <c:v>20.000000173846864</c:v>
                </c:pt>
                <c:pt idx="23407">
                  <c:v>20.000000173846864</c:v>
                </c:pt>
                <c:pt idx="23408">
                  <c:v>20.000000173846864</c:v>
                </c:pt>
                <c:pt idx="23409">
                  <c:v>13.333333966632667</c:v>
                </c:pt>
                <c:pt idx="23410">
                  <c:v>20.000000173846864</c:v>
                </c:pt>
                <c:pt idx="23411">
                  <c:v>20.000000173846864</c:v>
                </c:pt>
                <c:pt idx="23412">
                  <c:v>20.000000173846864</c:v>
                </c:pt>
                <c:pt idx="23413">
                  <c:v>20.000000173846864</c:v>
                </c:pt>
                <c:pt idx="23414">
                  <c:v>20.000000173846864</c:v>
                </c:pt>
                <c:pt idx="23415">
                  <c:v>20.000000173846864</c:v>
                </c:pt>
                <c:pt idx="23416">
                  <c:v>13.333333966632667</c:v>
                </c:pt>
                <c:pt idx="23417">
                  <c:v>20.000000173846864</c:v>
                </c:pt>
                <c:pt idx="23418">
                  <c:v>20.000000173846864</c:v>
                </c:pt>
                <c:pt idx="23419">
                  <c:v>20.000000173846864</c:v>
                </c:pt>
                <c:pt idx="23420">
                  <c:v>20.000000173846864</c:v>
                </c:pt>
                <c:pt idx="23421">
                  <c:v>13.333333966632667</c:v>
                </c:pt>
                <c:pt idx="23422">
                  <c:v>20.000000173846864</c:v>
                </c:pt>
                <c:pt idx="23423">
                  <c:v>20.000000173846864</c:v>
                </c:pt>
                <c:pt idx="23424">
                  <c:v>20.000000173846864</c:v>
                </c:pt>
                <c:pt idx="23425">
                  <c:v>20.000000173846864</c:v>
                </c:pt>
                <c:pt idx="23426">
                  <c:v>13.333333966632667</c:v>
                </c:pt>
                <c:pt idx="23427">
                  <c:v>20.000000173846864</c:v>
                </c:pt>
                <c:pt idx="23428">
                  <c:v>20.000000173846864</c:v>
                </c:pt>
                <c:pt idx="23429">
                  <c:v>20.000000173846864</c:v>
                </c:pt>
                <c:pt idx="23430">
                  <c:v>20.000000173846864</c:v>
                </c:pt>
                <c:pt idx="23431">
                  <c:v>13.333333966632667</c:v>
                </c:pt>
                <c:pt idx="23432">
                  <c:v>20.000000173846864</c:v>
                </c:pt>
                <c:pt idx="23433">
                  <c:v>20.000000173846864</c:v>
                </c:pt>
                <c:pt idx="23434">
                  <c:v>20.000000173846864</c:v>
                </c:pt>
                <c:pt idx="23435">
                  <c:v>13.333333966632667</c:v>
                </c:pt>
                <c:pt idx="23436">
                  <c:v>20.000000173846864</c:v>
                </c:pt>
                <c:pt idx="23437">
                  <c:v>20.000000173846864</c:v>
                </c:pt>
                <c:pt idx="23438">
                  <c:v>20.000000173846864</c:v>
                </c:pt>
                <c:pt idx="23439">
                  <c:v>20.000000173846864</c:v>
                </c:pt>
                <c:pt idx="23440">
                  <c:v>13.333333966632667</c:v>
                </c:pt>
                <c:pt idx="23441">
                  <c:v>20.000000173846864</c:v>
                </c:pt>
                <c:pt idx="23442">
                  <c:v>20.000000173846864</c:v>
                </c:pt>
                <c:pt idx="23443">
                  <c:v>20.000000173846864</c:v>
                </c:pt>
                <c:pt idx="23444">
                  <c:v>13.333333966632667</c:v>
                </c:pt>
                <c:pt idx="23445">
                  <c:v>20.000000173846864</c:v>
                </c:pt>
                <c:pt idx="23446">
                  <c:v>20.000000173846864</c:v>
                </c:pt>
                <c:pt idx="23447">
                  <c:v>20.000000173846864</c:v>
                </c:pt>
                <c:pt idx="23448">
                  <c:v>20.000000173846864</c:v>
                </c:pt>
                <c:pt idx="23449">
                  <c:v>20.000000173846864</c:v>
                </c:pt>
                <c:pt idx="23450">
                  <c:v>13.333333966632667</c:v>
                </c:pt>
                <c:pt idx="23451">
                  <c:v>20.000000173846864</c:v>
                </c:pt>
                <c:pt idx="23452">
                  <c:v>20.000000173846864</c:v>
                </c:pt>
                <c:pt idx="23453">
                  <c:v>20.000000173846864</c:v>
                </c:pt>
                <c:pt idx="23454">
                  <c:v>20.000000173846864</c:v>
                </c:pt>
                <c:pt idx="23455">
                  <c:v>20.000000173846864</c:v>
                </c:pt>
                <c:pt idx="23456">
                  <c:v>20.000000173846864</c:v>
                </c:pt>
                <c:pt idx="23457">
                  <c:v>20.000000173846864</c:v>
                </c:pt>
                <c:pt idx="23458">
                  <c:v>20.000000173846864</c:v>
                </c:pt>
                <c:pt idx="23459">
                  <c:v>20.000000173846864</c:v>
                </c:pt>
                <c:pt idx="23460">
                  <c:v>26.666667933265401</c:v>
                </c:pt>
                <c:pt idx="23461">
                  <c:v>20.000000173846864</c:v>
                </c:pt>
                <c:pt idx="23462">
                  <c:v>20.000000173846864</c:v>
                </c:pt>
                <c:pt idx="23463">
                  <c:v>20.000000173846864</c:v>
                </c:pt>
                <c:pt idx="23464">
                  <c:v>20.000000173846864</c:v>
                </c:pt>
                <c:pt idx="23465">
                  <c:v>20.000000173846864</c:v>
                </c:pt>
                <c:pt idx="23466">
                  <c:v>26.666667933265401</c:v>
                </c:pt>
                <c:pt idx="23467">
                  <c:v>20.000000173846864</c:v>
                </c:pt>
                <c:pt idx="23468">
                  <c:v>20.000000173846864</c:v>
                </c:pt>
                <c:pt idx="23469">
                  <c:v>20.000000173846864</c:v>
                </c:pt>
                <c:pt idx="23470">
                  <c:v>26.666667933265401</c:v>
                </c:pt>
                <c:pt idx="23471">
                  <c:v>20.000000173846864</c:v>
                </c:pt>
                <c:pt idx="23472">
                  <c:v>20.000000173846864</c:v>
                </c:pt>
                <c:pt idx="23473">
                  <c:v>26.666667933265401</c:v>
                </c:pt>
                <c:pt idx="23474">
                  <c:v>20.000000173846864</c:v>
                </c:pt>
                <c:pt idx="23475">
                  <c:v>20.000000173846864</c:v>
                </c:pt>
                <c:pt idx="23476">
                  <c:v>26.666667933265401</c:v>
                </c:pt>
                <c:pt idx="23477">
                  <c:v>20.000000173846864</c:v>
                </c:pt>
                <c:pt idx="23478">
                  <c:v>20.000000173846864</c:v>
                </c:pt>
                <c:pt idx="23479">
                  <c:v>26.666667933265401</c:v>
                </c:pt>
                <c:pt idx="23480">
                  <c:v>20.000000173846864</c:v>
                </c:pt>
                <c:pt idx="23481">
                  <c:v>20.000000173846864</c:v>
                </c:pt>
                <c:pt idx="23482">
                  <c:v>26.666667933265401</c:v>
                </c:pt>
                <c:pt idx="23483">
                  <c:v>20.000000173846864</c:v>
                </c:pt>
                <c:pt idx="23484">
                  <c:v>20.000000173846864</c:v>
                </c:pt>
                <c:pt idx="23485">
                  <c:v>26.666667933265401</c:v>
                </c:pt>
                <c:pt idx="23486">
                  <c:v>20.000000173846864</c:v>
                </c:pt>
                <c:pt idx="23487">
                  <c:v>20.000000173846864</c:v>
                </c:pt>
                <c:pt idx="23488">
                  <c:v>26.666667933265401</c:v>
                </c:pt>
                <c:pt idx="23489">
                  <c:v>20.000000173846864</c:v>
                </c:pt>
                <c:pt idx="23490">
                  <c:v>20.000000173846864</c:v>
                </c:pt>
                <c:pt idx="23491">
                  <c:v>26.666667933265401</c:v>
                </c:pt>
                <c:pt idx="23492">
                  <c:v>20.000000173846864</c:v>
                </c:pt>
                <c:pt idx="23493">
                  <c:v>20.000000173846864</c:v>
                </c:pt>
                <c:pt idx="23494">
                  <c:v>26.666667933265401</c:v>
                </c:pt>
                <c:pt idx="23495">
                  <c:v>20.000000173846864</c:v>
                </c:pt>
                <c:pt idx="23496">
                  <c:v>20.000000173846864</c:v>
                </c:pt>
                <c:pt idx="23497">
                  <c:v>26.666667933265401</c:v>
                </c:pt>
                <c:pt idx="23498">
                  <c:v>20.000000173846864</c:v>
                </c:pt>
                <c:pt idx="23499">
                  <c:v>26.666667933265401</c:v>
                </c:pt>
                <c:pt idx="23500">
                  <c:v>20.000000173846864</c:v>
                </c:pt>
                <c:pt idx="23501">
                  <c:v>20.000000173846864</c:v>
                </c:pt>
                <c:pt idx="23502">
                  <c:v>26.666667933265401</c:v>
                </c:pt>
                <c:pt idx="23503">
                  <c:v>20.000000173846864</c:v>
                </c:pt>
                <c:pt idx="23504">
                  <c:v>20.000000173846864</c:v>
                </c:pt>
                <c:pt idx="23505">
                  <c:v>26.666667933265401</c:v>
                </c:pt>
                <c:pt idx="23506">
                  <c:v>20.000000173846864</c:v>
                </c:pt>
                <c:pt idx="23507">
                  <c:v>26.666667933265401</c:v>
                </c:pt>
                <c:pt idx="23508">
                  <c:v>20.000000173846864</c:v>
                </c:pt>
                <c:pt idx="23509">
                  <c:v>20.000000173846864</c:v>
                </c:pt>
                <c:pt idx="23510">
                  <c:v>26.666667933265401</c:v>
                </c:pt>
                <c:pt idx="23511">
                  <c:v>20.000000173846864</c:v>
                </c:pt>
                <c:pt idx="23512">
                  <c:v>20.000000173846864</c:v>
                </c:pt>
                <c:pt idx="23513">
                  <c:v>20.000000173846864</c:v>
                </c:pt>
                <c:pt idx="23514">
                  <c:v>26.666667933265401</c:v>
                </c:pt>
                <c:pt idx="23515">
                  <c:v>20.000000173846864</c:v>
                </c:pt>
                <c:pt idx="23516">
                  <c:v>20.000000173846864</c:v>
                </c:pt>
                <c:pt idx="23517">
                  <c:v>20.000000173846864</c:v>
                </c:pt>
                <c:pt idx="23518">
                  <c:v>26.666667933265401</c:v>
                </c:pt>
                <c:pt idx="23519">
                  <c:v>20.000000173846864</c:v>
                </c:pt>
                <c:pt idx="23520">
                  <c:v>20.000000173846864</c:v>
                </c:pt>
                <c:pt idx="23521">
                  <c:v>20.000000173846864</c:v>
                </c:pt>
                <c:pt idx="23522">
                  <c:v>26.666667933265401</c:v>
                </c:pt>
                <c:pt idx="23523">
                  <c:v>20.000000173846864</c:v>
                </c:pt>
                <c:pt idx="23524">
                  <c:v>20.000000173846864</c:v>
                </c:pt>
                <c:pt idx="23525">
                  <c:v>20.000000173846864</c:v>
                </c:pt>
                <c:pt idx="23526">
                  <c:v>20.000000173846864</c:v>
                </c:pt>
                <c:pt idx="23527">
                  <c:v>20.000000173846864</c:v>
                </c:pt>
                <c:pt idx="23528">
                  <c:v>26.666667933265401</c:v>
                </c:pt>
                <c:pt idx="23529">
                  <c:v>20.000000173846864</c:v>
                </c:pt>
                <c:pt idx="23530">
                  <c:v>20.000000173846864</c:v>
                </c:pt>
                <c:pt idx="23531">
                  <c:v>20.000000173846864</c:v>
                </c:pt>
                <c:pt idx="23532">
                  <c:v>20.000000173846864</c:v>
                </c:pt>
                <c:pt idx="23533">
                  <c:v>20.000000173846864</c:v>
                </c:pt>
                <c:pt idx="23534">
                  <c:v>20.000000173846864</c:v>
                </c:pt>
                <c:pt idx="23535">
                  <c:v>20.000000173846864</c:v>
                </c:pt>
                <c:pt idx="23536">
                  <c:v>20.000000173846864</c:v>
                </c:pt>
                <c:pt idx="23537">
                  <c:v>20.000000173846864</c:v>
                </c:pt>
                <c:pt idx="23538">
                  <c:v>26.666667933265401</c:v>
                </c:pt>
                <c:pt idx="23539">
                  <c:v>20.000000173846864</c:v>
                </c:pt>
                <c:pt idx="23540">
                  <c:v>20.000000173846864</c:v>
                </c:pt>
                <c:pt idx="23541">
                  <c:v>20.000000173846864</c:v>
                </c:pt>
                <c:pt idx="23542">
                  <c:v>20.000000173846864</c:v>
                </c:pt>
                <c:pt idx="23543">
                  <c:v>20.000000173846864</c:v>
                </c:pt>
                <c:pt idx="23544">
                  <c:v>20.000000173846864</c:v>
                </c:pt>
                <c:pt idx="23545">
                  <c:v>20.000000173846864</c:v>
                </c:pt>
                <c:pt idx="23546">
                  <c:v>20.000000173846864</c:v>
                </c:pt>
                <c:pt idx="23547">
                  <c:v>20.000000173846864</c:v>
                </c:pt>
                <c:pt idx="23548">
                  <c:v>20.000000173846864</c:v>
                </c:pt>
                <c:pt idx="23549">
                  <c:v>20.000000173846864</c:v>
                </c:pt>
                <c:pt idx="23550">
                  <c:v>20.000000173846864</c:v>
                </c:pt>
                <c:pt idx="23551">
                  <c:v>20.000000173846864</c:v>
                </c:pt>
                <c:pt idx="23552">
                  <c:v>20.000000173846864</c:v>
                </c:pt>
                <c:pt idx="23553">
                  <c:v>26.666667933265401</c:v>
                </c:pt>
                <c:pt idx="23554">
                  <c:v>20.000000173846864</c:v>
                </c:pt>
                <c:pt idx="23555">
                  <c:v>20.000000173846864</c:v>
                </c:pt>
                <c:pt idx="23556">
                  <c:v>20.000000173846864</c:v>
                </c:pt>
                <c:pt idx="23557">
                  <c:v>26.666667933265401</c:v>
                </c:pt>
                <c:pt idx="23558">
                  <c:v>20.000000173846864</c:v>
                </c:pt>
                <c:pt idx="23559">
                  <c:v>20.000000173846864</c:v>
                </c:pt>
                <c:pt idx="23560">
                  <c:v>20.000000173846864</c:v>
                </c:pt>
                <c:pt idx="23561">
                  <c:v>26.666667933265401</c:v>
                </c:pt>
                <c:pt idx="23562">
                  <c:v>20.000000173846864</c:v>
                </c:pt>
                <c:pt idx="23563">
                  <c:v>20.000000173846864</c:v>
                </c:pt>
                <c:pt idx="23564">
                  <c:v>26.666667933265401</c:v>
                </c:pt>
                <c:pt idx="23565">
                  <c:v>20.000000173846864</c:v>
                </c:pt>
                <c:pt idx="23566">
                  <c:v>20.000000173846864</c:v>
                </c:pt>
                <c:pt idx="23567">
                  <c:v>26.666667933265401</c:v>
                </c:pt>
                <c:pt idx="23568">
                  <c:v>20.000000173846864</c:v>
                </c:pt>
                <c:pt idx="23569">
                  <c:v>26.666667933265401</c:v>
                </c:pt>
                <c:pt idx="23570">
                  <c:v>20.000000173846864</c:v>
                </c:pt>
                <c:pt idx="23571">
                  <c:v>20.000000173846864</c:v>
                </c:pt>
                <c:pt idx="23572">
                  <c:v>26.666667933265401</c:v>
                </c:pt>
                <c:pt idx="23573">
                  <c:v>20.000000173846864</c:v>
                </c:pt>
                <c:pt idx="23574">
                  <c:v>26.666667933265401</c:v>
                </c:pt>
                <c:pt idx="23575">
                  <c:v>20.000000173846864</c:v>
                </c:pt>
                <c:pt idx="23576">
                  <c:v>26.666667933265401</c:v>
                </c:pt>
                <c:pt idx="23577">
                  <c:v>20.000000173846864</c:v>
                </c:pt>
                <c:pt idx="23578">
                  <c:v>26.666667933265401</c:v>
                </c:pt>
                <c:pt idx="23579">
                  <c:v>20.000000173846864</c:v>
                </c:pt>
                <c:pt idx="23580">
                  <c:v>26.666667933265401</c:v>
                </c:pt>
                <c:pt idx="23581">
                  <c:v>20.000000173846864</c:v>
                </c:pt>
                <c:pt idx="23582">
                  <c:v>26.666667933265401</c:v>
                </c:pt>
                <c:pt idx="23583">
                  <c:v>20.000000173846864</c:v>
                </c:pt>
                <c:pt idx="23584">
                  <c:v>20.000000173846864</c:v>
                </c:pt>
                <c:pt idx="23585">
                  <c:v>26.666667933265401</c:v>
                </c:pt>
                <c:pt idx="23586">
                  <c:v>20.000000173846864</c:v>
                </c:pt>
                <c:pt idx="23587">
                  <c:v>26.666667933265401</c:v>
                </c:pt>
                <c:pt idx="23588">
                  <c:v>20.000000173846864</c:v>
                </c:pt>
                <c:pt idx="23589">
                  <c:v>26.666667933265401</c:v>
                </c:pt>
                <c:pt idx="23590">
                  <c:v>20.000000173846864</c:v>
                </c:pt>
                <c:pt idx="23591">
                  <c:v>20.000000173846864</c:v>
                </c:pt>
                <c:pt idx="23592">
                  <c:v>26.666667933265401</c:v>
                </c:pt>
                <c:pt idx="23593">
                  <c:v>20.000000173846864</c:v>
                </c:pt>
                <c:pt idx="23594">
                  <c:v>26.666667933265401</c:v>
                </c:pt>
                <c:pt idx="23595">
                  <c:v>20.000000173846864</c:v>
                </c:pt>
                <c:pt idx="23596">
                  <c:v>26.666667933265401</c:v>
                </c:pt>
                <c:pt idx="23597">
                  <c:v>20.000000173846864</c:v>
                </c:pt>
                <c:pt idx="23598">
                  <c:v>26.666667933265401</c:v>
                </c:pt>
                <c:pt idx="23599">
                  <c:v>20.000000173846864</c:v>
                </c:pt>
                <c:pt idx="23600">
                  <c:v>20.000000173846864</c:v>
                </c:pt>
                <c:pt idx="23601">
                  <c:v>26.666667933265401</c:v>
                </c:pt>
                <c:pt idx="23602">
                  <c:v>20.000000173846864</c:v>
                </c:pt>
                <c:pt idx="23603">
                  <c:v>26.666667933265401</c:v>
                </c:pt>
                <c:pt idx="23604">
                  <c:v>20.000000173846864</c:v>
                </c:pt>
                <c:pt idx="23605">
                  <c:v>26.666667933265401</c:v>
                </c:pt>
                <c:pt idx="23606">
                  <c:v>20.000000173846864</c:v>
                </c:pt>
                <c:pt idx="23607">
                  <c:v>26.666667933265401</c:v>
                </c:pt>
                <c:pt idx="23608">
                  <c:v>20.000000173846864</c:v>
                </c:pt>
                <c:pt idx="23609">
                  <c:v>26.666667933265401</c:v>
                </c:pt>
                <c:pt idx="23610">
                  <c:v>20.000000173846864</c:v>
                </c:pt>
                <c:pt idx="23611">
                  <c:v>26.666667933265401</c:v>
                </c:pt>
                <c:pt idx="23612">
                  <c:v>20.000000173846864</c:v>
                </c:pt>
                <c:pt idx="23613">
                  <c:v>26.666667933265401</c:v>
                </c:pt>
                <c:pt idx="23614">
                  <c:v>20.000000173846864</c:v>
                </c:pt>
                <c:pt idx="23615">
                  <c:v>26.666667933265401</c:v>
                </c:pt>
                <c:pt idx="23616">
                  <c:v>20.000000173846864</c:v>
                </c:pt>
                <c:pt idx="23617">
                  <c:v>26.666667933265401</c:v>
                </c:pt>
                <c:pt idx="23618">
                  <c:v>20.000000173846864</c:v>
                </c:pt>
                <c:pt idx="23619">
                  <c:v>26.666667933265401</c:v>
                </c:pt>
                <c:pt idx="23620">
                  <c:v>20.000000173846864</c:v>
                </c:pt>
                <c:pt idx="23621">
                  <c:v>26.666667933265401</c:v>
                </c:pt>
                <c:pt idx="23622">
                  <c:v>20.000000173846864</c:v>
                </c:pt>
                <c:pt idx="23623">
                  <c:v>26.666667933265401</c:v>
                </c:pt>
                <c:pt idx="23624">
                  <c:v>20.000000173846864</c:v>
                </c:pt>
                <c:pt idx="23625">
                  <c:v>26.666667933265401</c:v>
                </c:pt>
                <c:pt idx="23626">
                  <c:v>26.666667933265401</c:v>
                </c:pt>
                <c:pt idx="23627">
                  <c:v>20.000000173846864</c:v>
                </c:pt>
                <c:pt idx="23628">
                  <c:v>26.666667933265401</c:v>
                </c:pt>
                <c:pt idx="23629">
                  <c:v>20.000000173846864</c:v>
                </c:pt>
                <c:pt idx="23630">
                  <c:v>26.666667933265401</c:v>
                </c:pt>
                <c:pt idx="23631">
                  <c:v>20.000000173846864</c:v>
                </c:pt>
                <c:pt idx="23632">
                  <c:v>26.666667933265401</c:v>
                </c:pt>
                <c:pt idx="23633">
                  <c:v>20.000000173846864</c:v>
                </c:pt>
                <c:pt idx="23634">
                  <c:v>26.666667933265401</c:v>
                </c:pt>
                <c:pt idx="23635">
                  <c:v>20.000000173846864</c:v>
                </c:pt>
                <c:pt idx="23636">
                  <c:v>26.666667933265401</c:v>
                </c:pt>
                <c:pt idx="23637">
                  <c:v>20.000000173846864</c:v>
                </c:pt>
                <c:pt idx="23638">
                  <c:v>26.666667933265401</c:v>
                </c:pt>
                <c:pt idx="23639">
                  <c:v>20.000000173846864</c:v>
                </c:pt>
                <c:pt idx="23640">
                  <c:v>26.666667933265401</c:v>
                </c:pt>
                <c:pt idx="23641">
                  <c:v>20.000000173846864</c:v>
                </c:pt>
                <c:pt idx="23642">
                  <c:v>26.666667933265401</c:v>
                </c:pt>
                <c:pt idx="23643">
                  <c:v>20.000000173846864</c:v>
                </c:pt>
                <c:pt idx="23644">
                  <c:v>26.666667933265401</c:v>
                </c:pt>
                <c:pt idx="23645">
                  <c:v>20.000000173846864</c:v>
                </c:pt>
                <c:pt idx="23646">
                  <c:v>26.666667933265401</c:v>
                </c:pt>
                <c:pt idx="23647">
                  <c:v>20.000000173846864</c:v>
                </c:pt>
                <c:pt idx="23648">
                  <c:v>26.666667933265401</c:v>
                </c:pt>
                <c:pt idx="23649">
                  <c:v>20.000000173846864</c:v>
                </c:pt>
                <c:pt idx="23650">
                  <c:v>20.000000173846864</c:v>
                </c:pt>
                <c:pt idx="23651">
                  <c:v>26.666667933265401</c:v>
                </c:pt>
                <c:pt idx="23652">
                  <c:v>20.000000173846864</c:v>
                </c:pt>
                <c:pt idx="23653">
                  <c:v>20.000000173846864</c:v>
                </c:pt>
                <c:pt idx="23654">
                  <c:v>26.666667933265401</c:v>
                </c:pt>
                <c:pt idx="23655">
                  <c:v>20.000000173846864</c:v>
                </c:pt>
                <c:pt idx="23656">
                  <c:v>20.000000173846864</c:v>
                </c:pt>
                <c:pt idx="23657">
                  <c:v>26.666667933265401</c:v>
                </c:pt>
                <c:pt idx="23658">
                  <c:v>20.000000173846864</c:v>
                </c:pt>
                <c:pt idx="23659">
                  <c:v>20.000000173846864</c:v>
                </c:pt>
                <c:pt idx="23660">
                  <c:v>20.000000173846864</c:v>
                </c:pt>
                <c:pt idx="23661">
                  <c:v>26.666667933265401</c:v>
                </c:pt>
                <c:pt idx="23662">
                  <c:v>20.000000173846864</c:v>
                </c:pt>
                <c:pt idx="23663">
                  <c:v>20.000000173846864</c:v>
                </c:pt>
                <c:pt idx="23664">
                  <c:v>20.000000173846864</c:v>
                </c:pt>
                <c:pt idx="23665">
                  <c:v>20.000000173846864</c:v>
                </c:pt>
                <c:pt idx="23666">
                  <c:v>26.666667933265401</c:v>
                </c:pt>
                <c:pt idx="23667">
                  <c:v>20.000000173846864</c:v>
                </c:pt>
                <c:pt idx="23668">
                  <c:v>20.000000173846864</c:v>
                </c:pt>
                <c:pt idx="23669">
                  <c:v>20.000000173846864</c:v>
                </c:pt>
                <c:pt idx="23670">
                  <c:v>20.000000173846864</c:v>
                </c:pt>
                <c:pt idx="23671">
                  <c:v>20.000000173846864</c:v>
                </c:pt>
                <c:pt idx="23672">
                  <c:v>20.000000173846864</c:v>
                </c:pt>
                <c:pt idx="23673">
                  <c:v>20.000000173846864</c:v>
                </c:pt>
                <c:pt idx="23674">
                  <c:v>20.000000173846864</c:v>
                </c:pt>
                <c:pt idx="23675">
                  <c:v>20.000000173846864</c:v>
                </c:pt>
                <c:pt idx="23676">
                  <c:v>20.000000173846864</c:v>
                </c:pt>
                <c:pt idx="23677">
                  <c:v>20.000000173846864</c:v>
                </c:pt>
                <c:pt idx="23678">
                  <c:v>20.000000173846864</c:v>
                </c:pt>
                <c:pt idx="23679">
                  <c:v>20.000000173846864</c:v>
                </c:pt>
                <c:pt idx="23680">
                  <c:v>20.000000173846864</c:v>
                </c:pt>
                <c:pt idx="23681">
                  <c:v>20.000000173846864</c:v>
                </c:pt>
                <c:pt idx="23682">
                  <c:v>20.000000173846864</c:v>
                </c:pt>
                <c:pt idx="23683">
                  <c:v>20.000000173846864</c:v>
                </c:pt>
                <c:pt idx="23684">
                  <c:v>20.000000173846864</c:v>
                </c:pt>
                <c:pt idx="23685">
                  <c:v>20.000000173846864</c:v>
                </c:pt>
                <c:pt idx="23686">
                  <c:v>20.000000173846864</c:v>
                </c:pt>
                <c:pt idx="23687">
                  <c:v>20.000000173846864</c:v>
                </c:pt>
                <c:pt idx="23688">
                  <c:v>20.000000173846864</c:v>
                </c:pt>
                <c:pt idx="23689">
                  <c:v>20.000000173846864</c:v>
                </c:pt>
                <c:pt idx="23690">
                  <c:v>20.000000173846864</c:v>
                </c:pt>
                <c:pt idx="23691">
                  <c:v>20.000000173846864</c:v>
                </c:pt>
                <c:pt idx="23692">
                  <c:v>20.000000173846864</c:v>
                </c:pt>
                <c:pt idx="23693">
                  <c:v>26.666667933265401</c:v>
                </c:pt>
                <c:pt idx="23694">
                  <c:v>20.000000173846864</c:v>
                </c:pt>
                <c:pt idx="23695">
                  <c:v>26.666667933265401</c:v>
                </c:pt>
                <c:pt idx="23696">
                  <c:v>26.666667933265401</c:v>
                </c:pt>
                <c:pt idx="23697">
                  <c:v>26.666667933265401</c:v>
                </c:pt>
                <c:pt idx="23698">
                  <c:v>26.666667933265401</c:v>
                </c:pt>
                <c:pt idx="23699">
                  <c:v>33.333335692683868</c:v>
                </c:pt>
                <c:pt idx="23700">
                  <c:v>26.666667933265401</c:v>
                </c:pt>
                <c:pt idx="23701">
                  <c:v>33.333335692683868</c:v>
                </c:pt>
                <c:pt idx="23702">
                  <c:v>33.333335692683868</c:v>
                </c:pt>
                <c:pt idx="23703">
                  <c:v>33.333335692683868</c:v>
                </c:pt>
                <c:pt idx="23704">
                  <c:v>33.333335692683868</c:v>
                </c:pt>
                <c:pt idx="23705">
                  <c:v>40.000003452102327</c:v>
                </c:pt>
                <c:pt idx="23706">
                  <c:v>40.000003452102327</c:v>
                </c:pt>
                <c:pt idx="23707">
                  <c:v>40.000003452102327</c:v>
                </c:pt>
                <c:pt idx="23708">
                  <c:v>46.6666712115208</c:v>
                </c:pt>
                <c:pt idx="23709">
                  <c:v>40.000003452102327</c:v>
                </c:pt>
                <c:pt idx="23710">
                  <c:v>46.6666712115208</c:v>
                </c:pt>
                <c:pt idx="23711">
                  <c:v>46.6666712115208</c:v>
                </c:pt>
                <c:pt idx="23712">
                  <c:v>46.6666712115208</c:v>
                </c:pt>
                <c:pt idx="23713">
                  <c:v>46.6666712115208</c:v>
                </c:pt>
                <c:pt idx="23714">
                  <c:v>46.6666712115208</c:v>
                </c:pt>
                <c:pt idx="23715">
                  <c:v>46.6666712115208</c:v>
                </c:pt>
                <c:pt idx="23716">
                  <c:v>46.6666712115208</c:v>
                </c:pt>
                <c:pt idx="23717">
                  <c:v>46.6666712115208</c:v>
                </c:pt>
                <c:pt idx="23718">
                  <c:v>53.333335866530739</c:v>
                </c:pt>
                <c:pt idx="23719">
                  <c:v>46.6666712115208</c:v>
                </c:pt>
                <c:pt idx="23720">
                  <c:v>46.6666712115208</c:v>
                </c:pt>
                <c:pt idx="23721">
                  <c:v>46.6666712115208</c:v>
                </c:pt>
                <c:pt idx="23722">
                  <c:v>53.333335866530739</c:v>
                </c:pt>
                <c:pt idx="23723">
                  <c:v>46.6666712115208</c:v>
                </c:pt>
                <c:pt idx="23724">
                  <c:v>53.333335866530739</c:v>
                </c:pt>
                <c:pt idx="23725">
                  <c:v>53.333335866530739</c:v>
                </c:pt>
                <c:pt idx="23726">
                  <c:v>46.6666712115208</c:v>
                </c:pt>
                <c:pt idx="23727">
                  <c:v>53.333335866530739</c:v>
                </c:pt>
                <c:pt idx="23728">
                  <c:v>53.333335866530739</c:v>
                </c:pt>
                <c:pt idx="23729">
                  <c:v>46.6666712115208</c:v>
                </c:pt>
                <c:pt idx="23730">
                  <c:v>53.333335866530739</c:v>
                </c:pt>
                <c:pt idx="23731">
                  <c:v>46.6666712115208</c:v>
                </c:pt>
                <c:pt idx="23732">
                  <c:v>53.333335866530739</c:v>
                </c:pt>
                <c:pt idx="23733">
                  <c:v>46.6666712115208</c:v>
                </c:pt>
                <c:pt idx="23734">
                  <c:v>53.333335866530739</c:v>
                </c:pt>
                <c:pt idx="23735">
                  <c:v>46.6666712115208</c:v>
                </c:pt>
                <c:pt idx="23736">
                  <c:v>46.6666712115208</c:v>
                </c:pt>
                <c:pt idx="23737">
                  <c:v>46.6666712115208</c:v>
                </c:pt>
                <c:pt idx="23738">
                  <c:v>53.333335866530739</c:v>
                </c:pt>
                <c:pt idx="23739">
                  <c:v>46.6666712115208</c:v>
                </c:pt>
                <c:pt idx="23740">
                  <c:v>46.6666712115208</c:v>
                </c:pt>
                <c:pt idx="23741">
                  <c:v>46.6666712115208</c:v>
                </c:pt>
                <c:pt idx="23742">
                  <c:v>46.6666712115208</c:v>
                </c:pt>
                <c:pt idx="23743">
                  <c:v>46.6666712115208</c:v>
                </c:pt>
                <c:pt idx="23744">
                  <c:v>46.6666712115208</c:v>
                </c:pt>
                <c:pt idx="23745">
                  <c:v>46.6666712115208</c:v>
                </c:pt>
                <c:pt idx="23746">
                  <c:v>46.6666712115208</c:v>
                </c:pt>
                <c:pt idx="23747">
                  <c:v>40.000003452102327</c:v>
                </c:pt>
                <c:pt idx="23748">
                  <c:v>46.6666712115208</c:v>
                </c:pt>
                <c:pt idx="23749">
                  <c:v>46.6666712115208</c:v>
                </c:pt>
                <c:pt idx="23750">
                  <c:v>46.6666712115208</c:v>
                </c:pt>
                <c:pt idx="23751">
                  <c:v>46.6666712115208</c:v>
                </c:pt>
                <c:pt idx="23752">
                  <c:v>46.6666712115208</c:v>
                </c:pt>
                <c:pt idx="23753">
                  <c:v>40.000003452102327</c:v>
                </c:pt>
                <c:pt idx="23754">
                  <c:v>46.6666712115208</c:v>
                </c:pt>
                <c:pt idx="23755">
                  <c:v>46.6666712115208</c:v>
                </c:pt>
                <c:pt idx="23756">
                  <c:v>46.6666712115208</c:v>
                </c:pt>
                <c:pt idx="23757">
                  <c:v>40.000003452102327</c:v>
                </c:pt>
                <c:pt idx="23758">
                  <c:v>46.6666712115208</c:v>
                </c:pt>
                <c:pt idx="23759">
                  <c:v>46.6666712115208</c:v>
                </c:pt>
                <c:pt idx="23760">
                  <c:v>40.000003452102327</c:v>
                </c:pt>
                <c:pt idx="23761">
                  <c:v>46.6666712115208</c:v>
                </c:pt>
                <c:pt idx="23762">
                  <c:v>40.000003452102327</c:v>
                </c:pt>
                <c:pt idx="23763">
                  <c:v>46.6666712115208</c:v>
                </c:pt>
                <c:pt idx="23764">
                  <c:v>40.000003452102327</c:v>
                </c:pt>
                <c:pt idx="23765">
                  <c:v>46.6666712115208</c:v>
                </c:pt>
                <c:pt idx="23766">
                  <c:v>40.000003452102327</c:v>
                </c:pt>
                <c:pt idx="23767">
                  <c:v>46.6666712115208</c:v>
                </c:pt>
                <c:pt idx="23768">
                  <c:v>40.000003452102327</c:v>
                </c:pt>
                <c:pt idx="23769">
                  <c:v>40.000003452102327</c:v>
                </c:pt>
                <c:pt idx="23770">
                  <c:v>46.6666712115208</c:v>
                </c:pt>
                <c:pt idx="23771">
                  <c:v>40.000003452102327</c:v>
                </c:pt>
                <c:pt idx="23772">
                  <c:v>40.000003452102327</c:v>
                </c:pt>
                <c:pt idx="23773">
                  <c:v>40.000003452102327</c:v>
                </c:pt>
                <c:pt idx="23774">
                  <c:v>46.6666712115208</c:v>
                </c:pt>
                <c:pt idx="23775">
                  <c:v>40.000003452102327</c:v>
                </c:pt>
                <c:pt idx="23776">
                  <c:v>40.000003452102327</c:v>
                </c:pt>
                <c:pt idx="23777">
                  <c:v>40.000003452102327</c:v>
                </c:pt>
                <c:pt idx="23778">
                  <c:v>40.000003452102327</c:v>
                </c:pt>
                <c:pt idx="23779">
                  <c:v>46.6666712115208</c:v>
                </c:pt>
                <c:pt idx="23780">
                  <c:v>40.000003452102327</c:v>
                </c:pt>
                <c:pt idx="23781">
                  <c:v>40.000003452102327</c:v>
                </c:pt>
                <c:pt idx="23782">
                  <c:v>40.000003452102327</c:v>
                </c:pt>
                <c:pt idx="23783">
                  <c:v>40.000003452102327</c:v>
                </c:pt>
                <c:pt idx="23784">
                  <c:v>46.6666712115208</c:v>
                </c:pt>
                <c:pt idx="23785">
                  <c:v>40.000003452102327</c:v>
                </c:pt>
                <c:pt idx="23786">
                  <c:v>40.000003452102327</c:v>
                </c:pt>
                <c:pt idx="23787">
                  <c:v>40.000003452102327</c:v>
                </c:pt>
                <c:pt idx="23788">
                  <c:v>46.6666712115208</c:v>
                </c:pt>
                <c:pt idx="23789">
                  <c:v>40.000003452102327</c:v>
                </c:pt>
                <c:pt idx="23790">
                  <c:v>40.000003452102327</c:v>
                </c:pt>
                <c:pt idx="23791">
                  <c:v>40.000003452102327</c:v>
                </c:pt>
                <c:pt idx="23792">
                  <c:v>40.000003452102327</c:v>
                </c:pt>
                <c:pt idx="23793">
                  <c:v>46.6666712115208</c:v>
                </c:pt>
                <c:pt idx="23794">
                  <c:v>40.000003452102327</c:v>
                </c:pt>
                <c:pt idx="23795">
                  <c:v>40.000003452102327</c:v>
                </c:pt>
                <c:pt idx="23796">
                  <c:v>46.6666712115208</c:v>
                </c:pt>
                <c:pt idx="23797">
                  <c:v>40.000003452102327</c:v>
                </c:pt>
                <c:pt idx="23798">
                  <c:v>40.000003452102327</c:v>
                </c:pt>
                <c:pt idx="23799">
                  <c:v>40.000003452102327</c:v>
                </c:pt>
                <c:pt idx="23800">
                  <c:v>46.6666712115208</c:v>
                </c:pt>
                <c:pt idx="23801">
                  <c:v>40.000003452102327</c:v>
                </c:pt>
                <c:pt idx="23802">
                  <c:v>40.000003452102327</c:v>
                </c:pt>
                <c:pt idx="23803">
                  <c:v>40.000003452102327</c:v>
                </c:pt>
                <c:pt idx="23804">
                  <c:v>40.000003452102327</c:v>
                </c:pt>
                <c:pt idx="23805">
                  <c:v>40.000003452102327</c:v>
                </c:pt>
                <c:pt idx="23806">
                  <c:v>40.000003452102327</c:v>
                </c:pt>
                <c:pt idx="23807">
                  <c:v>40.000003452102327</c:v>
                </c:pt>
                <c:pt idx="23808">
                  <c:v>40.000003452102327</c:v>
                </c:pt>
                <c:pt idx="23809">
                  <c:v>40.000003452102327</c:v>
                </c:pt>
                <c:pt idx="23810">
                  <c:v>40.000003452102327</c:v>
                </c:pt>
                <c:pt idx="23811">
                  <c:v>40.000003452102327</c:v>
                </c:pt>
                <c:pt idx="23812">
                  <c:v>40.000003452102327</c:v>
                </c:pt>
                <c:pt idx="23813">
                  <c:v>40.000003452102327</c:v>
                </c:pt>
                <c:pt idx="23814">
                  <c:v>40.000003452102327</c:v>
                </c:pt>
                <c:pt idx="23815">
                  <c:v>33.333335692683868</c:v>
                </c:pt>
                <c:pt idx="23816">
                  <c:v>40.000003452102327</c:v>
                </c:pt>
                <c:pt idx="23817">
                  <c:v>33.333335692683868</c:v>
                </c:pt>
                <c:pt idx="23818">
                  <c:v>40.000003452102327</c:v>
                </c:pt>
                <c:pt idx="23819">
                  <c:v>33.333335692683868</c:v>
                </c:pt>
                <c:pt idx="23820">
                  <c:v>40.000003452102327</c:v>
                </c:pt>
                <c:pt idx="23821">
                  <c:v>33.333335692683868</c:v>
                </c:pt>
                <c:pt idx="23822">
                  <c:v>33.333335692683868</c:v>
                </c:pt>
                <c:pt idx="23823">
                  <c:v>40.000003452102327</c:v>
                </c:pt>
                <c:pt idx="23824">
                  <c:v>33.333335692683868</c:v>
                </c:pt>
                <c:pt idx="23825">
                  <c:v>33.333335692683868</c:v>
                </c:pt>
                <c:pt idx="23826">
                  <c:v>33.333335692683868</c:v>
                </c:pt>
                <c:pt idx="23827">
                  <c:v>33.333335692683868</c:v>
                </c:pt>
                <c:pt idx="23828">
                  <c:v>33.333335692683868</c:v>
                </c:pt>
                <c:pt idx="23829">
                  <c:v>33.333335692683868</c:v>
                </c:pt>
                <c:pt idx="23830">
                  <c:v>33.333335692683868</c:v>
                </c:pt>
                <c:pt idx="23831">
                  <c:v>33.333335692683868</c:v>
                </c:pt>
                <c:pt idx="23832">
                  <c:v>33.333335692683868</c:v>
                </c:pt>
                <c:pt idx="23833">
                  <c:v>33.333335692683868</c:v>
                </c:pt>
                <c:pt idx="23834">
                  <c:v>33.333335692683868</c:v>
                </c:pt>
                <c:pt idx="23835">
                  <c:v>33.333335692683868</c:v>
                </c:pt>
                <c:pt idx="23836">
                  <c:v>33.333335692683868</c:v>
                </c:pt>
                <c:pt idx="23837">
                  <c:v>33.333335692683868</c:v>
                </c:pt>
                <c:pt idx="23838">
                  <c:v>26.666667933265401</c:v>
                </c:pt>
                <c:pt idx="23839">
                  <c:v>33.333335692683868</c:v>
                </c:pt>
                <c:pt idx="23840">
                  <c:v>33.333335692683868</c:v>
                </c:pt>
                <c:pt idx="23841">
                  <c:v>33.333335692683868</c:v>
                </c:pt>
                <c:pt idx="23842">
                  <c:v>26.666667933265401</c:v>
                </c:pt>
                <c:pt idx="23843">
                  <c:v>33.333335692683868</c:v>
                </c:pt>
                <c:pt idx="23844">
                  <c:v>33.333335692683868</c:v>
                </c:pt>
                <c:pt idx="23845">
                  <c:v>26.666667933265401</c:v>
                </c:pt>
                <c:pt idx="23846">
                  <c:v>33.333335692683868</c:v>
                </c:pt>
                <c:pt idx="23847">
                  <c:v>33.333335692683868</c:v>
                </c:pt>
                <c:pt idx="23848">
                  <c:v>26.666667933265401</c:v>
                </c:pt>
                <c:pt idx="23849">
                  <c:v>33.333335692683868</c:v>
                </c:pt>
                <c:pt idx="23850">
                  <c:v>26.666667933265401</c:v>
                </c:pt>
                <c:pt idx="23851">
                  <c:v>33.333335692683868</c:v>
                </c:pt>
                <c:pt idx="23852">
                  <c:v>26.666667933265401</c:v>
                </c:pt>
                <c:pt idx="23853">
                  <c:v>26.666667933265401</c:v>
                </c:pt>
                <c:pt idx="23854">
                  <c:v>33.333335692683868</c:v>
                </c:pt>
                <c:pt idx="23855">
                  <c:v>26.666667933265401</c:v>
                </c:pt>
                <c:pt idx="23856">
                  <c:v>26.666667933265401</c:v>
                </c:pt>
                <c:pt idx="23857">
                  <c:v>33.333335692683868</c:v>
                </c:pt>
                <c:pt idx="23858">
                  <c:v>26.666667933265401</c:v>
                </c:pt>
                <c:pt idx="23859">
                  <c:v>26.666667933265401</c:v>
                </c:pt>
                <c:pt idx="23860">
                  <c:v>26.666667933265401</c:v>
                </c:pt>
                <c:pt idx="23861">
                  <c:v>26.666667933265401</c:v>
                </c:pt>
                <c:pt idx="23862">
                  <c:v>33.333335692683868</c:v>
                </c:pt>
                <c:pt idx="23863">
                  <c:v>26.666667933265401</c:v>
                </c:pt>
                <c:pt idx="23864">
                  <c:v>26.666667933265401</c:v>
                </c:pt>
                <c:pt idx="23865">
                  <c:v>26.666667933265401</c:v>
                </c:pt>
                <c:pt idx="23866">
                  <c:v>26.666667933265401</c:v>
                </c:pt>
                <c:pt idx="23867">
                  <c:v>26.666667933265401</c:v>
                </c:pt>
                <c:pt idx="23868">
                  <c:v>26.666667933265401</c:v>
                </c:pt>
                <c:pt idx="23869">
                  <c:v>26.666667933265401</c:v>
                </c:pt>
                <c:pt idx="23870">
                  <c:v>20.000000173846864</c:v>
                </c:pt>
                <c:pt idx="23871">
                  <c:v>26.666667933265401</c:v>
                </c:pt>
                <c:pt idx="23872">
                  <c:v>26.666667933265401</c:v>
                </c:pt>
                <c:pt idx="23873">
                  <c:v>26.666667933265401</c:v>
                </c:pt>
                <c:pt idx="23874">
                  <c:v>26.666667933265401</c:v>
                </c:pt>
                <c:pt idx="23875">
                  <c:v>26.666667933265401</c:v>
                </c:pt>
                <c:pt idx="23876">
                  <c:v>26.666667933265401</c:v>
                </c:pt>
                <c:pt idx="23877">
                  <c:v>26.666667933265401</c:v>
                </c:pt>
                <c:pt idx="23878">
                  <c:v>26.666667933265401</c:v>
                </c:pt>
                <c:pt idx="23879">
                  <c:v>26.666667933265401</c:v>
                </c:pt>
                <c:pt idx="23880">
                  <c:v>26.666667933265401</c:v>
                </c:pt>
                <c:pt idx="23881">
                  <c:v>26.666667933265401</c:v>
                </c:pt>
                <c:pt idx="23882">
                  <c:v>26.666667933265401</c:v>
                </c:pt>
                <c:pt idx="23883">
                  <c:v>26.666667933265401</c:v>
                </c:pt>
                <c:pt idx="23884">
                  <c:v>20.000000173846864</c:v>
                </c:pt>
                <c:pt idx="23885">
                  <c:v>26.666667933265401</c:v>
                </c:pt>
                <c:pt idx="23886">
                  <c:v>26.666667933265401</c:v>
                </c:pt>
                <c:pt idx="23887">
                  <c:v>26.666667933265401</c:v>
                </c:pt>
                <c:pt idx="23888">
                  <c:v>26.666667933265401</c:v>
                </c:pt>
                <c:pt idx="23889">
                  <c:v>26.666667933265401</c:v>
                </c:pt>
                <c:pt idx="23890">
                  <c:v>26.666667933265401</c:v>
                </c:pt>
                <c:pt idx="23891">
                  <c:v>26.666667933265401</c:v>
                </c:pt>
                <c:pt idx="23892">
                  <c:v>20.000000173846864</c:v>
                </c:pt>
                <c:pt idx="23893">
                  <c:v>26.666667933265401</c:v>
                </c:pt>
                <c:pt idx="23894">
                  <c:v>26.666667933265401</c:v>
                </c:pt>
                <c:pt idx="23895">
                  <c:v>26.666667933265401</c:v>
                </c:pt>
                <c:pt idx="23896">
                  <c:v>26.666667933265401</c:v>
                </c:pt>
                <c:pt idx="23897">
                  <c:v>26.666667933265401</c:v>
                </c:pt>
                <c:pt idx="23898">
                  <c:v>26.666667933265401</c:v>
                </c:pt>
                <c:pt idx="23899">
                  <c:v>26.666667933265401</c:v>
                </c:pt>
                <c:pt idx="23900">
                  <c:v>26.666667933265401</c:v>
                </c:pt>
                <c:pt idx="23901">
                  <c:v>20.000000173846864</c:v>
                </c:pt>
                <c:pt idx="23902">
                  <c:v>26.666667933265401</c:v>
                </c:pt>
                <c:pt idx="23903">
                  <c:v>26.666667933265401</c:v>
                </c:pt>
                <c:pt idx="23904">
                  <c:v>26.666667933265401</c:v>
                </c:pt>
                <c:pt idx="23905">
                  <c:v>26.666667933265401</c:v>
                </c:pt>
                <c:pt idx="23906">
                  <c:v>26.666667933265401</c:v>
                </c:pt>
                <c:pt idx="23907">
                  <c:v>26.666667933265401</c:v>
                </c:pt>
                <c:pt idx="23908">
                  <c:v>26.666667933265401</c:v>
                </c:pt>
                <c:pt idx="23909">
                  <c:v>26.666667933265401</c:v>
                </c:pt>
                <c:pt idx="23910">
                  <c:v>26.666667933265401</c:v>
                </c:pt>
                <c:pt idx="23911">
                  <c:v>26.666667933265401</c:v>
                </c:pt>
                <c:pt idx="23912">
                  <c:v>26.666667933265401</c:v>
                </c:pt>
                <c:pt idx="23913">
                  <c:v>26.666667933265401</c:v>
                </c:pt>
                <c:pt idx="23914">
                  <c:v>26.666667933265401</c:v>
                </c:pt>
                <c:pt idx="23915">
                  <c:v>26.666667933265401</c:v>
                </c:pt>
                <c:pt idx="23916">
                  <c:v>26.666667933265401</c:v>
                </c:pt>
                <c:pt idx="23917">
                  <c:v>26.666667933265401</c:v>
                </c:pt>
                <c:pt idx="23918">
                  <c:v>26.666667933265401</c:v>
                </c:pt>
                <c:pt idx="23919">
                  <c:v>26.666667933265401</c:v>
                </c:pt>
                <c:pt idx="23920">
                  <c:v>26.666667933265401</c:v>
                </c:pt>
                <c:pt idx="23921">
                  <c:v>26.666667933265401</c:v>
                </c:pt>
                <c:pt idx="23922">
                  <c:v>26.666667933265401</c:v>
                </c:pt>
                <c:pt idx="23923">
                  <c:v>26.666667933265401</c:v>
                </c:pt>
                <c:pt idx="23924">
                  <c:v>26.666667933265401</c:v>
                </c:pt>
                <c:pt idx="23925">
                  <c:v>33.333335692683868</c:v>
                </c:pt>
                <c:pt idx="23926">
                  <c:v>26.666667933265401</c:v>
                </c:pt>
                <c:pt idx="23927">
                  <c:v>26.666667933265401</c:v>
                </c:pt>
                <c:pt idx="23928">
                  <c:v>26.666667933265401</c:v>
                </c:pt>
                <c:pt idx="23929">
                  <c:v>33.333335692683868</c:v>
                </c:pt>
                <c:pt idx="23930">
                  <c:v>26.666667933265401</c:v>
                </c:pt>
                <c:pt idx="23931">
                  <c:v>33.333335692683868</c:v>
                </c:pt>
                <c:pt idx="23932">
                  <c:v>26.666667933265401</c:v>
                </c:pt>
                <c:pt idx="23933">
                  <c:v>33.333335692683868</c:v>
                </c:pt>
                <c:pt idx="23934">
                  <c:v>26.666667933265401</c:v>
                </c:pt>
                <c:pt idx="23935">
                  <c:v>33.333335692683868</c:v>
                </c:pt>
                <c:pt idx="23936">
                  <c:v>33.333335692683868</c:v>
                </c:pt>
                <c:pt idx="23937">
                  <c:v>33.333335692683868</c:v>
                </c:pt>
                <c:pt idx="23938">
                  <c:v>26.666667933265401</c:v>
                </c:pt>
                <c:pt idx="23939">
                  <c:v>33.333335692683868</c:v>
                </c:pt>
                <c:pt idx="23940">
                  <c:v>33.333335692683868</c:v>
                </c:pt>
                <c:pt idx="23941">
                  <c:v>33.333335692683868</c:v>
                </c:pt>
                <c:pt idx="23942">
                  <c:v>33.333335692683868</c:v>
                </c:pt>
                <c:pt idx="23943">
                  <c:v>33.333335692683868</c:v>
                </c:pt>
                <c:pt idx="23944">
                  <c:v>33.333335692683868</c:v>
                </c:pt>
                <c:pt idx="23945">
                  <c:v>33.333335692683868</c:v>
                </c:pt>
                <c:pt idx="23946">
                  <c:v>40.000003452102327</c:v>
                </c:pt>
                <c:pt idx="23947">
                  <c:v>33.333335692683868</c:v>
                </c:pt>
                <c:pt idx="23948">
                  <c:v>33.333335692683868</c:v>
                </c:pt>
                <c:pt idx="23949">
                  <c:v>33.333335692683868</c:v>
                </c:pt>
                <c:pt idx="23950">
                  <c:v>33.333335692683868</c:v>
                </c:pt>
                <c:pt idx="23951">
                  <c:v>33.333335692683868</c:v>
                </c:pt>
                <c:pt idx="23952">
                  <c:v>33.333335692683868</c:v>
                </c:pt>
                <c:pt idx="23953">
                  <c:v>33.333335692683868</c:v>
                </c:pt>
                <c:pt idx="23954">
                  <c:v>33.333335692683868</c:v>
                </c:pt>
                <c:pt idx="23955">
                  <c:v>33.333335692683868</c:v>
                </c:pt>
                <c:pt idx="23956">
                  <c:v>33.333335692683868</c:v>
                </c:pt>
                <c:pt idx="23957">
                  <c:v>33.333335692683868</c:v>
                </c:pt>
                <c:pt idx="23958">
                  <c:v>33.333335692683868</c:v>
                </c:pt>
                <c:pt idx="23959">
                  <c:v>33.333335692683868</c:v>
                </c:pt>
                <c:pt idx="23960">
                  <c:v>33.333335692683868</c:v>
                </c:pt>
                <c:pt idx="23961">
                  <c:v>33.333335692683868</c:v>
                </c:pt>
                <c:pt idx="23962">
                  <c:v>33.333335692683868</c:v>
                </c:pt>
                <c:pt idx="23963">
                  <c:v>33.333335692683868</c:v>
                </c:pt>
                <c:pt idx="23964">
                  <c:v>33.333335692683868</c:v>
                </c:pt>
                <c:pt idx="23965">
                  <c:v>33.333335692683868</c:v>
                </c:pt>
                <c:pt idx="23966">
                  <c:v>33.333335692683868</c:v>
                </c:pt>
                <c:pt idx="23967">
                  <c:v>33.333335692683868</c:v>
                </c:pt>
                <c:pt idx="23968">
                  <c:v>33.333335692683868</c:v>
                </c:pt>
                <c:pt idx="23969">
                  <c:v>33.333335692683868</c:v>
                </c:pt>
                <c:pt idx="23970">
                  <c:v>33.333335692683868</c:v>
                </c:pt>
                <c:pt idx="23971">
                  <c:v>33.333335692683868</c:v>
                </c:pt>
                <c:pt idx="23972">
                  <c:v>33.333335692683868</c:v>
                </c:pt>
                <c:pt idx="23973">
                  <c:v>33.333335692683868</c:v>
                </c:pt>
                <c:pt idx="23974">
                  <c:v>33.333335692683868</c:v>
                </c:pt>
                <c:pt idx="23975">
                  <c:v>33.333335692683868</c:v>
                </c:pt>
                <c:pt idx="23976">
                  <c:v>33.333335692683868</c:v>
                </c:pt>
                <c:pt idx="23977">
                  <c:v>33.333335692683868</c:v>
                </c:pt>
                <c:pt idx="23978">
                  <c:v>33.333335692683868</c:v>
                </c:pt>
                <c:pt idx="23979">
                  <c:v>33.333335692683868</c:v>
                </c:pt>
                <c:pt idx="23980">
                  <c:v>33.333335692683868</c:v>
                </c:pt>
                <c:pt idx="23981">
                  <c:v>40.000003452102327</c:v>
                </c:pt>
                <c:pt idx="23982">
                  <c:v>33.333335692683868</c:v>
                </c:pt>
                <c:pt idx="23983">
                  <c:v>33.333335692683868</c:v>
                </c:pt>
                <c:pt idx="23984">
                  <c:v>33.333335692683868</c:v>
                </c:pt>
                <c:pt idx="23985">
                  <c:v>33.333335692683868</c:v>
                </c:pt>
                <c:pt idx="23986">
                  <c:v>33.333335692683868</c:v>
                </c:pt>
                <c:pt idx="23987">
                  <c:v>33.333335692683868</c:v>
                </c:pt>
                <c:pt idx="23988">
                  <c:v>40.000003452102327</c:v>
                </c:pt>
                <c:pt idx="23989">
                  <c:v>33.333335692683868</c:v>
                </c:pt>
                <c:pt idx="23990">
                  <c:v>33.333335692683868</c:v>
                </c:pt>
                <c:pt idx="23991">
                  <c:v>33.333335692683868</c:v>
                </c:pt>
                <c:pt idx="23992">
                  <c:v>33.333335692683868</c:v>
                </c:pt>
                <c:pt idx="23993">
                  <c:v>33.333335692683868</c:v>
                </c:pt>
                <c:pt idx="23994">
                  <c:v>33.333335692683868</c:v>
                </c:pt>
                <c:pt idx="23995">
                  <c:v>40.000003452102327</c:v>
                </c:pt>
                <c:pt idx="23996">
                  <c:v>33.333335692683868</c:v>
                </c:pt>
                <c:pt idx="23997">
                  <c:v>33.333335692683868</c:v>
                </c:pt>
                <c:pt idx="23998">
                  <c:v>33.333335692683868</c:v>
                </c:pt>
                <c:pt idx="23999">
                  <c:v>33.333335692683868</c:v>
                </c:pt>
                <c:pt idx="24000">
                  <c:v>33.333335692683868</c:v>
                </c:pt>
                <c:pt idx="24001">
                  <c:v>33.333335692683868</c:v>
                </c:pt>
                <c:pt idx="24002">
                  <c:v>33.333335692683868</c:v>
                </c:pt>
                <c:pt idx="24003">
                  <c:v>33.333335692683868</c:v>
                </c:pt>
                <c:pt idx="24004">
                  <c:v>33.333335692683868</c:v>
                </c:pt>
                <c:pt idx="24005">
                  <c:v>33.333335692683868</c:v>
                </c:pt>
                <c:pt idx="24006">
                  <c:v>33.333335692683868</c:v>
                </c:pt>
                <c:pt idx="24007">
                  <c:v>33.333335692683868</c:v>
                </c:pt>
                <c:pt idx="24008">
                  <c:v>33.333335692683868</c:v>
                </c:pt>
                <c:pt idx="24009">
                  <c:v>26.666667933265401</c:v>
                </c:pt>
                <c:pt idx="24010">
                  <c:v>33.333335692683868</c:v>
                </c:pt>
                <c:pt idx="24011">
                  <c:v>33.333335692683868</c:v>
                </c:pt>
                <c:pt idx="24012">
                  <c:v>33.333335692683868</c:v>
                </c:pt>
                <c:pt idx="24013">
                  <c:v>26.666667933265401</c:v>
                </c:pt>
                <c:pt idx="24014">
                  <c:v>33.333335692683868</c:v>
                </c:pt>
                <c:pt idx="24015">
                  <c:v>33.333335692683868</c:v>
                </c:pt>
                <c:pt idx="24016">
                  <c:v>33.333335692683868</c:v>
                </c:pt>
                <c:pt idx="24017">
                  <c:v>26.666667933265401</c:v>
                </c:pt>
                <c:pt idx="24018">
                  <c:v>33.333335692683868</c:v>
                </c:pt>
                <c:pt idx="24019">
                  <c:v>26.666667933265401</c:v>
                </c:pt>
                <c:pt idx="24020">
                  <c:v>33.333335692683868</c:v>
                </c:pt>
                <c:pt idx="24021">
                  <c:v>26.666667933265401</c:v>
                </c:pt>
                <c:pt idx="24022">
                  <c:v>33.333335692683868</c:v>
                </c:pt>
                <c:pt idx="24023">
                  <c:v>33.333335692683868</c:v>
                </c:pt>
                <c:pt idx="24024">
                  <c:v>26.666667933265401</c:v>
                </c:pt>
                <c:pt idx="24025">
                  <c:v>26.666667933265401</c:v>
                </c:pt>
                <c:pt idx="24026">
                  <c:v>33.333335692683868</c:v>
                </c:pt>
                <c:pt idx="24027">
                  <c:v>26.666667933265401</c:v>
                </c:pt>
                <c:pt idx="24028">
                  <c:v>33.333335692683868</c:v>
                </c:pt>
                <c:pt idx="24029">
                  <c:v>26.666667933265401</c:v>
                </c:pt>
                <c:pt idx="24030">
                  <c:v>33.333335692683868</c:v>
                </c:pt>
                <c:pt idx="24031">
                  <c:v>26.666667933265401</c:v>
                </c:pt>
                <c:pt idx="24032">
                  <c:v>26.666667933265401</c:v>
                </c:pt>
                <c:pt idx="24033">
                  <c:v>26.666667933265401</c:v>
                </c:pt>
                <c:pt idx="24034">
                  <c:v>33.333335692683868</c:v>
                </c:pt>
                <c:pt idx="24035">
                  <c:v>26.666667933265401</c:v>
                </c:pt>
                <c:pt idx="24036">
                  <c:v>26.666667933265401</c:v>
                </c:pt>
                <c:pt idx="24037">
                  <c:v>26.666667933265401</c:v>
                </c:pt>
                <c:pt idx="24038">
                  <c:v>33.333335692683868</c:v>
                </c:pt>
                <c:pt idx="24039">
                  <c:v>26.666667933265401</c:v>
                </c:pt>
                <c:pt idx="24040">
                  <c:v>26.666667933265401</c:v>
                </c:pt>
                <c:pt idx="24041">
                  <c:v>26.666667933265401</c:v>
                </c:pt>
                <c:pt idx="24042">
                  <c:v>26.666667933265401</c:v>
                </c:pt>
                <c:pt idx="24043">
                  <c:v>20.000000173846864</c:v>
                </c:pt>
                <c:pt idx="24044">
                  <c:v>26.666667933265401</c:v>
                </c:pt>
                <c:pt idx="24045">
                  <c:v>26.666667933265401</c:v>
                </c:pt>
                <c:pt idx="24046">
                  <c:v>26.666667933265401</c:v>
                </c:pt>
                <c:pt idx="24047">
                  <c:v>26.666667933265401</c:v>
                </c:pt>
                <c:pt idx="24048">
                  <c:v>20.000000173846864</c:v>
                </c:pt>
                <c:pt idx="24049">
                  <c:v>26.666667933265401</c:v>
                </c:pt>
                <c:pt idx="24050">
                  <c:v>26.666667933265401</c:v>
                </c:pt>
                <c:pt idx="24051">
                  <c:v>20.000000173846864</c:v>
                </c:pt>
                <c:pt idx="24052">
                  <c:v>26.666667933265401</c:v>
                </c:pt>
                <c:pt idx="24053">
                  <c:v>20.000000173846864</c:v>
                </c:pt>
                <c:pt idx="24054">
                  <c:v>26.666667933265401</c:v>
                </c:pt>
                <c:pt idx="24055">
                  <c:v>20.000000173846864</c:v>
                </c:pt>
                <c:pt idx="24056">
                  <c:v>26.666667933265401</c:v>
                </c:pt>
                <c:pt idx="24057">
                  <c:v>20.000000173846864</c:v>
                </c:pt>
                <c:pt idx="24058">
                  <c:v>20.000000173846864</c:v>
                </c:pt>
                <c:pt idx="24059">
                  <c:v>26.666667933265401</c:v>
                </c:pt>
                <c:pt idx="24060">
                  <c:v>20.000000173846864</c:v>
                </c:pt>
                <c:pt idx="24061">
                  <c:v>20.000000173846864</c:v>
                </c:pt>
                <c:pt idx="24062">
                  <c:v>26.666667933265401</c:v>
                </c:pt>
                <c:pt idx="24063">
                  <c:v>20.000000173846864</c:v>
                </c:pt>
                <c:pt idx="24064">
                  <c:v>20.000000173846864</c:v>
                </c:pt>
                <c:pt idx="24065">
                  <c:v>20.000000173846864</c:v>
                </c:pt>
                <c:pt idx="24066">
                  <c:v>26.666667933265401</c:v>
                </c:pt>
                <c:pt idx="24067">
                  <c:v>20.000000173846864</c:v>
                </c:pt>
                <c:pt idx="24068">
                  <c:v>20.000000173846864</c:v>
                </c:pt>
                <c:pt idx="24069">
                  <c:v>20.000000173846864</c:v>
                </c:pt>
                <c:pt idx="24070">
                  <c:v>26.666667933265401</c:v>
                </c:pt>
                <c:pt idx="24071">
                  <c:v>20.000000173846864</c:v>
                </c:pt>
                <c:pt idx="24072">
                  <c:v>20.000000173846864</c:v>
                </c:pt>
                <c:pt idx="24073">
                  <c:v>26.666667933265401</c:v>
                </c:pt>
                <c:pt idx="24074">
                  <c:v>20.000000173846864</c:v>
                </c:pt>
                <c:pt idx="24075">
                  <c:v>20.000000173846864</c:v>
                </c:pt>
                <c:pt idx="24076">
                  <c:v>20.000000173846864</c:v>
                </c:pt>
                <c:pt idx="24077">
                  <c:v>26.666667933265401</c:v>
                </c:pt>
                <c:pt idx="24078">
                  <c:v>20.000000173846864</c:v>
                </c:pt>
                <c:pt idx="24079">
                  <c:v>20.000000173846864</c:v>
                </c:pt>
                <c:pt idx="24080">
                  <c:v>26.666667933265401</c:v>
                </c:pt>
                <c:pt idx="24081">
                  <c:v>20.000000173846864</c:v>
                </c:pt>
                <c:pt idx="24082">
                  <c:v>26.666667933265401</c:v>
                </c:pt>
                <c:pt idx="24083">
                  <c:v>20.000000173846864</c:v>
                </c:pt>
                <c:pt idx="24084">
                  <c:v>20.000000173846864</c:v>
                </c:pt>
                <c:pt idx="24085">
                  <c:v>26.666667933265401</c:v>
                </c:pt>
                <c:pt idx="24086">
                  <c:v>20.000000173846864</c:v>
                </c:pt>
                <c:pt idx="24087">
                  <c:v>26.666667933265401</c:v>
                </c:pt>
                <c:pt idx="24088">
                  <c:v>20.000000173846864</c:v>
                </c:pt>
                <c:pt idx="24089">
                  <c:v>26.666667933265401</c:v>
                </c:pt>
                <c:pt idx="24090">
                  <c:v>20.000000173846864</c:v>
                </c:pt>
                <c:pt idx="24091">
                  <c:v>20.000000173846864</c:v>
                </c:pt>
                <c:pt idx="24092">
                  <c:v>26.666667933265401</c:v>
                </c:pt>
                <c:pt idx="24093">
                  <c:v>26.666667933265401</c:v>
                </c:pt>
                <c:pt idx="24094">
                  <c:v>20.000000173846864</c:v>
                </c:pt>
                <c:pt idx="24095">
                  <c:v>26.666667933265401</c:v>
                </c:pt>
                <c:pt idx="24096">
                  <c:v>20.000000173846864</c:v>
                </c:pt>
                <c:pt idx="24097">
                  <c:v>26.666667933265401</c:v>
                </c:pt>
                <c:pt idx="24098">
                  <c:v>26.666667933265401</c:v>
                </c:pt>
                <c:pt idx="24099">
                  <c:v>20.000000173846864</c:v>
                </c:pt>
                <c:pt idx="24100">
                  <c:v>26.666667933265401</c:v>
                </c:pt>
                <c:pt idx="24101">
                  <c:v>26.666667933265401</c:v>
                </c:pt>
                <c:pt idx="24102">
                  <c:v>20.000000173846864</c:v>
                </c:pt>
                <c:pt idx="24103">
                  <c:v>26.666667933265401</c:v>
                </c:pt>
                <c:pt idx="24104">
                  <c:v>26.666667933265401</c:v>
                </c:pt>
                <c:pt idx="24105">
                  <c:v>26.666667933265401</c:v>
                </c:pt>
                <c:pt idx="24106">
                  <c:v>20.000000173846864</c:v>
                </c:pt>
                <c:pt idx="24107">
                  <c:v>26.666667933265401</c:v>
                </c:pt>
                <c:pt idx="24108">
                  <c:v>26.666667933265401</c:v>
                </c:pt>
                <c:pt idx="24109">
                  <c:v>26.666667933265401</c:v>
                </c:pt>
                <c:pt idx="24110">
                  <c:v>26.666667933265401</c:v>
                </c:pt>
                <c:pt idx="24111">
                  <c:v>20.000000173846864</c:v>
                </c:pt>
                <c:pt idx="24112">
                  <c:v>26.666667933265401</c:v>
                </c:pt>
                <c:pt idx="24113">
                  <c:v>26.666667933265401</c:v>
                </c:pt>
                <c:pt idx="24114">
                  <c:v>26.666667933265401</c:v>
                </c:pt>
                <c:pt idx="24115">
                  <c:v>26.666667933265401</c:v>
                </c:pt>
                <c:pt idx="24116">
                  <c:v>26.666667933265401</c:v>
                </c:pt>
                <c:pt idx="24117">
                  <c:v>26.666667933265401</c:v>
                </c:pt>
                <c:pt idx="24118">
                  <c:v>26.666667933265401</c:v>
                </c:pt>
                <c:pt idx="24119">
                  <c:v>33.333335692683868</c:v>
                </c:pt>
                <c:pt idx="24120">
                  <c:v>26.666667933265401</c:v>
                </c:pt>
                <c:pt idx="24121">
                  <c:v>26.666667933265401</c:v>
                </c:pt>
                <c:pt idx="24122">
                  <c:v>26.666667933265401</c:v>
                </c:pt>
                <c:pt idx="24123">
                  <c:v>33.333335692683868</c:v>
                </c:pt>
                <c:pt idx="24124">
                  <c:v>26.666667933265401</c:v>
                </c:pt>
                <c:pt idx="24125">
                  <c:v>26.666667933265401</c:v>
                </c:pt>
                <c:pt idx="24126">
                  <c:v>33.333335692683868</c:v>
                </c:pt>
                <c:pt idx="24127">
                  <c:v>26.666667933265401</c:v>
                </c:pt>
                <c:pt idx="24128">
                  <c:v>26.666667933265401</c:v>
                </c:pt>
                <c:pt idx="24129">
                  <c:v>33.333335692683868</c:v>
                </c:pt>
                <c:pt idx="24130">
                  <c:v>33.333335692683868</c:v>
                </c:pt>
                <c:pt idx="24131">
                  <c:v>26.666667933265401</c:v>
                </c:pt>
                <c:pt idx="24132">
                  <c:v>33.333335692683868</c:v>
                </c:pt>
                <c:pt idx="24133">
                  <c:v>26.666667933265401</c:v>
                </c:pt>
                <c:pt idx="24134">
                  <c:v>33.333335692683868</c:v>
                </c:pt>
                <c:pt idx="24135">
                  <c:v>33.333335692683868</c:v>
                </c:pt>
                <c:pt idx="24136">
                  <c:v>33.333335692683868</c:v>
                </c:pt>
                <c:pt idx="24137">
                  <c:v>26.666667933265401</c:v>
                </c:pt>
                <c:pt idx="24138">
                  <c:v>33.333335692683868</c:v>
                </c:pt>
                <c:pt idx="24139">
                  <c:v>33.333335692683868</c:v>
                </c:pt>
                <c:pt idx="24140">
                  <c:v>33.333335692683868</c:v>
                </c:pt>
                <c:pt idx="24141">
                  <c:v>26.666667933265401</c:v>
                </c:pt>
                <c:pt idx="24142">
                  <c:v>33.333335692683868</c:v>
                </c:pt>
                <c:pt idx="24143">
                  <c:v>33.333335692683868</c:v>
                </c:pt>
                <c:pt idx="24144">
                  <c:v>33.333335692683868</c:v>
                </c:pt>
                <c:pt idx="24145">
                  <c:v>33.333335692683868</c:v>
                </c:pt>
                <c:pt idx="24146">
                  <c:v>33.333335692683868</c:v>
                </c:pt>
                <c:pt idx="24147">
                  <c:v>33.333335692683868</c:v>
                </c:pt>
                <c:pt idx="24148">
                  <c:v>33.333335692683868</c:v>
                </c:pt>
                <c:pt idx="24149">
                  <c:v>26.666667933265401</c:v>
                </c:pt>
                <c:pt idx="24150">
                  <c:v>33.333335692683868</c:v>
                </c:pt>
                <c:pt idx="24151">
                  <c:v>33.333335692683868</c:v>
                </c:pt>
                <c:pt idx="24152">
                  <c:v>33.333335692683868</c:v>
                </c:pt>
                <c:pt idx="24153">
                  <c:v>33.333335692683868</c:v>
                </c:pt>
                <c:pt idx="24154">
                  <c:v>26.666667933265401</c:v>
                </c:pt>
                <c:pt idx="24155">
                  <c:v>33.333335692683868</c:v>
                </c:pt>
                <c:pt idx="24156">
                  <c:v>33.333335692683868</c:v>
                </c:pt>
                <c:pt idx="24157">
                  <c:v>33.333335692683868</c:v>
                </c:pt>
                <c:pt idx="24158">
                  <c:v>26.666667933265401</c:v>
                </c:pt>
                <c:pt idx="24159">
                  <c:v>33.333335692683868</c:v>
                </c:pt>
                <c:pt idx="24160">
                  <c:v>33.333335692683868</c:v>
                </c:pt>
                <c:pt idx="24161">
                  <c:v>26.666667933265401</c:v>
                </c:pt>
                <c:pt idx="24162">
                  <c:v>33.333335692683868</c:v>
                </c:pt>
                <c:pt idx="24163">
                  <c:v>33.333335692683868</c:v>
                </c:pt>
                <c:pt idx="24164">
                  <c:v>26.666667933265401</c:v>
                </c:pt>
                <c:pt idx="24165">
                  <c:v>33.333335692683868</c:v>
                </c:pt>
                <c:pt idx="24166">
                  <c:v>26.666667933265401</c:v>
                </c:pt>
                <c:pt idx="24167">
                  <c:v>33.333335692683868</c:v>
                </c:pt>
                <c:pt idx="24168">
                  <c:v>26.666667933265401</c:v>
                </c:pt>
                <c:pt idx="24169">
                  <c:v>33.333335692683868</c:v>
                </c:pt>
                <c:pt idx="24170">
                  <c:v>26.666667933265401</c:v>
                </c:pt>
                <c:pt idx="24171">
                  <c:v>33.333335692683868</c:v>
                </c:pt>
                <c:pt idx="24172">
                  <c:v>26.666667933265401</c:v>
                </c:pt>
                <c:pt idx="24173">
                  <c:v>26.666667933265401</c:v>
                </c:pt>
                <c:pt idx="24174">
                  <c:v>33.333335692683868</c:v>
                </c:pt>
                <c:pt idx="24175">
                  <c:v>26.666667933265401</c:v>
                </c:pt>
                <c:pt idx="24176">
                  <c:v>33.333335692683868</c:v>
                </c:pt>
                <c:pt idx="24177">
                  <c:v>26.666667933265401</c:v>
                </c:pt>
                <c:pt idx="24178">
                  <c:v>26.666667933265401</c:v>
                </c:pt>
                <c:pt idx="24179">
                  <c:v>33.333335692683868</c:v>
                </c:pt>
                <c:pt idx="24180">
                  <c:v>26.666667933265401</c:v>
                </c:pt>
                <c:pt idx="24181">
                  <c:v>26.666667933265401</c:v>
                </c:pt>
                <c:pt idx="24182">
                  <c:v>33.333335692683868</c:v>
                </c:pt>
                <c:pt idx="24183">
                  <c:v>26.666667933265401</c:v>
                </c:pt>
                <c:pt idx="24184">
                  <c:v>26.666667933265401</c:v>
                </c:pt>
                <c:pt idx="24185">
                  <c:v>26.666667933265401</c:v>
                </c:pt>
                <c:pt idx="24186">
                  <c:v>33.333335692683868</c:v>
                </c:pt>
                <c:pt idx="24187">
                  <c:v>26.666667933265401</c:v>
                </c:pt>
                <c:pt idx="24188">
                  <c:v>26.666667933265401</c:v>
                </c:pt>
                <c:pt idx="24189">
                  <c:v>26.666667933265401</c:v>
                </c:pt>
                <c:pt idx="24190">
                  <c:v>26.666667933265401</c:v>
                </c:pt>
                <c:pt idx="24191">
                  <c:v>26.666667933265401</c:v>
                </c:pt>
                <c:pt idx="24192">
                  <c:v>26.666667933265401</c:v>
                </c:pt>
                <c:pt idx="24193">
                  <c:v>26.666667933265401</c:v>
                </c:pt>
                <c:pt idx="24194">
                  <c:v>26.666667933265401</c:v>
                </c:pt>
                <c:pt idx="24195">
                  <c:v>26.666667933265401</c:v>
                </c:pt>
                <c:pt idx="24196">
                  <c:v>26.666667933265401</c:v>
                </c:pt>
                <c:pt idx="24197">
                  <c:v>26.666667933265401</c:v>
                </c:pt>
                <c:pt idx="24198">
                  <c:v>26.666667933265401</c:v>
                </c:pt>
                <c:pt idx="24199">
                  <c:v>26.666667933265401</c:v>
                </c:pt>
                <c:pt idx="24200">
                  <c:v>20.000000173846864</c:v>
                </c:pt>
                <c:pt idx="24201">
                  <c:v>26.666667933265401</c:v>
                </c:pt>
                <c:pt idx="24202">
                  <c:v>26.666667933265401</c:v>
                </c:pt>
                <c:pt idx="24203">
                  <c:v>26.666667933265401</c:v>
                </c:pt>
                <c:pt idx="24204">
                  <c:v>20.000000173846864</c:v>
                </c:pt>
                <c:pt idx="24205">
                  <c:v>26.666667933265401</c:v>
                </c:pt>
                <c:pt idx="24206">
                  <c:v>20.000000173846864</c:v>
                </c:pt>
                <c:pt idx="24207">
                  <c:v>26.666667933265401</c:v>
                </c:pt>
                <c:pt idx="24208">
                  <c:v>26.666667933265401</c:v>
                </c:pt>
                <c:pt idx="24209">
                  <c:v>20.000000173846864</c:v>
                </c:pt>
                <c:pt idx="24210">
                  <c:v>26.666667933265401</c:v>
                </c:pt>
                <c:pt idx="24211">
                  <c:v>20.000000173846864</c:v>
                </c:pt>
                <c:pt idx="24212">
                  <c:v>26.666667933265401</c:v>
                </c:pt>
                <c:pt idx="24213">
                  <c:v>20.000000173846864</c:v>
                </c:pt>
                <c:pt idx="24214">
                  <c:v>26.666667933265401</c:v>
                </c:pt>
                <c:pt idx="24215">
                  <c:v>20.000000173846864</c:v>
                </c:pt>
                <c:pt idx="24216">
                  <c:v>20.000000173846864</c:v>
                </c:pt>
                <c:pt idx="24217">
                  <c:v>26.666667933265401</c:v>
                </c:pt>
                <c:pt idx="24218">
                  <c:v>20.000000173846864</c:v>
                </c:pt>
                <c:pt idx="24219">
                  <c:v>20.000000173846864</c:v>
                </c:pt>
                <c:pt idx="24220">
                  <c:v>26.666667933265401</c:v>
                </c:pt>
                <c:pt idx="24221">
                  <c:v>20.000000173846864</c:v>
                </c:pt>
                <c:pt idx="24222">
                  <c:v>20.000000173846864</c:v>
                </c:pt>
                <c:pt idx="24223">
                  <c:v>26.666667933265401</c:v>
                </c:pt>
                <c:pt idx="24224">
                  <c:v>20.000000173846864</c:v>
                </c:pt>
                <c:pt idx="24225">
                  <c:v>26.666667933265401</c:v>
                </c:pt>
                <c:pt idx="24226">
                  <c:v>20.000000173846864</c:v>
                </c:pt>
                <c:pt idx="24227">
                  <c:v>20.000000173846864</c:v>
                </c:pt>
                <c:pt idx="24228">
                  <c:v>20.000000173846864</c:v>
                </c:pt>
                <c:pt idx="24229">
                  <c:v>26.666667933265401</c:v>
                </c:pt>
                <c:pt idx="24230">
                  <c:v>20.000000173846864</c:v>
                </c:pt>
                <c:pt idx="24231">
                  <c:v>20.000000173846864</c:v>
                </c:pt>
                <c:pt idx="24232">
                  <c:v>26.666667933265401</c:v>
                </c:pt>
                <c:pt idx="24233">
                  <c:v>20.000000173846864</c:v>
                </c:pt>
                <c:pt idx="24234">
                  <c:v>20.000000173846864</c:v>
                </c:pt>
                <c:pt idx="24235">
                  <c:v>20.000000173846864</c:v>
                </c:pt>
                <c:pt idx="24236">
                  <c:v>26.666667933265401</c:v>
                </c:pt>
                <c:pt idx="24237">
                  <c:v>20.000000173846864</c:v>
                </c:pt>
                <c:pt idx="24238">
                  <c:v>20.000000173846864</c:v>
                </c:pt>
                <c:pt idx="24239">
                  <c:v>20.000000173846864</c:v>
                </c:pt>
                <c:pt idx="24240">
                  <c:v>26.666667933265401</c:v>
                </c:pt>
                <c:pt idx="24241">
                  <c:v>20.000000173846864</c:v>
                </c:pt>
                <c:pt idx="24242">
                  <c:v>20.000000173846864</c:v>
                </c:pt>
                <c:pt idx="24243">
                  <c:v>20.000000173846864</c:v>
                </c:pt>
                <c:pt idx="24244">
                  <c:v>20.000000173846864</c:v>
                </c:pt>
                <c:pt idx="24245">
                  <c:v>20.000000173846864</c:v>
                </c:pt>
                <c:pt idx="24246">
                  <c:v>20.000000173846864</c:v>
                </c:pt>
                <c:pt idx="24247">
                  <c:v>26.666667933265401</c:v>
                </c:pt>
                <c:pt idx="24248">
                  <c:v>20.000000173846864</c:v>
                </c:pt>
                <c:pt idx="24249">
                  <c:v>20.000000173846864</c:v>
                </c:pt>
                <c:pt idx="24250">
                  <c:v>20.000000173846864</c:v>
                </c:pt>
                <c:pt idx="24251">
                  <c:v>20.000000173846864</c:v>
                </c:pt>
                <c:pt idx="24252">
                  <c:v>20.000000173846864</c:v>
                </c:pt>
                <c:pt idx="24253">
                  <c:v>20.000000173846864</c:v>
                </c:pt>
                <c:pt idx="24254">
                  <c:v>20.000000173846864</c:v>
                </c:pt>
                <c:pt idx="24255">
                  <c:v>20.000000173846864</c:v>
                </c:pt>
                <c:pt idx="24256">
                  <c:v>20.000000173846864</c:v>
                </c:pt>
                <c:pt idx="24257">
                  <c:v>20.000000173846864</c:v>
                </c:pt>
                <c:pt idx="24258">
                  <c:v>20.000000173846864</c:v>
                </c:pt>
                <c:pt idx="24259">
                  <c:v>20.000000173846864</c:v>
                </c:pt>
                <c:pt idx="24260">
                  <c:v>20.000000173846864</c:v>
                </c:pt>
                <c:pt idx="24261">
                  <c:v>20.000000173846864</c:v>
                </c:pt>
                <c:pt idx="24262">
                  <c:v>20.000000173846864</c:v>
                </c:pt>
                <c:pt idx="24263">
                  <c:v>20.000000173846864</c:v>
                </c:pt>
                <c:pt idx="24264">
                  <c:v>20.000000173846864</c:v>
                </c:pt>
                <c:pt idx="24265">
                  <c:v>20.000000173846864</c:v>
                </c:pt>
                <c:pt idx="24266">
                  <c:v>20.000000173846864</c:v>
                </c:pt>
                <c:pt idx="24267">
                  <c:v>20.000000173846864</c:v>
                </c:pt>
                <c:pt idx="24268">
                  <c:v>20.000000173846864</c:v>
                </c:pt>
                <c:pt idx="24269">
                  <c:v>20.000000173846864</c:v>
                </c:pt>
                <c:pt idx="24270">
                  <c:v>20.000000173846864</c:v>
                </c:pt>
                <c:pt idx="24271">
                  <c:v>20.000000173846864</c:v>
                </c:pt>
                <c:pt idx="24272">
                  <c:v>20.000000173846864</c:v>
                </c:pt>
                <c:pt idx="24273">
                  <c:v>26.666667933265401</c:v>
                </c:pt>
                <c:pt idx="24274">
                  <c:v>20.000000173846864</c:v>
                </c:pt>
                <c:pt idx="24275">
                  <c:v>20.000000173846864</c:v>
                </c:pt>
                <c:pt idx="24276">
                  <c:v>20.000000173846864</c:v>
                </c:pt>
                <c:pt idx="24277">
                  <c:v>20.000000173846864</c:v>
                </c:pt>
                <c:pt idx="24278">
                  <c:v>20.000000173846864</c:v>
                </c:pt>
                <c:pt idx="24279">
                  <c:v>20.000000173846864</c:v>
                </c:pt>
                <c:pt idx="24280">
                  <c:v>26.666667933265401</c:v>
                </c:pt>
                <c:pt idx="24281">
                  <c:v>20.000000173846864</c:v>
                </c:pt>
                <c:pt idx="24282">
                  <c:v>20.000000173846864</c:v>
                </c:pt>
                <c:pt idx="24283">
                  <c:v>20.000000173846864</c:v>
                </c:pt>
                <c:pt idx="24284">
                  <c:v>20.000000173846864</c:v>
                </c:pt>
                <c:pt idx="24285">
                  <c:v>20.000000173846864</c:v>
                </c:pt>
                <c:pt idx="24286">
                  <c:v>20.000000173846864</c:v>
                </c:pt>
                <c:pt idx="24287">
                  <c:v>20.000000173846864</c:v>
                </c:pt>
                <c:pt idx="24288">
                  <c:v>26.666667933265401</c:v>
                </c:pt>
                <c:pt idx="24289">
                  <c:v>20.000000173846864</c:v>
                </c:pt>
                <c:pt idx="24290">
                  <c:v>20.000000173846864</c:v>
                </c:pt>
                <c:pt idx="24291">
                  <c:v>20.000000173846864</c:v>
                </c:pt>
                <c:pt idx="24292">
                  <c:v>20.000000173846864</c:v>
                </c:pt>
                <c:pt idx="24293">
                  <c:v>20.000000173846864</c:v>
                </c:pt>
                <c:pt idx="24294">
                  <c:v>20.000000173846864</c:v>
                </c:pt>
                <c:pt idx="24295">
                  <c:v>26.666667933265401</c:v>
                </c:pt>
                <c:pt idx="24296">
                  <c:v>20.000000173846864</c:v>
                </c:pt>
                <c:pt idx="24297">
                  <c:v>20.000000173846864</c:v>
                </c:pt>
                <c:pt idx="24298">
                  <c:v>20.000000173846864</c:v>
                </c:pt>
                <c:pt idx="24299">
                  <c:v>20.000000173846864</c:v>
                </c:pt>
                <c:pt idx="24300">
                  <c:v>20.000000173846864</c:v>
                </c:pt>
                <c:pt idx="24301">
                  <c:v>26.666667933265401</c:v>
                </c:pt>
                <c:pt idx="24302">
                  <c:v>20.000000173846864</c:v>
                </c:pt>
                <c:pt idx="24303">
                  <c:v>20.000000173846864</c:v>
                </c:pt>
                <c:pt idx="24304">
                  <c:v>20.000000173846864</c:v>
                </c:pt>
                <c:pt idx="24305">
                  <c:v>20.000000173846864</c:v>
                </c:pt>
                <c:pt idx="24306">
                  <c:v>20.000000173846864</c:v>
                </c:pt>
                <c:pt idx="24307">
                  <c:v>26.666667933265401</c:v>
                </c:pt>
                <c:pt idx="24308">
                  <c:v>20.000000173846864</c:v>
                </c:pt>
                <c:pt idx="24309">
                  <c:v>20.000000173846864</c:v>
                </c:pt>
                <c:pt idx="24310">
                  <c:v>20.000000173846864</c:v>
                </c:pt>
                <c:pt idx="24311">
                  <c:v>20.000000173846864</c:v>
                </c:pt>
                <c:pt idx="24312">
                  <c:v>20.000000173846864</c:v>
                </c:pt>
                <c:pt idx="24313">
                  <c:v>20.000000173846864</c:v>
                </c:pt>
                <c:pt idx="24314">
                  <c:v>26.666667933265401</c:v>
                </c:pt>
                <c:pt idx="24315">
                  <c:v>20.000000173846864</c:v>
                </c:pt>
                <c:pt idx="24316">
                  <c:v>20.000000173846864</c:v>
                </c:pt>
                <c:pt idx="24317">
                  <c:v>20.000000173846864</c:v>
                </c:pt>
                <c:pt idx="24318">
                  <c:v>26.666667933265401</c:v>
                </c:pt>
                <c:pt idx="24319">
                  <c:v>20.000000173846864</c:v>
                </c:pt>
                <c:pt idx="24320">
                  <c:v>20.000000173846864</c:v>
                </c:pt>
                <c:pt idx="24321">
                  <c:v>20.000000173846864</c:v>
                </c:pt>
                <c:pt idx="24322">
                  <c:v>26.666667933265401</c:v>
                </c:pt>
                <c:pt idx="24323">
                  <c:v>20.000000173846864</c:v>
                </c:pt>
                <c:pt idx="24324">
                  <c:v>20.000000173846864</c:v>
                </c:pt>
                <c:pt idx="24325">
                  <c:v>26.666667933265401</c:v>
                </c:pt>
                <c:pt idx="24326">
                  <c:v>20.000000173846864</c:v>
                </c:pt>
                <c:pt idx="24327">
                  <c:v>20.000000173846864</c:v>
                </c:pt>
                <c:pt idx="24328">
                  <c:v>26.666667933265401</c:v>
                </c:pt>
                <c:pt idx="24329">
                  <c:v>20.000000173846864</c:v>
                </c:pt>
                <c:pt idx="24330">
                  <c:v>26.666667933265401</c:v>
                </c:pt>
                <c:pt idx="24331">
                  <c:v>20.000000173846864</c:v>
                </c:pt>
                <c:pt idx="24332">
                  <c:v>20.000000173846864</c:v>
                </c:pt>
                <c:pt idx="24333">
                  <c:v>26.666667933265401</c:v>
                </c:pt>
                <c:pt idx="24334">
                  <c:v>20.000000173846864</c:v>
                </c:pt>
                <c:pt idx="24335">
                  <c:v>20.000000173846864</c:v>
                </c:pt>
                <c:pt idx="24336">
                  <c:v>26.666667933265401</c:v>
                </c:pt>
                <c:pt idx="24337">
                  <c:v>20.000000173846864</c:v>
                </c:pt>
                <c:pt idx="24338">
                  <c:v>20.000000173846864</c:v>
                </c:pt>
                <c:pt idx="24339">
                  <c:v>26.666667933265401</c:v>
                </c:pt>
                <c:pt idx="24340">
                  <c:v>20.000000173846864</c:v>
                </c:pt>
                <c:pt idx="24341">
                  <c:v>20.000000173846864</c:v>
                </c:pt>
                <c:pt idx="24342">
                  <c:v>26.666667933265401</c:v>
                </c:pt>
                <c:pt idx="24343">
                  <c:v>20.000000173846864</c:v>
                </c:pt>
                <c:pt idx="24344">
                  <c:v>20.000000173846864</c:v>
                </c:pt>
                <c:pt idx="24345">
                  <c:v>26.666667933265401</c:v>
                </c:pt>
                <c:pt idx="24346">
                  <c:v>20.000000173846864</c:v>
                </c:pt>
                <c:pt idx="24347">
                  <c:v>26.666667933265401</c:v>
                </c:pt>
                <c:pt idx="24348">
                  <c:v>20.000000173846864</c:v>
                </c:pt>
                <c:pt idx="24349">
                  <c:v>20.000000173846864</c:v>
                </c:pt>
                <c:pt idx="24350">
                  <c:v>26.666667933265401</c:v>
                </c:pt>
                <c:pt idx="24351">
                  <c:v>20.000000173846864</c:v>
                </c:pt>
                <c:pt idx="24352">
                  <c:v>20.000000173846864</c:v>
                </c:pt>
                <c:pt idx="24353">
                  <c:v>20.000000173846864</c:v>
                </c:pt>
                <c:pt idx="24354">
                  <c:v>26.666667933265401</c:v>
                </c:pt>
                <c:pt idx="24355">
                  <c:v>20.000000173846864</c:v>
                </c:pt>
                <c:pt idx="24356">
                  <c:v>20.000000173846864</c:v>
                </c:pt>
                <c:pt idx="24357">
                  <c:v>26.666667933265401</c:v>
                </c:pt>
                <c:pt idx="24358">
                  <c:v>20.000000173846864</c:v>
                </c:pt>
                <c:pt idx="24359">
                  <c:v>20.000000173846864</c:v>
                </c:pt>
                <c:pt idx="24360">
                  <c:v>26.666667933265401</c:v>
                </c:pt>
                <c:pt idx="24361">
                  <c:v>20.000000173846864</c:v>
                </c:pt>
                <c:pt idx="24362">
                  <c:v>20.000000173846864</c:v>
                </c:pt>
                <c:pt idx="24363">
                  <c:v>26.666667933265401</c:v>
                </c:pt>
                <c:pt idx="24364">
                  <c:v>20.000000173846864</c:v>
                </c:pt>
                <c:pt idx="24365">
                  <c:v>20.000000173846864</c:v>
                </c:pt>
                <c:pt idx="24366">
                  <c:v>20.000000173846864</c:v>
                </c:pt>
                <c:pt idx="24367">
                  <c:v>26.666667933265401</c:v>
                </c:pt>
                <c:pt idx="24368">
                  <c:v>20.000000173846864</c:v>
                </c:pt>
                <c:pt idx="24369">
                  <c:v>20.000000173846864</c:v>
                </c:pt>
                <c:pt idx="24370">
                  <c:v>26.666667933265401</c:v>
                </c:pt>
                <c:pt idx="24371">
                  <c:v>20.000000173846864</c:v>
                </c:pt>
                <c:pt idx="24372">
                  <c:v>20.000000173846864</c:v>
                </c:pt>
                <c:pt idx="24373">
                  <c:v>26.666667933265401</c:v>
                </c:pt>
                <c:pt idx="24374">
                  <c:v>20.000000173846864</c:v>
                </c:pt>
                <c:pt idx="24375">
                  <c:v>20.000000173846864</c:v>
                </c:pt>
                <c:pt idx="24376">
                  <c:v>20.000000173846864</c:v>
                </c:pt>
                <c:pt idx="24377">
                  <c:v>26.666667933265401</c:v>
                </c:pt>
                <c:pt idx="24378">
                  <c:v>20.000000173846864</c:v>
                </c:pt>
                <c:pt idx="24379">
                  <c:v>20.000000173846864</c:v>
                </c:pt>
                <c:pt idx="24380">
                  <c:v>26.666667933265401</c:v>
                </c:pt>
                <c:pt idx="24381">
                  <c:v>20.000000173846864</c:v>
                </c:pt>
                <c:pt idx="24382">
                  <c:v>20.000000173846864</c:v>
                </c:pt>
                <c:pt idx="24383">
                  <c:v>26.666667933265401</c:v>
                </c:pt>
                <c:pt idx="24384">
                  <c:v>20.000000173846864</c:v>
                </c:pt>
                <c:pt idx="24385">
                  <c:v>20.000000173846864</c:v>
                </c:pt>
                <c:pt idx="24386">
                  <c:v>26.666667933265401</c:v>
                </c:pt>
                <c:pt idx="24387">
                  <c:v>20.000000173846864</c:v>
                </c:pt>
                <c:pt idx="24388">
                  <c:v>20.000000173846864</c:v>
                </c:pt>
                <c:pt idx="24389">
                  <c:v>26.666667933265401</c:v>
                </c:pt>
                <c:pt idx="24390">
                  <c:v>20.000000173846864</c:v>
                </c:pt>
                <c:pt idx="24391">
                  <c:v>20.000000173846864</c:v>
                </c:pt>
                <c:pt idx="24392">
                  <c:v>20.000000173846864</c:v>
                </c:pt>
                <c:pt idx="24393">
                  <c:v>26.666667933265401</c:v>
                </c:pt>
                <c:pt idx="24394">
                  <c:v>20.000000173846864</c:v>
                </c:pt>
                <c:pt idx="24395">
                  <c:v>20.000000173846864</c:v>
                </c:pt>
                <c:pt idx="24396">
                  <c:v>26.666667933265401</c:v>
                </c:pt>
                <c:pt idx="24397">
                  <c:v>20.000000173846864</c:v>
                </c:pt>
                <c:pt idx="24398">
                  <c:v>20.000000173846864</c:v>
                </c:pt>
                <c:pt idx="24399">
                  <c:v>20.000000173846864</c:v>
                </c:pt>
                <c:pt idx="24400">
                  <c:v>26.666667933265401</c:v>
                </c:pt>
                <c:pt idx="24401">
                  <c:v>20.000000173846864</c:v>
                </c:pt>
                <c:pt idx="24402">
                  <c:v>20.000000173846864</c:v>
                </c:pt>
                <c:pt idx="24403">
                  <c:v>20.000000173846864</c:v>
                </c:pt>
                <c:pt idx="24404">
                  <c:v>26.666667933265401</c:v>
                </c:pt>
                <c:pt idx="24405">
                  <c:v>20.000000173846864</c:v>
                </c:pt>
                <c:pt idx="24406">
                  <c:v>20.000000173846864</c:v>
                </c:pt>
                <c:pt idx="24407">
                  <c:v>20.000000173846864</c:v>
                </c:pt>
                <c:pt idx="24408">
                  <c:v>20.000000173846864</c:v>
                </c:pt>
                <c:pt idx="24409">
                  <c:v>20.000000173846864</c:v>
                </c:pt>
                <c:pt idx="24410">
                  <c:v>26.666667933265401</c:v>
                </c:pt>
                <c:pt idx="24411">
                  <c:v>20.000000173846864</c:v>
                </c:pt>
                <c:pt idx="24412">
                  <c:v>20.000000173846864</c:v>
                </c:pt>
                <c:pt idx="24413">
                  <c:v>20.000000173846864</c:v>
                </c:pt>
                <c:pt idx="24414">
                  <c:v>20.000000173846864</c:v>
                </c:pt>
                <c:pt idx="24415">
                  <c:v>20.000000173846864</c:v>
                </c:pt>
                <c:pt idx="24416">
                  <c:v>26.666667933265401</c:v>
                </c:pt>
                <c:pt idx="24417">
                  <c:v>20.000000173846864</c:v>
                </c:pt>
                <c:pt idx="24418">
                  <c:v>20.000000173846864</c:v>
                </c:pt>
                <c:pt idx="24419">
                  <c:v>20.000000173846864</c:v>
                </c:pt>
                <c:pt idx="24420">
                  <c:v>20.000000173846864</c:v>
                </c:pt>
                <c:pt idx="24421">
                  <c:v>26.666667933265401</c:v>
                </c:pt>
                <c:pt idx="24422">
                  <c:v>20.000000173846864</c:v>
                </c:pt>
                <c:pt idx="24423">
                  <c:v>20.000000173846864</c:v>
                </c:pt>
                <c:pt idx="24424">
                  <c:v>20.000000173846864</c:v>
                </c:pt>
                <c:pt idx="24425">
                  <c:v>26.666667933265401</c:v>
                </c:pt>
                <c:pt idx="24426">
                  <c:v>20.000000173846864</c:v>
                </c:pt>
                <c:pt idx="24427">
                  <c:v>20.000000173846864</c:v>
                </c:pt>
                <c:pt idx="24428">
                  <c:v>20.000000173846864</c:v>
                </c:pt>
                <c:pt idx="24429">
                  <c:v>20.000000173846864</c:v>
                </c:pt>
                <c:pt idx="24430">
                  <c:v>26.666667933265401</c:v>
                </c:pt>
                <c:pt idx="24431">
                  <c:v>20.000000173846864</c:v>
                </c:pt>
                <c:pt idx="24432">
                  <c:v>20.000000173846864</c:v>
                </c:pt>
                <c:pt idx="24433">
                  <c:v>20.000000173846864</c:v>
                </c:pt>
                <c:pt idx="24434">
                  <c:v>20.000000173846864</c:v>
                </c:pt>
                <c:pt idx="24435">
                  <c:v>20.000000173846864</c:v>
                </c:pt>
                <c:pt idx="24436">
                  <c:v>20.000000173846864</c:v>
                </c:pt>
                <c:pt idx="24437">
                  <c:v>26.666667933265401</c:v>
                </c:pt>
                <c:pt idx="24438">
                  <c:v>20.000000173846864</c:v>
                </c:pt>
                <c:pt idx="24439">
                  <c:v>20.000000173846864</c:v>
                </c:pt>
                <c:pt idx="24440">
                  <c:v>20.000000173846864</c:v>
                </c:pt>
                <c:pt idx="24441">
                  <c:v>20.000000173846864</c:v>
                </c:pt>
                <c:pt idx="24442">
                  <c:v>20.000000173846864</c:v>
                </c:pt>
                <c:pt idx="24443">
                  <c:v>20.000000173846864</c:v>
                </c:pt>
                <c:pt idx="24444">
                  <c:v>20.000000173846864</c:v>
                </c:pt>
                <c:pt idx="24445">
                  <c:v>20.000000173846864</c:v>
                </c:pt>
                <c:pt idx="24446">
                  <c:v>20.000000173846864</c:v>
                </c:pt>
                <c:pt idx="24447">
                  <c:v>20.000000173846864</c:v>
                </c:pt>
                <c:pt idx="24448">
                  <c:v>20.000000173846864</c:v>
                </c:pt>
                <c:pt idx="24449">
                  <c:v>20.000000173846864</c:v>
                </c:pt>
                <c:pt idx="24450">
                  <c:v>20.000000173846864</c:v>
                </c:pt>
                <c:pt idx="24451">
                  <c:v>20.000000173846864</c:v>
                </c:pt>
                <c:pt idx="24452">
                  <c:v>20.000000173846864</c:v>
                </c:pt>
                <c:pt idx="24453">
                  <c:v>13.333333966632667</c:v>
                </c:pt>
                <c:pt idx="24454">
                  <c:v>20.000000173846864</c:v>
                </c:pt>
                <c:pt idx="24455">
                  <c:v>20.000000173846864</c:v>
                </c:pt>
                <c:pt idx="24456">
                  <c:v>20.000000173846864</c:v>
                </c:pt>
                <c:pt idx="24457">
                  <c:v>20.000000173846864</c:v>
                </c:pt>
                <c:pt idx="24458">
                  <c:v>20.000000173846864</c:v>
                </c:pt>
                <c:pt idx="24459">
                  <c:v>20.000000173846864</c:v>
                </c:pt>
                <c:pt idx="24460">
                  <c:v>20.000000173846864</c:v>
                </c:pt>
                <c:pt idx="24461">
                  <c:v>13.333333966632667</c:v>
                </c:pt>
                <c:pt idx="24462">
                  <c:v>20.000000173846864</c:v>
                </c:pt>
                <c:pt idx="24463">
                  <c:v>20.000000173846864</c:v>
                </c:pt>
                <c:pt idx="24464">
                  <c:v>20.000000173846864</c:v>
                </c:pt>
                <c:pt idx="24465">
                  <c:v>20.000000173846864</c:v>
                </c:pt>
                <c:pt idx="24466">
                  <c:v>13.333333966632667</c:v>
                </c:pt>
                <c:pt idx="24467">
                  <c:v>20.000000173846864</c:v>
                </c:pt>
                <c:pt idx="24468">
                  <c:v>20.000000173846864</c:v>
                </c:pt>
                <c:pt idx="24469">
                  <c:v>20.000000173846864</c:v>
                </c:pt>
                <c:pt idx="24470">
                  <c:v>13.333333966632667</c:v>
                </c:pt>
                <c:pt idx="24471">
                  <c:v>20.000000173846864</c:v>
                </c:pt>
                <c:pt idx="24472">
                  <c:v>20.000000173846864</c:v>
                </c:pt>
                <c:pt idx="24473">
                  <c:v>20.000000173846864</c:v>
                </c:pt>
                <c:pt idx="24474">
                  <c:v>13.333333966632667</c:v>
                </c:pt>
                <c:pt idx="24475">
                  <c:v>20.000000173846864</c:v>
                </c:pt>
                <c:pt idx="24476">
                  <c:v>20.000000173846864</c:v>
                </c:pt>
                <c:pt idx="24477">
                  <c:v>13.333333966632667</c:v>
                </c:pt>
                <c:pt idx="24478">
                  <c:v>20.000000173846864</c:v>
                </c:pt>
                <c:pt idx="24479">
                  <c:v>20.000000173846864</c:v>
                </c:pt>
                <c:pt idx="24480">
                  <c:v>13.333333966632667</c:v>
                </c:pt>
                <c:pt idx="24481">
                  <c:v>20.000000173846864</c:v>
                </c:pt>
                <c:pt idx="24482">
                  <c:v>20.000000173846864</c:v>
                </c:pt>
                <c:pt idx="24483">
                  <c:v>13.333333966632667</c:v>
                </c:pt>
                <c:pt idx="24484">
                  <c:v>20.000000173846864</c:v>
                </c:pt>
                <c:pt idx="24485">
                  <c:v>13.333333966632667</c:v>
                </c:pt>
                <c:pt idx="24486">
                  <c:v>20.000000173846864</c:v>
                </c:pt>
                <c:pt idx="24487">
                  <c:v>20.000000173846864</c:v>
                </c:pt>
                <c:pt idx="24488">
                  <c:v>13.333333966632667</c:v>
                </c:pt>
                <c:pt idx="24489">
                  <c:v>20.000000173846864</c:v>
                </c:pt>
                <c:pt idx="24490">
                  <c:v>13.333333966632667</c:v>
                </c:pt>
                <c:pt idx="24491">
                  <c:v>20.000000173846864</c:v>
                </c:pt>
                <c:pt idx="24492">
                  <c:v>13.333333966632667</c:v>
                </c:pt>
                <c:pt idx="24493">
                  <c:v>20.000000173846864</c:v>
                </c:pt>
                <c:pt idx="24494">
                  <c:v>13.333333966632667</c:v>
                </c:pt>
                <c:pt idx="24495">
                  <c:v>20.000000173846864</c:v>
                </c:pt>
                <c:pt idx="24496">
                  <c:v>13.333333966632667</c:v>
                </c:pt>
                <c:pt idx="24497">
                  <c:v>20.000000173846864</c:v>
                </c:pt>
                <c:pt idx="24498">
                  <c:v>13.333333966632667</c:v>
                </c:pt>
                <c:pt idx="24499">
                  <c:v>20.000000173846864</c:v>
                </c:pt>
                <c:pt idx="24500">
                  <c:v>13.333333966632667</c:v>
                </c:pt>
                <c:pt idx="24501">
                  <c:v>20.000000173846864</c:v>
                </c:pt>
                <c:pt idx="24502">
                  <c:v>13.333333966632667</c:v>
                </c:pt>
                <c:pt idx="24503">
                  <c:v>13.333333966632667</c:v>
                </c:pt>
                <c:pt idx="24504">
                  <c:v>20.000000173846864</c:v>
                </c:pt>
                <c:pt idx="24505">
                  <c:v>13.333333966632667</c:v>
                </c:pt>
                <c:pt idx="24506">
                  <c:v>20.000000173846864</c:v>
                </c:pt>
                <c:pt idx="24507">
                  <c:v>13.333333966632667</c:v>
                </c:pt>
                <c:pt idx="24508">
                  <c:v>20.000000173846864</c:v>
                </c:pt>
                <c:pt idx="24509">
                  <c:v>13.333333966632667</c:v>
                </c:pt>
                <c:pt idx="24510">
                  <c:v>20.000000173846864</c:v>
                </c:pt>
                <c:pt idx="24511">
                  <c:v>13.333333966632667</c:v>
                </c:pt>
                <c:pt idx="24512">
                  <c:v>20.000000173846864</c:v>
                </c:pt>
                <c:pt idx="24513">
                  <c:v>13.333333966632667</c:v>
                </c:pt>
                <c:pt idx="24514">
                  <c:v>20.000000173846864</c:v>
                </c:pt>
                <c:pt idx="24515">
                  <c:v>13.333333966632667</c:v>
                </c:pt>
                <c:pt idx="24516">
                  <c:v>20.000000173846864</c:v>
                </c:pt>
                <c:pt idx="24517">
                  <c:v>20.000000173846864</c:v>
                </c:pt>
                <c:pt idx="24518">
                  <c:v>13.333333966632667</c:v>
                </c:pt>
                <c:pt idx="24519">
                  <c:v>20.000000173846864</c:v>
                </c:pt>
                <c:pt idx="24520">
                  <c:v>13.333333966632667</c:v>
                </c:pt>
                <c:pt idx="24521">
                  <c:v>20.000000173846864</c:v>
                </c:pt>
                <c:pt idx="24522">
                  <c:v>20.000000173846864</c:v>
                </c:pt>
                <c:pt idx="24523">
                  <c:v>20.000000173846864</c:v>
                </c:pt>
                <c:pt idx="24524">
                  <c:v>13.333333966632667</c:v>
                </c:pt>
                <c:pt idx="24525">
                  <c:v>20.000000173846864</c:v>
                </c:pt>
                <c:pt idx="24526">
                  <c:v>20.000000173846864</c:v>
                </c:pt>
                <c:pt idx="24527">
                  <c:v>20.000000173846864</c:v>
                </c:pt>
                <c:pt idx="24528">
                  <c:v>13.333333966632667</c:v>
                </c:pt>
                <c:pt idx="24529">
                  <c:v>20.000000173846864</c:v>
                </c:pt>
                <c:pt idx="24530">
                  <c:v>20.000000173846864</c:v>
                </c:pt>
                <c:pt idx="24531">
                  <c:v>20.000000173846864</c:v>
                </c:pt>
                <c:pt idx="24532">
                  <c:v>20.000000173846864</c:v>
                </c:pt>
                <c:pt idx="24533">
                  <c:v>13.333333966632667</c:v>
                </c:pt>
                <c:pt idx="24534">
                  <c:v>20.000000173846864</c:v>
                </c:pt>
                <c:pt idx="24535">
                  <c:v>20.000000173846864</c:v>
                </c:pt>
                <c:pt idx="24536">
                  <c:v>20.000000173846864</c:v>
                </c:pt>
                <c:pt idx="24537">
                  <c:v>20.000000173846864</c:v>
                </c:pt>
                <c:pt idx="24538">
                  <c:v>20.000000173846864</c:v>
                </c:pt>
                <c:pt idx="24539">
                  <c:v>20.000000173846864</c:v>
                </c:pt>
                <c:pt idx="24540">
                  <c:v>13.333333966632667</c:v>
                </c:pt>
                <c:pt idx="24541">
                  <c:v>20.000000173846864</c:v>
                </c:pt>
                <c:pt idx="24542">
                  <c:v>20.000000173846864</c:v>
                </c:pt>
                <c:pt idx="24543">
                  <c:v>20.000000173846864</c:v>
                </c:pt>
                <c:pt idx="24544">
                  <c:v>20.000000173846864</c:v>
                </c:pt>
                <c:pt idx="24545">
                  <c:v>20.000000173846864</c:v>
                </c:pt>
                <c:pt idx="24546">
                  <c:v>20.000000173846864</c:v>
                </c:pt>
                <c:pt idx="24547">
                  <c:v>20.000000173846864</c:v>
                </c:pt>
                <c:pt idx="24548">
                  <c:v>20.000000173846864</c:v>
                </c:pt>
                <c:pt idx="24549">
                  <c:v>20.000000173846864</c:v>
                </c:pt>
                <c:pt idx="24550">
                  <c:v>20.000000173846864</c:v>
                </c:pt>
                <c:pt idx="24551">
                  <c:v>20.000000173846864</c:v>
                </c:pt>
                <c:pt idx="24552">
                  <c:v>20.000000173846864</c:v>
                </c:pt>
                <c:pt idx="24553">
                  <c:v>20.000000173846864</c:v>
                </c:pt>
                <c:pt idx="24554">
                  <c:v>20.000000173846864</c:v>
                </c:pt>
                <c:pt idx="24555">
                  <c:v>20.000000173846864</c:v>
                </c:pt>
                <c:pt idx="24556">
                  <c:v>20.000000173846864</c:v>
                </c:pt>
                <c:pt idx="24557">
                  <c:v>20.000000173846864</c:v>
                </c:pt>
                <c:pt idx="24558">
                  <c:v>26.666667933265401</c:v>
                </c:pt>
                <c:pt idx="24559">
                  <c:v>20.000000173846864</c:v>
                </c:pt>
                <c:pt idx="24560">
                  <c:v>20.000000173846864</c:v>
                </c:pt>
                <c:pt idx="24561">
                  <c:v>20.000000173846864</c:v>
                </c:pt>
                <c:pt idx="24562">
                  <c:v>26.666667933265401</c:v>
                </c:pt>
                <c:pt idx="24563">
                  <c:v>20.000000173846864</c:v>
                </c:pt>
                <c:pt idx="24564">
                  <c:v>20.000000173846864</c:v>
                </c:pt>
                <c:pt idx="24565">
                  <c:v>20.000000173846864</c:v>
                </c:pt>
                <c:pt idx="24566">
                  <c:v>26.666667933265401</c:v>
                </c:pt>
                <c:pt idx="24567">
                  <c:v>20.000000173846864</c:v>
                </c:pt>
                <c:pt idx="24568">
                  <c:v>20.000000173846864</c:v>
                </c:pt>
                <c:pt idx="24569">
                  <c:v>26.666667933265401</c:v>
                </c:pt>
                <c:pt idx="24570">
                  <c:v>20.000000173846864</c:v>
                </c:pt>
                <c:pt idx="24571">
                  <c:v>26.666667933265401</c:v>
                </c:pt>
                <c:pt idx="24572">
                  <c:v>20.000000173846864</c:v>
                </c:pt>
                <c:pt idx="24573">
                  <c:v>20.000000173846864</c:v>
                </c:pt>
                <c:pt idx="24574">
                  <c:v>26.666667933265401</c:v>
                </c:pt>
                <c:pt idx="24575">
                  <c:v>20.000000173846864</c:v>
                </c:pt>
                <c:pt idx="24576">
                  <c:v>26.666667933265401</c:v>
                </c:pt>
                <c:pt idx="24577">
                  <c:v>20.000000173846864</c:v>
                </c:pt>
                <c:pt idx="24578">
                  <c:v>26.666667933265401</c:v>
                </c:pt>
                <c:pt idx="24579">
                  <c:v>20.000000173846864</c:v>
                </c:pt>
                <c:pt idx="24580">
                  <c:v>26.666667933265401</c:v>
                </c:pt>
                <c:pt idx="24581">
                  <c:v>20.000000173846864</c:v>
                </c:pt>
                <c:pt idx="24582">
                  <c:v>26.666667933265401</c:v>
                </c:pt>
                <c:pt idx="24583">
                  <c:v>20.000000173846864</c:v>
                </c:pt>
                <c:pt idx="24584">
                  <c:v>26.666667933265401</c:v>
                </c:pt>
                <c:pt idx="24585">
                  <c:v>26.666667933265401</c:v>
                </c:pt>
                <c:pt idx="24586">
                  <c:v>20.000000173846864</c:v>
                </c:pt>
                <c:pt idx="24587">
                  <c:v>26.666667933265401</c:v>
                </c:pt>
                <c:pt idx="24588">
                  <c:v>20.000000173846864</c:v>
                </c:pt>
                <c:pt idx="24589">
                  <c:v>26.666667933265401</c:v>
                </c:pt>
                <c:pt idx="24590">
                  <c:v>20.000000173846864</c:v>
                </c:pt>
                <c:pt idx="24591">
                  <c:v>26.666667933265401</c:v>
                </c:pt>
                <c:pt idx="24592">
                  <c:v>20.000000173846864</c:v>
                </c:pt>
                <c:pt idx="24593">
                  <c:v>26.666667933265401</c:v>
                </c:pt>
                <c:pt idx="24594">
                  <c:v>26.666667933265401</c:v>
                </c:pt>
                <c:pt idx="24595">
                  <c:v>20.000000173846864</c:v>
                </c:pt>
                <c:pt idx="24596">
                  <c:v>26.666667933265401</c:v>
                </c:pt>
                <c:pt idx="24597">
                  <c:v>20.000000173846864</c:v>
                </c:pt>
                <c:pt idx="24598">
                  <c:v>26.666667933265401</c:v>
                </c:pt>
                <c:pt idx="24599">
                  <c:v>26.666667933265401</c:v>
                </c:pt>
                <c:pt idx="24600">
                  <c:v>20.000000173846864</c:v>
                </c:pt>
                <c:pt idx="24601">
                  <c:v>26.666667933265401</c:v>
                </c:pt>
                <c:pt idx="24602">
                  <c:v>26.666667933265401</c:v>
                </c:pt>
                <c:pt idx="24603">
                  <c:v>26.666667933265401</c:v>
                </c:pt>
                <c:pt idx="24604">
                  <c:v>20.000000173846864</c:v>
                </c:pt>
                <c:pt idx="24605">
                  <c:v>26.666667933265401</c:v>
                </c:pt>
                <c:pt idx="24606">
                  <c:v>26.666667933265401</c:v>
                </c:pt>
                <c:pt idx="24607">
                  <c:v>26.666667933265401</c:v>
                </c:pt>
                <c:pt idx="24608">
                  <c:v>20.000000173846864</c:v>
                </c:pt>
                <c:pt idx="24609">
                  <c:v>26.666667933265401</c:v>
                </c:pt>
                <c:pt idx="24610">
                  <c:v>26.666667933265401</c:v>
                </c:pt>
                <c:pt idx="24611">
                  <c:v>26.666667933265401</c:v>
                </c:pt>
                <c:pt idx="24612">
                  <c:v>26.666667933265401</c:v>
                </c:pt>
                <c:pt idx="24613">
                  <c:v>26.666667933265401</c:v>
                </c:pt>
                <c:pt idx="24614">
                  <c:v>26.666667933265401</c:v>
                </c:pt>
                <c:pt idx="24615">
                  <c:v>20.000000173846864</c:v>
                </c:pt>
                <c:pt idx="24616">
                  <c:v>26.666667933265401</c:v>
                </c:pt>
                <c:pt idx="24617">
                  <c:v>26.666667933265401</c:v>
                </c:pt>
                <c:pt idx="24618">
                  <c:v>26.666667933265401</c:v>
                </c:pt>
                <c:pt idx="24619">
                  <c:v>26.666667933265401</c:v>
                </c:pt>
                <c:pt idx="24620">
                  <c:v>26.666667933265401</c:v>
                </c:pt>
                <c:pt idx="24621">
                  <c:v>33.333335692683868</c:v>
                </c:pt>
                <c:pt idx="24622">
                  <c:v>26.666667933265401</c:v>
                </c:pt>
                <c:pt idx="24623">
                  <c:v>26.666667933265401</c:v>
                </c:pt>
                <c:pt idx="24624">
                  <c:v>26.666667933265401</c:v>
                </c:pt>
                <c:pt idx="24625">
                  <c:v>26.666667933265401</c:v>
                </c:pt>
                <c:pt idx="24626">
                  <c:v>33.333335692683868</c:v>
                </c:pt>
                <c:pt idx="24627">
                  <c:v>26.666667933265401</c:v>
                </c:pt>
                <c:pt idx="24628">
                  <c:v>26.666667933265401</c:v>
                </c:pt>
                <c:pt idx="24629">
                  <c:v>26.666667933265401</c:v>
                </c:pt>
                <c:pt idx="24630">
                  <c:v>26.666667933265401</c:v>
                </c:pt>
                <c:pt idx="24631">
                  <c:v>26.666667933265401</c:v>
                </c:pt>
                <c:pt idx="24632">
                  <c:v>26.666667933265401</c:v>
                </c:pt>
                <c:pt idx="24633">
                  <c:v>33.333335692683868</c:v>
                </c:pt>
                <c:pt idx="24634">
                  <c:v>26.666667933265401</c:v>
                </c:pt>
                <c:pt idx="24635">
                  <c:v>26.666667933265401</c:v>
                </c:pt>
                <c:pt idx="24636">
                  <c:v>26.666667933265401</c:v>
                </c:pt>
                <c:pt idx="24637">
                  <c:v>26.666667933265401</c:v>
                </c:pt>
                <c:pt idx="24638">
                  <c:v>26.666667933265401</c:v>
                </c:pt>
                <c:pt idx="24639">
                  <c:v>26.666667933265401</c:v>
                </c:pt>
                <c:pt idx="24640">
                  <c:v>33.333335692683868</c:v>
                </c:pt>
                <c:pt idx="24641">
                  <c:v>26.666667933265401</c:v>
                </c:pt>
                <c:pt idx="24642">
                  <c:v>26.666667933265401</c:v>
                </c:pt>
                <c:pt idx="24643">
                  <c:v>26.666667933265401</c:v>
                </c:pt>
                <c:pt idx="24644">
                  <c:v>26.666667933265401</c:v>
                </c:pt>
                <c:pt idx="24645">
                  <c:v>33.333335692683868</c:v>
                </c:pt>
                <c:pt idx="24646">
                  <c:v>26.666667933265401</c:v>
                </c:pt>
                <c:pt idx="24647">
                  <c:v>33.333335692683868</c:v>
                </c:pt>
                <c:pt idx="24648">
                  <c:v>26.666667933265401</c:v>
                </c:pt>
                <c:pt idx="24649">
                  <c:v>33.333335692683868</c:v>
                </c:pt>
                <c:pt idx="24650">
                  <c:v>26.666667933265401</c:v>
                </c:pt>
                <c:pt idx="24651">
                  <c:v>33.333335692683868</c:v>
                </c:pt>
                <c:pt idx="24652">
                  <c:v>33.333335692683868</c:v>
                </c:pt>
                <c:pt idx="24653">
                  <c:v>26.666667933265401</c:v>
                </c:pt>
                <c:pt idx="24654">
                  <c:v>33.333335692683868</c:v>
                </c:pt>
                <c:pt idx="24655">
                  <c:v>33.333335692683868</c:v>
                </c:pt>
                <c:pt idx="24656">
                  <c:v>40.000003452102327</c:v>
                </c:pt>
                <c:pt idx="24657">
                  <c:v>33.333335692683868</c:v>
                </c:pt>
                <c:pt idx="24658">
                  <c:v>33.333335692683868</c:v>
                </c:pt>
                <c:pt idx="24659">
                  <c:v>40.000003452102327</c:v>
                </c:pt>
                <c:pt idx="24660">
                  <c:v>33.333335692683868</c:v>
                </c:pt>
                <c:pt idx="24661">
                  <c:v>33.333335692683868</c:v>
                </c:pt>
                <c:pt idx="24662">
                  <c:v>40.000003452102327</c:v>
                </c:pt>
                <c:pt idx="24663">
                  <c:v>33.333335692683868</c:v>
                </c:pt>
                <c:pt idx="24664">
                  <c:v>40.000003452102327</c:v>
                </c:pt>
                <c:pt idx="24665">
                  <c:v>33.333335692683868</c:v>
                </c:pt>
                <c:pt idx="24666">
                  <c:v>33.333335692683868</c:v>
                </c:pt>
                <c:pt idx="24667">
                  <c:v>40.000003452102327</c:v>
                </c:pt>
                <c:pt idx="24668">
                  <c:v>33.333335692683868</c:v>
                </c:pt>
                <c:pt idx="24669">
                  <c:v>33.333335692683868</c:v>
                </c:pt>
                <c:pt idx="24670">
                  <c:v>40.000003452102327</c:v>
                </c:pt>
                <c:pt idx="24671">
                  <c:v>33.333335692683868</c:v>
                </c:pt>
                <c:pt idx="24672">
                  <c:v>33.333335692683868</c:v>
                </c:pt>
                <c:pt idx="24673">
                  <c:v>33.333335692683868</c:v>
                </c:pt>
                <c:pt idx="24674">
                  <c:v>33.333335692683868</c:v>
                </c:pt>
                <c:pt idx="24675">
                  <c:v>40.000003452102327</c:v>
                </c:pt>
                <c:pt idx="24676">
                  <c:v>33.333335692683868</c:v>
                </c:pt>
                <c:pt idx="24677">
                  <c:v>33.333335692683868</c:v>
                </c:pt>
                <c:pt idx="24678">
                  <c:v>33.333335692683868</c:v>
                </c:pt>
                <c:pt idx="24679">
                  <c:v>33.333335692683868</c:v>
                </c:pt>
                <c:pt idx="24680">
                  <c:v>33.333335692683868</c:v>
                </c:pt>
                <c:pt idx="24681">
                  <c:v>33.333335692683868</c:v>
                </c:pt>
                <c:pt idx="24682">
                  <c:v>33.333335692683868</c:v>
                </c:pt>
                <c:pt idx="24683">
                  <c:v>33.333335692683868</c:v>
                </c:pt>
                <c:pt idx="24684">
                  <c:v>33.333335692683868</c:v>
                </c:pt>
                <c:pt idx="24685">
                  <c:v>33.333335692683868</c:v>
                </c:pt>
                <c:pt idx="24686">
                  <c:v>33.333335692683868</c:v>
                </c:pt>
                <c:pt idx="24687">
                  <c:v>33.333335692683868</c:v>
                </c:pt>
                <c:pt idx="24688">
                  <c:v>33.333335692683868</c:v>
                </c:pt>
                <c:pt idx="24689">
                  <c:v>33.333335692683868</c:v>
                </c:pt>
                <c:pt idx="24690">
                  <c:v>26.666667933265401</c:v>
                </c:pt>
                <c:pt idx="24691">
                  <c:v>33.333335692683868</c:v>
                </c:pt>
                <c:pt idx="24692">
                  <c:v>33.333335692683868</c:v>
                </c:pt>
                <c:pt idx="24693">
                  <c:v>33.333335692683868</c:v>
                </c:pt>
                <c:pt idx="24694">
                  <c:v>33.333335692683868</c:v>
                </c:pt>
                <c:pt idx="24695">
                  <c:v>33.333335692683868</c:v>
                </c:pt>
                <c:pt idx="24696">
                  <c:v>33.333335692683868</c:v>
                </c:pt>
                <c:pt idx="24697">
                  <c:v>33.333335692683868</c:v>
                </c:pt>
                <c:pt idx="24698">
                  <c:v>26.666667933265401</c:v>
                </c:pt>
                <c:pt idx="24699">
                  <c:v>33.333335692683868</c:v>
                </c:pt>
                <c:pt idx="24700">
                  <c:v>33.333335692683868</c:v>
                </c:pt>
                <c:pt idx="24701">
                  <c:v>33.333335692683868</c:v>
                </c:pt>
                <c:pt idx="24702">
                  <c:v>33.333335692683868</c:v>
                </c:pt>
                <c:pt idx="24703">
                  <c:v>33.333335692683868</c:v>
                </c:pt>
                <c:pt idx="24704">
                  <c:v>33.333335692683868</c:v>
                </c:pt>
                <c:pt idx="24705">
                  <c:v>33.333335692683868</c:v>
                </c:pt>
                <c:pt idx="24706">
                  <c:v>26.666667933265401</c:v>
                </c:pt>
                <c:pt idx="24707">
                  <c:v>33.333335692683868</c:v>
                </c:pt>
                <c:pt idx="24708">
                  <c:v>33.333335692683868</c:v>
                </c:pt>
                <c:pt idx="24709">
                  <c:v>33.333335692683868</c:v>
                </c:pt>
                <c:pt idx="24710">
                  <c:v>33.333335692683868</c:v>
                </c:pt>
                <c:pt idx="24711">
                  <c:v>33.333335692683868</c:v>
                </c:pt>
                <c:pt idx="24712">
                  <c:v>33.333335692683868</c:v>
                </c:pt>
                <c:pt idx="24713">
                  <c:v>33.333335692683868</c:v>
                </c:pt>
                <c:pt idx="24714">
                  <c:v>33.333335692683868</c:v>
                </c:pt>
                <c:pt idx="24715">
                  <c:v>33.333335692683868</c:v>
                </c:pt>
                <c:pt idx="24716">
                  <c:v>33.333335692683868</c:v>
                </c:pt>
                <c:pt idx="24717">
                  <c:v>33.333335692683868</c:v>
                </c:pt>
                <c:pt idx="24718">
                  <c:v>26.666667933265401</c:v>
                </c:pt>
                <c:pt idx="24719">
                  <c:v>33.333335692683868</c:v>
                </c:pt>
                <c:pt idx="24720">
                  <c:v>33.333335692683868</c:v>
                </c:pt>
                <c:pt idx="24721">
                  <c:v>33.333335692683868</c:v>
                </c:pt>
                <c:pt idx="24722">
                  <c:v>33.333335692683868</c:v>
                </c:pt>
                <c:pt idx="24723">
                  <c:v>33.333335692683868</c:v>
                </c:pt>
                <c:pt idx="24724">
                  <c:v>26.666667933265401</c:v>
                </c:pt>
                <c:pt idx="24725">
                  <c:v>33.333335692683868</c:v>
                </c:pt>
                <c:pt idx="24726">
                  <c:v>33.333335692683868</c:v>
                </c:pt>
                <c:pt idx="24727">
                  <c:v>33.333335692683868</c:v>
                </c:pt>
                <c:pt idx="24728">
                  <c:v>26.666667933265401</c:v>
                </c:pt>
                <c:pt idx="24729">
                  <c:v>33.333335692683868</c:v>
                </c:pt>
                <c:pt idx="24730">
                  <c:v>33.333335692683868</c:v>
                </c:pt>
                <c:pt idx="24731">
                  <c:v>26.666667933265401</c:v>
                </c:pt>
                <c:pt idx="24732">
                  <c:v>33.333335692683868</c:v>
                </c:pt>
                <c:pt idx="24733">
                  <c:v>33.333335692683868</c:v>
                </c:pt>
                <c:pt idx="24734">
                  <c:v>26.666667933265401</c:v>
                </c:pt>
                <c:pt idx="24735">
                  <c:v>33.333335692683868</c:v>
                </c:pt>
                <c:pt idx="24736">
                  <c:v>33.333335692683868</c:v>
                </c:pt>
                <c:pt idx="24737">
                  <c:v>26.666667933265401</c:v>
                </c:pt>
                <c:pt idx="24738">
                  <c:v>33.333335692683868</c:v>
                </c:pt>
                <c:pt idx="24739">
                  <c:v>33.333335692683868</c:v>
                </c:pt>
                <c:pt idx="24740">
                  <c:v>26.666667933265401</c:v>
                </c:pt>
                <c:pt idx="24741">
                  <c:v>33.333335692683868</c:v>
                </c:pt>
                <c:pt idx="24742">
                  <c:v>33.333335692683868</c:v>
                </c:pt>
                <c:pt idx="24743">
                  <c:v>26.666667933265401</c:v>
                </c:pt>
                <c:pt idx="24744">
                  <c:v>33.333335692683868</c:v>
                </c:pt>
                <c:pt idx="24745">
                  <c:v>26.666667933265401</c:v>
                </c:pt>
                <c:pt idx="24746">
                  <c:v>33.333335692683868</c:v>
                </c:pt>
                <c:pt idx="24747">
                  <c:v>33.333335692683868</c:v>
                </c:pt>
                <c:pt idx="24748">
                  <c:v>26.666667933265401</c:v>
                </c:pt>
                <c:pt idx="24749">
                  <c:v>33.333335692683868</c:v>
                </c:pt>
                <c:pt idx="24750">
                  <c:v>26.666667933265401</c:v>
                </c:pt>
                <c:pt idx="24751">
                  <c:v>33.333335692683868</c:v>
                </c:pt>
                <c:pt idx="24752">
                  <c:v>33.333335692683868</c:v>
                </c:pt>
                <c:pt idx="24753">
                  <c:v>26.666667933265401</c:v>
                </c:pt>
                <c:pt idx="24754">
                  <c:v>33.333335692683868</c:v>
                </c:pt>
                <c:pt idx="24755">
                  <c:v>26.666667933265401</c:v>
                </c:pt>
                <c:pt idx="24756">
                  <c:v>33.333335692683868</c:v>
                </c:pt>
                <c:pt idx="24757">
                  <c:v>33.333335692683868</c:v>
                </c:pt>
                <c:pt idx="24758">
                  <c:v>26.666667933265401</c:v>
                </c:pt>
                <c:pt idx="24759">
                  <c:v>33.333335692683868</c:v>
                </c:pt>
                <c:pt idx="24760">
                  <c:v>26.666667933265401</c:v>
                </c:pt>
                <c:pt idx="24761">
                  <c:v>33.333335692683868</c:v>
                </c:pt>
                <c:pt idx="24762">
                  <c:v>26.666667933265401</c:v>
                </c:pt>
                <c:pt idx="24763">
                  <c:v>33.333335692683868</c:v>
                </c:pt>
                <c:pt idx="24764">
                  <c:v>26.666667933265401</c:v>
                </c:pt>
                <c:pt idx="24765">
                  <c:v>33.333335692683868</c:v>
                </c:pt>
                <c:pt idx="24766">
                  <c:v>26.666667933265401</c:v>
                </c:pt>
                <c:pt idx="24767">
                  <c:v>33.333335692683868</c:v>
                </c:pt>
                <c:pt idx="24768">
                  <c:v>26.666667933265401</c:v>
                </c:pt>
                <c:pt idx="24769">
                  <c:v>33.333335692683868</c:v>
                </c:pt>
                <c:pt idx="24770">
                  <c:v>26.666667933265401</c:v>
                </c:pt>
                <c:pt idx="24771">
                  <c:v>33.333335692683868</c:v>
                </c:pt>
                <c:pt idx="24772">
                  <c:v>26.666667933265401</c:v>
                </c:pt>
                <c:pt idx="24773">
                  <c:v>26.666667933265401</c:v>
                </c:pt>
                <c:pt idx="24774">
                  <c:v>33.333335692683868</c:v>
                </c:pt>
                <c:pt idx="24775">
                  <c:v>26.666667933265401</c:v>
                </c:pt>
                <c:pt idx="24776">
                  <c:v>26.666667933265401</c:v>
                </c:pt>
                <c:pt idx="24777">
                  <c:v>33.333335692683868</c:v>
                </c:pt>
                <c:pt idx="24778">
                  <c:v>26.666667933265401</c:v>
                </c:pt>
                <c:pt idx="24779">
                  <c:v>26.666667933265401</c:v>
                </c:pt>
                <c:pt idx="24780">
                  <c:v>33.333335692683868</c:v>
                </c:pt>
                <c:pt idx="24781">
                  <c:v>26.666667933265401</c:v>
                </c:pt>
                <c:pt idx="24782">
                  <c:v>26.666667933265401</c:v>
                </c:pt>
                <c:pt idx="24783">
                  <c:v>26.666667933265401</c:v>
                </c:pt>
                <c:pt idx="24784">
                  <c:v>33.333335692683868</c:v>
                </c:pt>
                <c:pt idx="24785">
                  <c:v>26.666667933265401</c:v>
                </c:pt>
                <c:pt idx="24786">
                  <c:v>26.666667933265401</c:v>
                </c:pt>
                <c:pt idx="24787">
                  <c:v>26.666667933265401</c:v>
                </c:pt>
                <c:pt idx="24788">
                  <c:v>26.666667933265401</c:v>
                </c:pt>
                <c:pt idx="24789">
                  <c:v>33.333335692683868</c:v>
                </c:pt>
                <c:pt idx="24790">
                  <c:v>26.666667933265401</c:v>
                </c:pt>
                <c:pt idx="24791">
                  <c:v>26.666667933265401</c:v>
                </c:pt>
                <c:pt idx="24792">
                  <c:v>26.666667933265401</c:v>
                </c:pt>
                <c:pt idx="24793">
                  <c:v>26.666667933265401</c:v>
                </c:pt>
                <c:pt idx="24794">
                  <c:v>26.666667933265401</c:v>
                </c:pt>
                <c:pt idx="24795">
                  <c:v>26.666667933265401</c:v>
                </c:pt>
                <c:pt idx="24796">
                  <c:v>26.666667933265401</c:v>
                </c:pt>
                <c:pt idx="24797">
                  <c:v>33.333335692683868</c:v>
                </c:pt>
                <c:pt idx="24798">
                  <c:v>26.666667933265401</c:v>
                </c:pt>
                <c:pt idx="24799">
                  <c:v>26.666667933265401</c:v>
                </c:pt>
                <c:pt idx="24800">
                  <c:v>26.666667933265401</c:v>
                </c:pt>
                <c:pt idx="24801">
                  <c:v>26.666667933265401</c:v>
                </c:pt>
                <c:pt idx="24802">
                  <c:v>26.666667933265401</c:v>
                </c:pt>
                <c:pt idx="24803">
                  <c:v>33.333335692683868</c:v>
                </c:pt>
                <c:pt idx="24804">
                  <c:v>26.666667933265401</c:v>
                </c:pt>
                <c:pt idx="24805">
                  <c:v>26.666667933265401</c:v>
                </c:pt>
                <c:pt idx="24806">
                  <c:v>26.666667933265401</c:v>
                </c:pt>
                <c:pt idx="24807">
                  <c:v>33.333335692683868</c:v>
                </c:pt>
                <c:pt idx="24808">
                  <c:v>26.666667933265401</c:v>
                </c:pt>
                <c:pt idx="24809">
                  <c:v>26.666667933265401</c:v>
                </c:pt>
                <c:pt idx="24810">
                  <c:v>33.333335692683868</c:v>
                </c:pt>
                <c:pt idx="24811">
                  <c:v>26.666667933265401</c:v>
                </c:pt>
                <c:pt idx="24812">
                  <c:v>26.666667933265401</c:v>
                </c:pt>
                <c:pt idx="24813">
                  <c:v>33.333335692683868</c:v>
                </c:pt>
                <c:pt idx="24814">
                  <c:v>26.666667933265401</c:v>
                </c:pt>
                <c:pt idx="24815">
                  <c:v>26.666667933265401</c:v>
                </c:pt>
                <c:pt idx="24816">
                  <c:v>26.666667933265401</c:v>
                </c:pt>
                <c:pt idx="24817">
                  <c:v>33.333335692683868</c:v>
                </c:pt>
                <c:pt idx="24818">
                  <c:v>26.666667933265401</c:v>
                </c:pt>
                <c:pt idx="24819">
                  <c:v>26.666667933265401</c:v>
                </c:pt>
                <c:pt idx="24820">
                  <c:v>26.666667933265401</c:v>
                </c:pt>
                <c:pt idx="24821">
                  <c:v>33.333335692683868</c:v>
                </c:pt>
                <c:pt idx="24822">
                  <c:v>26.666667933265401</c:v>
                </c:pt>
                <c:pt idx="24823">
                  <c:v>26.666667933265401</c:v>
                </c:pt>
                <c:pt idx="24824">
                  <c:v>26.666667933265401</c:v>
                </c:pt>
                <c:pt idx="24825">
                  <c:v>26.666667933265401</c:v>
                </c:pt>
                <c:pt idx="24826">
                  <c:v>33.333335692683868</c:v>
                </c:pt>
                <c:pt idx="24827">
                  <c:v>26.666667933265401</c:v>
                </c:pt>
                <c:pt idx="24828">
                  <c:v>26.666667933265401</c:v>
                </c:pt>
                <c:pt idx="24829">
                  <c:v>26.666667933265401</c:v>
                </c:pt>
                <c:pt idx="24830">
                  <c:v>26.666667933265401</c:v>
                </c:pt>
                <c:pt idx="24831">
                  <c:v>26.666667933265401</c:v>
                </c:pt>
                <c:pt idx="24832">
                  <c:v>26.666667933265401</c:v>
                </c:pt>
                <c:pt idx="24833">
                  <c:v>26.666667933265401</c:v>
                </c:pt>
                <c:pt idx="24834">
                  <c:v>26.666667933265401</c:v>
                </c:pt>
                <c:pt idx="24835">
                  <c:v>33.333335692683868</c:v>
                </c:pt>
                <c:pt idx="24836">
                  <c:v>26.666667933265401</c:v>
                </c:pt>
                <c:pt idx="24837">
                  <c:v>26.666667933265401</c:v>
                </c:pt>
                <c:pt idx="24838">
                  <c:v>26.666667933265401</c:v>
                </c:pt>
                <c:pt idx="24839">
                  <c:v>26.666667933265401</c:v>
                </c:pt>
                <c:pt idx="24840">
                  <c:v>26.666667933265401</c:v>
                </c:pt>
                <c:pt idx="24841">
                  <c:v>26.666667933265401</c:v>
                </c:pt>
                <c:pt idx="24842">
                  <c:v>26.666667933265401</c:v>
                </c:pt>
                <c:pt idx="24843">
                  <c:v>26.666667933265401</c:v>
                </c:pt>
                <c:pt idx="24844">
                  <c:v>26.666667933265401</c:v>
                </c:pt>
                <c:pt idx="24845">
                  <c:v>26.666667933265401</c:v>
                </c:pt>
                <c:pt idx="24846">
                  <c:v>26.666667933265401</c:v>
                </c:pt>
                <c:pt idx="24847">
                  <c:v>26.666667933265401</c:v>
                </c:pt>
                <c:pt idx="24848">
                  <c:v>26.666667933265401</c:v>
                </c:pt>
                <c:pt idx="24849">
                  <c:v>26.666667933265401</c:v>
                </c:pt>
                <c:pt idx="24850">
                  <c:v>20.000000173846864</c:v>
                </c:pt>
                <c:pt idx="24851">
                  <c:v>26.666667933265401</c:v>
                </c:pt>
                <c:pt idx="24852">
                  <c:v>26.666667933265401</c:v>
                </c:pt>
                <c:pt idx="24853">
                  <c:v>26.666667933265401</c:v>
                </c:pt>
                <c:pt idx="24854">
                  <c:v>26.666667933265401</c:v>
                </c:pt>
                <c:pt idx="24855">
                  <c:v>26.666667933265401</c:v>
                </c:pt>
                <c:pt idx="24856">
                  <c:v>26.666667933265401</c:v>
                </c:pt>
                <c:pt idx="24857">
                  <c:v>26.666667933265401</c:v>
                </c:pt>
                <c:pt idx="24858">
                  <c:v>20.000000173846864</c:v>
                </c:pt>
                <c:pt idx="24859">
                  <c:v>26.666667933265401</c:v>
                </c:pt>
                <c:pt idx="24860">
                  <c:v>26.666667933265401</c:v>
                </c:pt>
                <c:pt idx="24861">
                  <c:v>26.666667933265401</c:v>
                </c:pt>
                <c:pt idx="24862">
                  <c:v>26.666667933265401</c:v>
                </c:pt>
                <c:pt idx="24863">
                  <c:v>20.000000173846864</c:v>
                </c:pt>
                <c:pt idx="24864">
                  <c:v>26.666667933265401</c:v>
                </c:pt>
                <c:pt idx="24865">
                  <c:v>26.666667933265401</c:v>
                </c:pt>
                <c:pt idx="24866">
                  <c:v>26.666667933265401</c:v>
                </c:pt>
                <c:pt idx="24867">
                  <c:v>20.000000173846864</c:v>
                </c:pt>
                <c:pt idx="24868">
                  <c:v>26.666667933265401</c:v>
                </c:pt>
                <c:pt idx="24869">
                  <c:v>26.666667933265401</c:v>
                </c:pt>
                <c:pt idx="24870">
                  <c:v>20.000000173846864</c:v>
                </c:pt>
                <c:pt idx="24871">
                  <c:v>26.666667933265401</c:v>
                </c:pt>
                <c:pt idx="24872">
                  <c:v>26.666667933265401</c:v>
                </c:pt>
                <c:pt idx="24873">
                  <c:v>20.000000173846864</c:v>
                </c:pt>
                <c:pt idx="24874">
                  <c:v>26.666667933265401</c:v>
                </c:pt>
                <c:pt idx="24875">
                  <c:v>20.000000173846864</c:v>
                </c:pt>
                <c:pt idx="24876">
                  <c:v>26.666667933265401</c:v>
                </c:pt>
                <c:pt idx="24877">
                  <c:v>26.666667933265401</c:v>
                </c:pt>
                <c:pt idx="24878">
                  <c:v>20.000000173846864</c:v>
                </c:pt>
                <c:pt idx="24879">
                  <c:v>26.666667933265401</c:v>
                </c:pt>
                <c:pt idx="24880">
                  <c:v>20.000000173846864</c:v>
                </c:pt>
                <c:pt idx="24881">
                  <c:v>26.666667933265401</c:v>
                </c:pt>
                <c:pt idx="24882">
                  <c:v>26.666667933265401</c:v>
                </c:pt>
                <c:pt idx="24883">
                  <c:v>20.000000173846864</c:v>
                </c:pt>
                <c:pt idx="24884">
                  <c:v>26.666667933265401</c:v>
                </c:pt>
                <c:pt idx="24885">
                  <c:v>20.000000173846864</c:v>
                </c:pt>
                <c:pt idx="24886">
                  <c:v>26.666667933265401</c:v>
                </c:pt>
                <c:pt idx="24887">
                  <c:v>26.666667933265401</c:v>
                </c:pt>
                <c:pt idx="24888">
                  <c:v>20.000000173846864</c:v>
                </c:pt>
                <c:pt idx="24889">
                  <c:v>26.666667933265401</c:v>
                </c:pt>
                <c:pt idx="24890">
                  <c:v>20.000000173846864</c:v>
                </c:pt>
                <c:pt idx="24891">
                  <c:v>26.666667933265401</c:v>
                </c:pt>
                <c:pt idx="24892">
                  <c:v>20.000000173846864</c:v>
                </c:pt>
                <c:pt idx="24893">
                  <c:v>26.666667933265401</c:v>
                </c:pt>
                <c:pt idx="24894">
                  <c:v>20.000000173846864</c:v>
                </c:pt>
                <c:pt idx="24895">
                  <c:v>26.666667933265401</c:v>
                </c:pt>
                <c:pt idx="24896">
                  <c:v>26.666667933265401</c:v>
                </c:pt>
                <c:pt idx="24897">
                  <c:v>20.000000173846864</c:v>
                </c:pt>
                <c:pt idx="24898">
                  <c:v>26.666667933265401</c:v>
                </c:pt>
                <c:pt idx="24899">
                  <c:v>20.000000173846864</c:v>
                </c:pt>
                <c:pt idx="24900">
                  <c:v>26.666667933265401</c:v>
                </c:pt>
                <c:pt idx="24901">
                  <c:v>26.666667933265401</c:v>
                </c:pt>
                <c:pt idx="24902">
                  <c:v>20.000000173846864</c:v>
                </c:pt>
                <c:pt idx="24903">
                  <c:v>26.666667933265401</c:v>
                </c:pt>
                <c:pt idx="24904">
                  <c:v>26.666667933265401</c:v>
                </c:pt>
                <c:pt idx="24905">
                  <c:v>20.000000173846864</c:v>
                </c:pt>
                <c:pt idx="24906">
                  <c:v>26.666667933265401</c:v>
                </c:pt>
                <c:pt idx="24907">
                  <c:v>26.666667933265401</c:v>
                </c:pt>
                <c:pt idx="24908">
                  <c:v>20.000000173846864</c:v>
                </c:pt>
                <c:pt idx="24909">
                  <c:v>26.666667933265401</c:v>
                </c:pt>
                <c:pt idx="24910">
                  <c:v>26.666667933265401</c:v>
                </c:pt>
                <c:pt idx="24911">
                  <c:v>26.666667933265401</c:v>
                </c:pt>
                <c:pt idx="24912">
                  <c:v>20.000000173846864</c:v>
                </c:pt>
                <c:pt idx="24913">
                  <c:v>26.666667933265401</c:v>
                </c:pt>
                <c:pt idx="24914">
                  <c:v>26.666667933265401</c:v>
                </c:pt>
                <c:pt idx="24915">
                  <c:v>20.000000173846864</c:v>
                </c:pt>
                <c:pt idx="24916">
                  <c:v>26.666667933265401</c:v>
                </c:pt>
                <c:pt idx="24917">
                  <c:v>26.666667933265401</c:v>
                </c:pt>
                <c:pt idx="24918">
                  <c:v>20.000000173846864</c:v>
                </c:pt>
                <c:pt idx="24919">
                  <c:v>26.666667933265401</c:v>
                </c:pt>
                <c:pt idx="24920">
                  <c:v>20.000000173846864</c:v>
                </c:pt>
                <c:pt idx="24921">
                  <c:v>26.666667933265401</c:v>
                </c:pt>
                <c:pt idx="24922">
                  <c:v>26.666667933265401</c:v>
                </c:pt>
                <c:pt idx="24923">
                  <c:v>20.000000173846864</c:v>
                </c:pt>
                <c:pt idx="24924">
                  <c:v>26.666667933265401</c:v>
                </c:pt>
                <c:pt idx="24925">
                  <c:v>20.000000173846864</c:v>
                </c:pt>
                <c:pt idx="24926">
                  <c:v>26.666667933265401</c:v>
                </c:pt>
                <c:pt idx="24927">
                  <c:v>26.666667933265401</c:v>
                </c:pt>
                <c:pt idx="24928">
                  <c:v>20.000000173846864</c:v>
                </c:pt>
                <c:pt idx="24929">
                  <c:v>26.666667933265401</c:v>
                </c:pt>
                <c:pt idx="24930">
                  <c:v>20.000000173846864</c:v>
                </c:pt>
                <c:pt idx="24931">
                  <c:v>26.666667933265401</c:v>
                </c:pt>
                <c:pt idx="24932">
                  <c:v>20.000000173846864</c:v>
                </c:pt>
                <c:pt idx="24933">
                  <c:v>26.666667933265401</c:v>
                </c:pt>
                <c:pt idx="24934">
                  <c:v>26.666667933265401</c:v>
                </c:pt>
                <c:pt idx="24935">
                  <c:v>20.000000173846864</c:v>
                </c:pt>
                <c:pt idx="24936">
                  <c:v>26.666667933265401</c:v>
                </c:pt>
                <c:pt idx="24937">
                  <c:v>20.000000173846864</c:v>
                </c:pt>
                <c:pt idx="24938">
                  <c:v>26.666667933265401</c:v>
                </c:pt>
                <c:pt idx="24939">
                  <c:v>20.000000173846864</c:v>
                </c:pt>
                <c:pt idx="24940">
                  <c:v>26.666667933265401</c:v>
                </c:pt>
                <c:pt idx="24941">
                  <c:v>26.666667933265401</c:v>
                </c:pt>
                <c:pt idx="24942">
                  <c:v>20.000000173846864</c:v>
                </c:pt>
                <c:pt idx="24943">
                  <c:v>26.666667933265401</c:v>
                </c:pt>
                <c:pt idx="24944">
                  <c:v>20.000000173846864</c:v>
                </c:pt>
                <c:pt idx="24945">
                  <c:v>26.666667933265401</c:v>
                </c:pt>
                <c:pt idx="24946">
                  <c:v>20.000000173846864</c:v>
                </c:pt>
                <c:pt idx="24947">
                  <c:v>26.666667933265401</c:v>
                </c:pt>
                <c:pt idx="24948">
                  <c:v>26.666667933265401</c:v>
                </c:pt>
                <c:pt idx="24949">
                  <c:v>20.000000173846864</c:v>
                </c:pt>
                <c:pt idx="24950">
                  <c:v>26.666667933265401</c:v>
                </c:pt>
                <c:pt idx="24951">
                  <c:v>20.000000173846864</c:v>
                </c:pt>
                <c:pt idx="24952">
                  <c:v>26.666667933265401</c:v>
                </c:pt>
                <c:pt idx="24953">
                  <c:v>20.000000173846864</c:v>
                </c:pt>
                <c:pt idx="24954">
                  <c:v>26.666667933265401</c:v>
                </c:pt>
                <c:pt idx="24955">
                  <c:v>20.000000173846864</c:v>
                </c:pt>
                <c:pt idx="24956">
                  <c:v>20.000000173846864</c:v>
                </c:pt>
                <c:pt idx="24957">
                  <c:v>26.666667933265401</c:v>
                </c:pt>
                <c:pt idx="24958">
                  <c:v>20.000000173846864</c:v>
                </c:pt>
                <c:pt idx="24959">
                  <c:v>26.666667933265401</c:v>
                </c:pt>
                <c:pt idx="24960">
                  <c:v>20.000000173846864</c:v>
                </c:pt>
                <c:pt idx="24961">
                  <c:v>20.000000173846864</c:v>
                </c:pt>
                <c:pt idx="24962">
                  <c:v>26.666667933265401</c:v>
                </c:pt>
                <c:pt idx="24963">
                  <c:v>20.000000173846864</c:v>
                </c:pt>
                <c:pt idx="24964">
                  <c:v>26.666667933265401</c:v>
                </c:pt>
                <c:pt idx="24965">
                  <c:v>20.000000173846864</c:v>
                </c:pt>
                <c:pt idx="24966">
                  <c:v>20.000000173846864</c:v>
                </c:pt>
                <c:pt idx="24967">
                  <c:v>26.666667933265401</c:v>
                </c:pt>
                <c:pt idx="24968">
                  <c:v>20.000000173846864</c:v>
                </c:pt>
                <c:pt idx="24969">
                  <c:v>20.000000173846864</c:v>
                </c:pt>
                <c:pt idx="24970">
                  <c:v>26.666667933265401</c:v>
                </c:pt>
                <c:pt idx="24971">
                  <c:v>20.000000173846864</c:v>
                </c:pt>
                <c:pt idx="24972">
                  <c:v>20.000000173846864</c:v>
                </c:pt>
                <c:pt idx="24973">
                  <c:v>26.666667933265401</c:v>
                </c:pt>
                <c:pt idx="24974">
                  <c:v>20.000000173846864</c:v>
                </c:pt>
                <c:pt idx="24975">
                  <c:v>20.000000173846864</c:v>
                </c:pt>
                <c:pt idx="24976">
                  <c:v>20.000000173846864</c:v>
                </c:pt>
                <c:pt idx="24977">
                  <c:v>26.666667933265401</c:v>
                </c:pt>
                <c:pt idx="24978">
                  <c:v>20.000000173846864</c:v>
                </c:pt>
                <c:pt idx="24979">
                  <c:v>20.000000173846864</c:v>
                </c:pt>
                <c:pt idx="24980">
                  <c:v>26.666667933265401</c:v>
                </c:pt>
                <c:pt idx="24981">
                  <c:v>20.000000173846864</c:v>
                </c:pt>
                <c:pt idx="24982">
                  <c:v>20.000000173846864</c:v>
                </c:pt>
                <c:pt idx="24983">
                  <c:v>20.000000173846864</c:v>
                </c:pt>
                <c:pt idx="24984">
                  <c:v>26.666667933265401</c:v>
                </c:pt>
                <c:pt idx="24985">
                  <c:v>20.000000173846864</c:v>
                </c:pt>
                <c:pt idx="24986">
                  <c:v>20.000000173846864</c:v>
                </c:pt>
                <c:pt idx="24987">
                  <c:v>20.000000173846864</c:v>
                </c:pt>
                <c:pt idx="24988">
                  <c:v>26.666667933265401</c:v>
                </c:pt>
                <c:pt idx="24989">
                  <c:v>20.000000173846864</c:v>
                </c:pt>
                <c:pt idx="24990">
                  <c:v>26.666667933265401</c:v>
                </c:pt>
                <c:pt idx="24991">
                  <c:v>20.000000173846864</c:v>
                </c:pt>
                <c:pt idx="24992">
                  <c:v>20.000000173846864</c:v>
                </c:pt>
                <c:pt idx="24993">
                  <c:v>26.666667933265401</c:v>
                </c:pt>
                <c:pt idx="24994">
                  <c:v>20.000000173846864</c:v>
                </c:pt>
                <c:pt idx="24995">
                  <c:v>26.666667933265401</c:v>
                </c:pt>
                <c:pt idx="24996">
                  <c:v>20.000000173846864</c:v>
                </c:pt>
                <c:pt idx="24997">
                  <c:v>26.666667933265401</c:v>
                </c:pt>
                <c:pt idx="24998">
                  <c:v>20.000000173846864</c:v>
                </c:pt>
                <c:pt idx="24999">
                  <c:v>26.666667933265401</c:v>
                </c:pt>
                <c:pt idx="25000">
                  <c:v>26.666667933265401</c:v>
                </c:pt>
                <c:pt idx="25001">
                  <c:v>20.000000173846864</c:v>
                </c:pt>
                <c:pt idx="25002">
                  <c:v>26.666667933265401</c:v>
                </c:pt>
                <c:pt idx="25003">
                  <c:v>20.000000173846864</c:v>
                </c:pt>
                <c:pt idx="25004">
                  <c:v>26.666667933265401</c:v>
                </c:pt>
                <c:pt idx="25005">
                  <c:v>26.666667933265401</c:v>
                </c:pt>
                <c:pt idx="25006">
                  <c:v>20.000000173846864</c:v>
                </c:pt>
                <c:pt idx="25007">
                  <c:v>26.666667933265401</c:v>
                </c:pt>
                <c:pt idx="25008">
                  <c:v>26.666667933265401</c:v>
                </c:pt>
                <c:pt idx="25009">
                  <c:v>20.000000173846864</c:v>
                </c:pt>
                <c:pt idx="25010">
                  <c:v>26.666667933265401</c:v>
                </c:pt>
                <c:pt idx="25011">
                  <c:v>26.666667933265401</c:v>
                </c:pt>
                <c:pt idx="25012">
                  <c:v>20.000000173846864</c:v>
                </c:pt>
                <c:pt idx="25013">
                  <c:v>26.666667933265401</c:v>
                </c:pt>
                <c:pt idx="25014">
                  <c:v>26.666667933265401</c:v>
                </c:pt>
                <c:pt idx="25015">
                  <c:v>20.000000173846864</c:v>
                </c:pt>
                <c:pt idx="25016">
                  <c:v>26.666667933265401</c:v>
                </c:pt>
                <c:pt idx="25017">
                  <c:v>26.666667933265401</c:v>
                </c:pt>
                <c:pt idx="25018">
                  <c:v>26.666667933265401</c:v>
                </c:pt>
                <c:pt idx="25019">
                  <c:v>20.000000173846864</c:v>
                </c:pt>
                <c:pt idx="25020">
                  <c:v>26.666667933265401</c:v>
                </c:pt>
                <c:pt idx="25021">
                  <c:v>26.666667933265401</c:v>
                </c:pt>
                <c:pt idx="25022">
                  <c:v>26.666667933265401</c:v>
                </c:pt>
                <c:pt idx="25023">
                  <c:v>20.000000173846864</c:v>
                </c:pt>
                <c:pt idx="25024">
                  <c:v>26.666667933265401</c:v>
                </c:pt>
                <c:pt idx="25025">
                  <c:v>26.666667933265401</c:v>
                </c:pt>
                <c:pt idx="25026">
                  <c:v>26.666667933265401</c:v>
                </c:pt>
                <c:pt idx="25027">
                  <c:v>26.666667933265401</c:v>
                </c:pt>
                <c:pt idx="25028">
                  <c:v>26.666667933265401</c:v>
                </c:pt>
                <c:pt idx="25029">
                  <c:v>20.000000173846864</c:v>
                </c:pt>
                <c:pt idx="25030">
                  <c:v>26.666667933265401</c:v>
                </c:pt>
                <c:pt idx="25031">
                  <c:v>26.666667933265401</c:v>
                </c:pt>
                <c:pt idx="25032">
                  <c:v>26.666667933265401</c:v>
                </c:pt>
                <c:pt idx="25033">
                  <c:v>26.666667933265401</c:v>
                </c:pt>
                <c:pt idx="25034">
                  <c:v>26.666667933265401</c:v>
                </c:pt>
                <c:pt idx="25035">
                  <c:v>20.000000173846864</c:v>
                </c:pt>
                <c:pt idx="25036">
                  <c:v>26.666667933265401</c:v>
                </c:pt>
                <c:pt idx="25037">
                  <c:v>26.666667933265401</c:v>
                </c:pt>
                <c:pt idx="25038">
                  <c:v>26.666667933265401</c:v>
                </c:pt>
                <c:pt idx="25039">
                  <c:v>26.666667933265401</c:v>
                </c:pt>
                <c:pt idx="25040">
                  <c:v>26.666667933265401</c:v>
                </c:pt>
                <c:pt idx="25041">
                  <c:v>20.000000173846864</c:v>
                </c:pt>
                <c:pt idx="25042">
                  <c:v>26.666667933265401</c:v>
                </c:pt>
                <c:pt idx="25043">
                  <c:v>26.666667933265401</c:v>
                </c:pt>
                <c:pt idx="25044">
                  <c:v>26.666667933265401</c:v>
                </c:pt>
                <c:pt idx="25045">
                  <c:v>26.666667933265401</c:v>
                </c:pt>
                <c:pt idx="25046">
                  <c:v>26.666667933265401</c:v>
                </c:pt>
                <c:pt idx="25047">
                  <c:v>26.666667933265401</c:v>
                </c:pt>
                <c:pt idx="25048">
                  <c:v>26.666667933265401</c:v>
                </c:pt>
                <c:pt idx="25049">
                  <c:v>26.666667933265401</c:v>
                </c:pt>
                <c:pt idx="25050">
                  <c:v>20.000000173846864</c:v>
                </c:pt>
                <c:pt idx="25051">
                  <c:v>26.666667933265401</c:v>
                </c:pt>
                <c:pt idx="25052">
                  <c:v>26.666667933265401</c:v>
                </c:pt>
                <c:pt idx="25053">
                  <c:v>26.666667933265401</c:v>
                </c:pt>
                <c:pt idx="25054">
                  <c:v>26.666667933265401</c:v>
                </c:pt>
                <c:pt idx="25055">
                  <c:v>26.666667933265401</c:v>
                </c:pt>
                <c:pt idx="25056">
                  <c:v>20.000000173846864</c:v>
                </c:pt>
                <c:pt idx="25057">
                  <c:v>26.666667933265401</c:v>
                </c:pt>
                <c:pt idx="25058">
                  <c:v>26.666667933265401</c:v>
                </c:pt>
                <c:pt idx="25059">
                  <c:v>26.666667933265401</c:v>
                </c:pt>
                <c:pt idx="25060">
                  <c:v>26.666667933265401</c:v>
                </c:pt>
                <c:pt idx="25061">
                  <c:v>20.000000173846864</c:v>
                </c:pt>
                <c:pt idx="25062">
                  <c:v>26.666667933265401</c:v>
                </c:pt>
                <c:pt idx="25063">
                  <c:v>26.666667933265401</c:v>
                </c:pt>
                <c:pt idx="25064">
                  <c:v>26.666667933265401</c:v>
                </c:pt>
                <c:pt idx="25065">
                  <c:v>20.000000173846864</c:v>
                </c:pt>
                <c:pt idx="25066">
                  <c:v>26.666667933265401</c:v>
                </c:pt>
                <c:pt idx="25067">
                  <c:v>26.666667933265401</c:v>
                </c:pt>
                <c:pt idx="25068">
                  <c:v>20.000000173846864</c:v>
                </c:pt>
                <c:pt idx="25069">
                  <c:v>26.666667933265401</c:v>
                </c:pt>
                <c:pt idx="25070">
                  <c:v>26.666667933265401</c:v>
                </c:pt>
                <c:pt idx="25071">
                  <c:v>20.000000173846864</c:v>
                </c:pt>
                <c:pt idx="25072">
                  <c:v>26.666667933265401</c:v>
                </c:pt>
                <c:pt idx="25073">
                  <c:v>26.666667933265401</c:v>
                </c:pt>
                <c:pt idx="25074">
                  <c:v>20.000000173846864</c:v>
                </c:pt>
                <c:pt idx="25075">
                  <c:v>26.666667933265401</c:v>
                </c:pt>
                <c:pt idx="25076">
                  <c:v>20.000000173846864</c:v>
                </c:pt>
                <c:pt idx="25077">
                  <c:v>26.666667933265401</c:v>
                </c:pt>
                <c:pt idx="25078">
                  <c:v>26.666667933265401</c:v>
                </c:pt>
                <c:pt idx="25079">
                  <c:v>20.000000173846864</c:v>
                </c:pt>
                <c:pt idx="25080">
                  <c:v>26.666667933265401</c:v>
                </c:pt>
                <c:pt idx="25081">
                  <c:v>20.000000173846864</c:v>
                </c:pt>
                <c:pt idx="25082">
                  <c:v>26.666667933265401</c:v>
                </c:pt>
                <c:pt idx="25083">
                  <c:v>20.000000173846864</c:v>
                </c:pt>
                <c:pt idx="25084">
                  <c:v>26.666667933265401</c:v>
                </c:pt>
                <c:pt idx="25085">
                  <c:v>20.000000173846864</c:v>
                </c:pt>
                <c:pt idx="25086">
                  <c:v>26.666667933265401</c:v>
                </c:pt>
                <c:pt idx="25087">
                  <c:v>20.000000173846864</c:v>
                </c:pt>
                <c:pt idx="25088">
                  <c:v>26.666667933265401</c:v>
                </c:pt>
                <c:pt idx="25089">
                  <c:v>20.000000173846864</c:v>
                </c:pt>
                <c:pt idx="25090">
                  <c:v>20.000000173846864</c:v>
                </c:pt>
                <c:pt idx="25091">
                  <c:v>26.666667933265401</c:v>
                </c:pt>
                <c:pt idx="25092">
                  <c:v>20.000000173846864</c:v>
                </c:pt>
                <c:pt idx="25093">
                  <c:v>20.000000173846864</c:v>
                </c:pt>
                <c:pt idx="25094">
                  <c:v>26.666667933265401</c:v>
                </c:pt>
                <c:pt idx="25095">
                  <c:v>20.000000173846864</c:v>
                </c:pt>
                <c:pt idx="25096">
                  <c:v>20.000000173846864</c:v>
                </c:pt>
                <c:pt idx="25097">
                  <c:v>20.000000173846864</c:v>
                </c:pt>
                <c:pt idx="25098">
                  <c:v>26.666667933265401</c:v>
                </c:pt>
                <c:pt idx="25099">
                  <c:v>20.000000173846864</c:v>
                </c:pt>
                <c:pt idx="25100">
                  <c:v>20.000000173846864</c:v>
                </c:pt>
                <c:pt idx="25101">
                  <c:v>20.000000173846864</c:v>
                </c:pt>
                <c:pt idx="25102">
                  <c:v>20.000000173846864</c:v>
                </c:pt>
                <c:pt idx="25103">
                  <c:v>20.000000173846864</c:v>
                </c:pt>
                <c:pt idx="25104">
                  <c:v>20.000000173846864</c:v>
                </c:pt>
                <c:pt idx="25105">
                  <c:v>20.000000173846864</c:v>
                </c:pt>
                <c:pt idx="25106">
                  <c:v>20.000000173846864</c:v>
                </c:pt>
                <c:pt idx="25107">
                  <c:v>20.000000173846864</c:v>
                </c:pt>
                <c:pt idx="25108">
                  <c:v>20.000000173846864</c:v>
                </c:pt>
                <c:pt idx="25109">
                  <c:v>20.000000173846864</c:v>
                </c:pt>
                <c:pt idx="25110">
                  <c:v>20.000000173846864</c:v>
                </c:pt>
                <c:pt idx="25111">
                  <c:v>20.000000173846864</c:v>
                </c:pt>
                <c:pt idx="25112">
                  <c:v>20.000000173846864</c:v>
                </c:pt>
                <c:pt idx="25113">
                  <c:v>20.000000173846864</c:v>
                </c:pt>
                <c:pt idx="25114">
                  <c:v>20.000000173846864</c:v>
                </c:pt>
                <c:pt idx="25115">
                  <c:v>20.000000173846864</c:v>
                </c:pt>
                <c:pt idx="25116">
                  <c:v>20.000000173846864</c:v>
                </c:pt>
                <c:pt idx="25117">
                  <c:v>20.000000173846864</c:v>
                </c:pt>
                <c:pt idx="25118">
                  <c:v>20.000000173846864</c:v>
                </c:pt>
                <c:pt idx="25119">
                  <c:v>20.000000173846864</c:v>
                </c:pt>
                <c:pt idx="25120">
                  <c:v>20.000000173846864</c:v>
                </c:pt>
                <c:pt idx="25121">
                  <c:v>20.000000173846864</c:v>
                </c:pt>
                <c:pt idx="25122">
                  <c:v>20.000000173846864</c:v>
                </c:pt>
                <c:pt idx="25123">
                  <c:v>20.000000173846864</c:v>
                </c:pt>
                <c:pt idx="25124">
                  <c:v>20.000000173846864</c:v>
                </c:pt>
                <c:pt idx="25125">
                  <c:v>20.000000173846864</c:v>
                </c:pt>
                <c:pt idx="25126">
                  <c:v>20.000000173846864</c:v>
                </c:pt>
                <c:pt idx="25127">
                  <c:v>20.000000173846864</c:v>
                </c:pt>
                <c:pt idx="25128">
                  <c:v>20.000000173846864</c:v>
                </c:pt>
                <c:pt idx="25129">
                  <c:v>20.000000173846864</c:v>
                </c:pt>
                <c:pt idx="25130">
                  <c:v>20.000000173846864</c:v>
                </c:pt>
                <c:pt idx="25131">
                  <c:v>20.000000173846864</c:v>
                </c:pt>
                <c:pt idx="25132">
                  <c:v>20.000000173846864</c:v>
                </c:pt>
                <c:pt idx="25133">
                  <c:v>20.000000173846864</c:v>
                </c:pt>
                <c:pt idx="25134">
                  <c:v>13.333333966632667</c:v>
                </c:pt>
                <c:pt idx="25135">
                  <c:v>20.000000173846864</c:v>
                </c:pt>
                <c:pt idx="25136">
                  <c:v>20.000000173846864</c:v>
                </c:pt>
                <c:pt idx="25137">
                  <c:v>20.000000173846864</c:v>
                </c:pt>
                <c:pt idx="25138">
                  <c:v>20.000000173846864</c:v>
                </c:pt>
                <c:pt idx="25139">
                  <c:v>20.000000173846864</c:v>
                </c:pt>
                <c:pt idx="25140">
                  <c:v>20.000000173846864</c:v>
                </c:pt>
                <c:pt idx="25141">
                  <c:v>20.000000173846864</c:v>
                </c:pt>
                <c:pt idx="25142">
                  <c:v>20.000000173846864</c:v>
                </c:pt>
                <c:pt idx="25143">
                  <c:v>13.333333966632667</c:v>
                </c:pt>
                <c:pt idx="25144">
                  <c:v>20.000000173846864</c:v>
                </c:pt>
                <c:pt idx="25145">
                  <c:v>20.000000173846864</c:v>
                </c:pt>
                <c:pt idx="25146">
                  <c:v>20.000000173846864</c:v>
                </c:pt>
                <c:pt idx="25147">
                  <c:v>20.000000173846864</c:v>
                </c:pt>
                <c:pt idx="25148">
                  <c:v>20.000000173846864</c:v>
                </c:pt>
                <c:pt idx="25149">
                  <c:v>13.333333966632667</c:v>
                </c:pt>
                <c:pt idx="25150">
                  <c:v>20.000000173846864</c:v>
                </c:pt>
                <c:pt idx="25151">
                  <c:v>20.000000173846864</c:v>
                </c:pt>
                <c:pt idx="25152">
                  <c:v>20.000000173846864</c:v>
                </c:pt>
                <c:pt idx="25153">
                  <c:v>20.000000173846864</c:v>
                </c:pt>
                <c:pt idx="25154">
                  <c:v>13.333333966632667</c:v>
                </c:pt>
                <c:pt idx="25155">
                  <c:v>20.000000173846864</c:v>
                </c:pt>
                <c:pt idx="25156">
                  <c:v>20.000000173846864</c:v>
                </c:pt>
                <c:pt idx="25157">
                  <c:v>13.333333966632667</c:v>
                </c:pt>
                <c:pt idx="25158">
                  <c:v>20.000000173846864</c:v>
                </c:pt>
                <c:pt idx="25159">
                  <c:v>20.000000173846864</c:v>
                </c:pt>
                <c:pt idx="25160">
                  <c:v>13.333333966632667</c:v>
                </c:pt>
                <c:pt idx="25161">
                  <c:v>20.000000173846864</c:v>
                </c:pt>
                <c:pt idx="25162">
                  <c:v>13.333333966632667</c:v>
                </c:pt>
                <c:pt idx="25163">
                  <c:v>20.000000173846864</c:v>
                </c:pt>
                <c:pt idx="25164">
                  <c:v>13.333333966632667</c:v>
                </c:pt>
                <c:pt idx="25165">
                  <c:v>20.000000173846864</c:v>
                </c:pt>
                <c:pt idx="25166">
                  <c:v>13.333333966632667</c:v>
                </c:pt>
                <c:pt idx="25167">
                  <c:v>20.000000173846864</c:v>
                </c:pt>
                <c:pt idx="25168">
                  <c:v>13.333333966632667</c:v>
                </c:pt>
                <c:pt idx="25169">
                  <c:v>20.000000173846864</c:v>
                </c:pt>
                <c:pt idx="25170">
                  <c:v>13.333333966632667</c:v>
                </c:pt>
                <c:pt idx="25171">
                  <c:v>13.333333966632667</c:v>
                </c:pt>
                <c:pt idx="25172">
                  <c:v>20.000000173846864</c:v>
                </c:pt>
                <c:pt idx="25173">
                  <c:v>13.333333966632667</c:v>
                </c:pt>
                <c:pt idx="25174">
                  <c:v>13.333333966632667</c:v>
                </c:pt>
                <c:pt idx="25175">
                  <c:v>20.000000173846864</c:v>
                </c:pt>
                <c:pt idx="25176">
                  <c:v>13.333333966632667</c:v>
                </c:pt>
                <c:pt idx="25177">
                  <c:v>13.333333966632667</c:v>
                </c:pt>
                <c:pt idx="25178">
                  <c:v>20.000000173846864</c:v>
                </c:pt>
                <c:pt idx="25179">
                  <c:v>13.333333966632667</c:v>
                </c:pt>
                <c:pt idx="25180">
                  <c:v>13.333333966632667</c:v>
                </c:pt>
                <c:pt idx="25181">
                  <c:v>13.333333966632667</c:v>
                </c:pt>
                <c:pt idx="25182">
                  <c:v>20.000000173846864</c:v>
                </c:pt>
                <c:pt idx="25183">
                  <c:v>13.333333966632667</c:v>
                </c:pt>
                <c:pt idx="25184">
                  <c:v>13.333333966632667</c:v>
                </c:pt>
                <c:pt idx="25185">
                  <c:v>13.333333966632667</c:v>
                </c:pt>
                <c:pt idx="25186">
                  <c:v>20.000000173846864</c:v>
                </c:pt>
                <c:pt idx="25187">
                  <c:v>13.333333966632667</c:v>
                </c:pt>
                <c:pt idx="25188">
                  <c:v>13.333333966632667</c:v>
                </c:pt>
                <c:pt idx="25189">
                  <c:v>20.000000173846864</c:v>
                </c:pt>
                <c:pt idx="25190">
                  <c:v>13.333333966632667</c:v>
                </c:pt>
                <c:pt idx="25191">
                  <c:v>13.333333966632667</c:v>
                </c:pt>
                <c:pt idx="25192">
                  <c:v>20.000000173846864</c:v>
                </c:pt>
                <c:pt idx="25193">
                  <c:v>13.333333966632667</c:v>
                </c:pt>
                <c:pt idx="25194">
                  <c:v>13.333333966632667</c:v>
                </c:pt>
                <c:pt idx="25195">
                  <c:v>20.000000173846864</c:v>
                </c:pt>
                <c:pt idx="25196">
                  <c:v>13.333333966632667</c:v>
                </c:pt>
                <c:pt idx="25197">
                  <c:v>13.333333966632667</c:v>
                </c:pt>
                <c:pt idx="25198">
                  <c:v>13.333333966632667</c:v>
                </c:pt>
                <c:pt idx="25199">
                  <c:v>20.000000173846864</c:v>
                </c:pt>
                <c:pt idx="25200">
                  <c:v>13.333333966632667</c:v>
                </c:pt>
                <c:pt idx="25201">
                  <c:v>13.333333966632667</c:v>
                </c:pt>
                <c:pt idx="25202">
                  <c:v>20.000000173846864</c:v>
                </c:pt>
                <c:pt idx="25203">
                  <c:v>13.333333966632667</c:v>
                </c:pt>
                <c:pt idx="25204">
                  <c:v>13.333333966632667</c:v>
                </c:pt>
                <c:pt idx="25205">
                  <c:v>20.000000173846864</c:v>
                </c:pt>
                <c:pt idx="25206">
                  <c:v>13.333333966632667</c:v>
                </c:pt>
                <c:pt idx="25207">
                  <c:v>13.333333966632667</c:v>
                </c:pt>
                <c:pt idx="25208">
                  <c:v>20.000000173846864</c:v>
                </c:pt>
                <c:pt idx="25209">
                  <c:v>13.333333966632667</c:v>
                </c:pt>
                <c:pt idx="25210">
                  <c:v>13.333333966632667</c:v>
                </c:pt>
                <c:pt idx="25211">
                  <c:v>20.000000173846864</c:v>
                </c:pt>
                <c:pt idx="25212">
                  <c:v>13.333333966632667</c:v>
                </c:pt>
                <c:pt idx="25213">
                  <c:v>13.333333966632667</c:v>
                </c:pt>
                <c:pt idx="25214">
                  <c:v>20.000000173846864</c:v>
                </c:pt>
                <c:pt idx="25215">
                  <c:v>13.333333966632667</c:v>
                </c:pt>
                <c:pt idx="25216">
                  <c:v>13.333333966632667</c:v>
                </c:pt>
                <c:pt idx="25217">
                  <c:v>20.000000173846864</c:v>
                </c:pt>
                <c:pt idx="25218">
                  <c:v>13.333333966632667</c:v>
                </c:pt>
                <c:pt idx="25219">
                  <c:v>20.000000173846864</c:v>
                </c:pt>
                <c:pt idx="25220">
                  <c:v>13.333333966632667</c:v>
                </c:pt>
                <c:pt idx="25221">
                  <c:v>20.000000173846864</c:v>
                </c:pt>
                <c:pt idx="25222">
                  <c:v>13.333333966632667</c:v>
                </c:pt>
                <c:pt idx="25223">
                  <c:v>20.000000173846864</c:v>
                </c:pt>
                <c:pt idx="25224">
                  <c:v>13.333333966632667</c:v>
                </c:pt>
                <c:pt idx="25225">
                  <c:v>20.000000173846864</c:v>
                </c:pt>
                <c:pt idx="25226">
                  <c:v>20.000000173846864</c:v>
                </c:pt>
                <c:pt idx="25227">
                  <c:v>13.333333966632667</c:v>
                </c:pt>
                <c:pt idx="25228">
                  <c:v>20.000000173846864</c:v>
                </c:pt>
                <c:pt idx="25229">
                  <c:v>13.333333966632667</c:v>
                </c:pt>
                <c:pt idx="25230">
                  <c:v>20.000000173846864</c:v>
                </c:pt>
                <c:pt idx="25231">
                  <c:v>20.000000173846864</c:v>
                </c:pt>
                <c:pt idx="25232">
                  <c:v>13.333333966632667</c:v>
                </c:pt>
                <c:pt idx="25233">
                  <c:v>20.000000173846864</c:v>
                </c:pt>
                <c:pt idx="25234">
                  <c:v>20.000000173846864</c:v>
                </c:pt>
                <c:pt idx="25235">
                  <c:v>13.333333966632667</c:v>
                </c:pt>
                <c:pt idx="25236">
                  <c:v>20.000000173846864</c:v>
                </c:pt>
                <c:pt idx="25237">
                  <c:v>20.000000173846864</c:v>
                </c:pt>
                <c:pt idx="25238">
                  <c:v>20.000000173846864</c:v>
                </c:pt>
                <c:pt idx="25239">
                  <c:v>13.333333966632667</c:v>
                </c:pt>
                <c:pt idx="25240">
                  <c:v>20.000000173846864</c:v>
                </c:pt>
                <c:pt idx="25241">
                  <c:v>20.000000173846864</c:v>
                </c:pt>
                <c:pt idx="25242">
                  <c:v>20.000000173846864</c:v>
                </c:pt>
                <c:pt idx="25243">
                  <c:v>20.000000173846864</c:v>
                </c:pt>
                <c:pt idx="25244">
                  <c:v>20.000000173846864</c:v>
                </c:pt>
                <c:pt idx="25245">
                  <c:v>20.000000173846864</c:v>
                </c:pt>
                <c:pt idx="25246">
                  <c:v>20.000000173846864</c:v>
                </c:pt>
                <c:pt idx="25247">
                  <c:v>20.000000173846864</c:v>
                </c:pt>
                <c:pt idx="25248">
                  <c:v>20.000000173846864</c:v>
                </c:pt>
                <c:pt idx="25249">
                  <c:v>20.000000173846864</c:v>
                </c:pt>
                <c:pt idx="25250">
                  <c:v>20.000000173846864</c:v>
                </c:pt>
                <c:pt idx="25251">
                  <c:v>20.000000173846864</c:v>
                </c:pt>
                <c:pt idx="25252">
                  <c:v>26.666667933265401</c:v>
                </c:pt>
                <c:pt idx="25253">
                  <c:v>20.000000173846864</c:v>
                </c:pt>
                <c:pt idx="25254">
                  <c:v>20.000000173846864</c:v>
                </c:pt>
                <c:pt idx="25255">
                  <c:v>26.666667933265401</c:v>
                </c:pt>
                <c:pt idx="25256">
                  <c:v>20.000000173846864</c:v>
                </c:pt>
                <c:pt idx="25257">
                  <c:v>20.000000173846864</c:v>
                </c:pt>
                <c:pt idx="25258">
                  <c:v>26.666667933265401</c:v>
                </c:pt>
                <c:pt idx="25259">
                  <c:v>20.000000173846864</c:v>
                </c:pt>
                <c:pt idx="25260">
                  <c:v>26.666667933265401</c:v>
                </c:pt>
                <c:pt idx="25261">
                  <c:v>20.000000173846864</c:v>
                </c:pt>
                <c:pt idx="25262">
                  <c:v>20.000000173846864</c:v>
                </c:pt>
                <c:pt idx="25263">
                  <c:v>26.666667933265401</c:v>
                </c:pt>
                <c:pt idx="25264">
                  <c:v>26.666667933265401</c:v>
                </c:pt>
                <c:pt idx="25265">
                  <c:v>20.000000173846864</c:v>
                </c:pt>
                <c:pt idx="25266">
                  <c:v>26.666667933265401</c:v>
                </c:pt>
                <c:pt idx="25267">
                  <c:v>20.000000173846864</c:v>
                </c:pt>
                <c:pt idx="25268">
                  <c:v>26.666667933265401</c:v>
                </c:pt>
                <c:pt idx="25269">
                  <c:v>20.000000173846864</c:v>
                </c:pt>
                <c:pt idx="25270">
                  <c:v>26.666667933265401</c:v>
                </c:pt>
                <c:pt idx="25271">
                  <c:v>26.666667933265401</c:v>
                </c:pt>
                <c:pt idx="25272">
                  <c:v>20.000000173846864</c:v>
                </c:pt>
                <c:pt idx="25273">
                  <c:v>26.666667933265401</c:v>
                </c:pt>
                <c:pt idx="25274">
                  <c:v>20.000000173846864</c:v>
                </c:pt>
                <c:pt idx="25275">
                  <c:v>26.666667933265401</c:v>
                </c:pt>
                <c:pt idx="25276">
                  <c:v>26.666667933265401</c:v>
                </c:pt>
                <c:pt idx="25277">
                  <c:v>26.666667933265401</c:v>
                </c:pt>
                <c:pt idx="25278">
                  <c:v>26.666667933265401</c:v>
                </c:pt>
                <c:pt idx="25279">
                  <c:v>20.000000173846864</c:v>
                </c:pt>
                <c:pt idx="25280">
                  <c:v>26.666667933265401</c:v>
                </c:pt>
                <c:pt idx="25281">
                  <c:v>26.666667933265401</c:v>
                </c:pt>
                <c:pt idx="25282">
                  <c:v>26.666667933265401</c:v>
                </c:pt>
                <c:pt idx="25283">
                  <c:v>26.666667933265401</c:v>
                </c:pt>
                <c:pt idx="25284">
                  <c:v>26.666667933265401</c:v>
                </c:pt>
                <c:pt idx="25285">
                  <c:v>26.666667933265401</c:v>
                </c:pt>
                <c:pt idx="25286">
                  <c:v>26.666667933265401</c:v>
                </c:pt>
                <c:pt idx="25287">
                  <c:v>26.666667933265401</c:v>
                </c:pt>
                <c:pt idx="25288">
                  <c:v>26.666667933265401</c:v>
                </c:pt>
                <c:pt idx="25289">
                  <c:v>26.666667933265401</c:v>
                </c:pt>
                <c:pt idx="25290">
                  <c:v>26.666667933265401</c:v>
                </c:pt>
                <c:pt idx="25291">
                  <c:v>26.666667933265401</c:v>
                </c:pt>
                <c:pt idx="25292">
                  <c:v>26.666667933265401</c:v>
                </c:pt>
                <c:pt idx="25293">
                  <c:v>26.666667933265401</c:v>
                </c:pt>
                <c:pt idx="25294">
                  <c:v>26.666667933265401</c:v>
                </c:pt>
                <c:pt idx="25295">
                  <c:v>26.666667933265401</c:v>
                </c:pt>
                <c:pt idx="25296">
                  <c:v>26.666667933265401</c:v>
                </c:pt>
                <c:pt idx="25297">
                  <c:v>26.666667933265401</c:v>
                </c:pt>
                <c:pt idx="25298">
                  <c:v>26.666667933265401</c:v>
                </c:pt>
                <c:pt idx="25299">
                  <c:v>26.666667933265401</c:v>
                </c:pt>
                <c:pt idx="25300">
                  <c:v>26.666667933265401</c:v>
                </c:pt>
                <c:pt idx="25301">
                  <c:v>26.666667933265401</c:v>
                </c:pt>
                <c:pt idx="25302">
                  <c:v>26.666667933265401</c:v>
                </c:pt>
                <c:pt idx="25303">
                  <c:v>26.666667933265401</c:v>
                </c:pt>
                <c:pt idx="25304">
                  <c:v>26.666667933265401</c:v>
                </c:pt>
                <c:pt idx="25305">
                  <c:v>26.666667933265401</c:v>
                </c:pt>
                <c:pt idx="25306">
                  <c:v>26.666667933265401</c:v>
                </c:pt>
                <c:pt idx="25307">
                  <c:v>26.666667933265401</c:v>
                </c:pt>
                <c:pt idx="25308">
                  <c:v>20.000000173846864</c:v>
                </c:pt>
                <c:pt idx="25309">
                  <c:v>26.666667933265401</c:v>
                </c:pt>
                <c:pt idx="25310">
                  <c:v>26.666667933265401</c:v>
                </c:pt>
                <c:pt idx="25311">
                  <c:v>26.666667933265401</c:v>
                </c:pt>
                <c:pt idx="25312">
                  <c:v>26.666667933265401</c:v>
                </c:pt>
                <c:pt idx="25313">
                  <c:v>20.000000173846864</c:v>
                </c:pt>
                <c:pt idx="25314">
                  <c:v>26.666667933265401</c:v>
                </c:pt>
                <c:pt idx="25315">
                  <c:v>26.666667933265401</c:v>
                </c:pt>
                <c:pt idx="25316">
                  <c:v>20.000000173846864</c:v>
                </c:pt>
                <c:pt idx="25317">
                  <c:v>26.666667933265401</c:v>
                </c:pt>
                <c:pt idx="25318">
                  <c:v>20.000000173846864</c:v>
                </c:pt>
                <c:pt idx="25319">
                  <c:v>26.666667933265401</c:v>
                </c:pt>
                <c:pt idx="25320">
                  <c:v>26.666667933265401</c:v>
                </c:pt>
                <c:pt idx="25321">
                  <c:v>20.000000173846864</c:v>
                </c:pt>
                <c:pt idx="25322">
                  <c:v>26.666667933265401</c:v>
                </c:pt>
                <c:pt idx="25323">
                  <c:v>20.000000173846864</c:v>
                </c:pt>
                <c:pt idx="25324">
                  <c:v>26.666667933265401</c:v>
                </c:pt>
                <c:pt idx="25325">
                  <c:v>20.000000173846864</c:v>
                </c:pt>
                <c:pt idx="25326">
                  <c:v>26.666667933265401</c:v>
                </c:pt>
                <c:pt idx="25327">
                  <c:v>20.000000173846864</c:v>
                </c:pt>
                <c:pt idx="25328">
                  <c:v>26.666667933265401</c:v>
                </c:pt>
                <c:pt idx="25329">
                  <c:v>26.666667933265401</c:v>
                </c:pt>
                <c:pt idx="25330">
                  <c:v>20.000000173846864</c:v>
                </c:pt>
                <c:pt idx="25331">
                  <c:v>26.666667933265401</c:v>
                </c:pt>
                <c:pt idx="25332">
                  <c:v>20.000000173846864</c:v>
                </c:pt>
                <c:pt idx="25333">
                  <c:v>26.666667933265401</c:v>
                </c:pt>
                <c:pt idx="25334">
                  <c:v>26.666667933265401</c:v>
                </c:pt>
                <c:pt idx="25335">
                  <c:v>20.000000173846864</c:v>
                </c:pt>
                <c:pt idx="25336">
                  <c:v>26.666667933265401</c:v>
                </c:pt>
                <c:pt idx="25337">
                  <c:v>26.666667933265401</c:v>
                </c:pt>
                <c:pt idx="25338">
                  <c:v>20.000000173846864</c:v>
                </c:pt>
                <c:pt idx="25339">
                  <c:v>26.666667933265401</c:v>
                </c:pt>
                <c:pt idx="25340">
                  <c:v>20.000000173846864</c:v>
                </c:pt>
                <c:pt idx="25341">
                  <c:v>26.666667933265401</c:v>
                </c:pt>
                <c:pt idx="25342">
                  <c:v>26.666667933265401</c:v>
                </c:pt>
                <c:pt idx="25343">
                  <c:v>20.000000173846864</c:v>
                </c:pt>
                <c:pt idx="25344">
                  <c:v>26.666667933265401</c:v>
                </c:pt>
                <c:pt idx="25345">
                  <c:v>26.666667933265401</c:v>
                </c:pt>
                <c:pt idx="25346">
                  <c:v>20.000000173846864</c:v>
                </c:pt>
                <c:pt idx="25347">
                  <c:v>26.666667933265401</c:v>
                </c:pt>
                <c:pt idx="25348">
                  <c:v>20.000000173846864</c:v>
                </c:pt>
                <c:pt idx="25349">
                  <c:v>26.666667933265401</c:v>
                </c:pt>
                <c:pt idx="25350">
                  <c:v>20.000000173846864</c:v>
                </c:pt>
                <c:pt idx="25351">
                  <c:v>26.666667933265401</c:v>
                </c:pt>
                <c:pt idx="25352">
                  <c:v>20.000000173846864</c:v>
                </c:pt>
                <c:pt idx="25353">
                  <c:v>26.666667933265401</c:v>
                </c:pt>
                <c:pt idx="25354">
                  <c:v>20.000000173846864</c:v>
                </c:pt>
                <c:pt idx="25355">
                  <c:v>26.666667933265401</c:v>
                </c:pt>
                <c:pt idx="25356">
                  <c:v>20.000000173846864</c:v>
                </c:pt>
                <c:pt idx="25357">
                  <c:v>26.666667933265401</c:v>
                </c:pt>
                <c:pt idx="25358">
                  <c:v>20.000000173846864</c:v>
                </c:pt>
                <c:pt idx="25359">
                  <c:v>26.666667933265401</c:v>
                </c:pt>
                <c:pt idx="25360">
                  <c:v>20.000000173846864</c:v>
                </c:pt>
                <c:pt idx="25361">
                  <c:v>20.000000173846864</c:v>
                </c:pt>
                <c:pt idx="25362">
                  <c:v>26.666667933265401</c:v>
                </c:pt>
                <c:pt idx="25363">
                  <c:v>20.000000173846864</c:v>
                </c:pt>
                <c:pt idx="25364">
                  <c:v>26.666667933265401</c:v>
                </c:pt>
                <c:pt idx="25365">
                  <c:v>20.000000173846864</c:v>
                </c:pt>
                <c:pt idx="25366">
                  <c:v>20.000000173846864</c:v>
                </c:pt>
                <c:pt idx="25367">
                  <c:v>26.666667933265401</c:v>
                </c:pt>
                <c:pt idx="25368">
                  <c:v>20.000000173846864</c:v>
                </c:pt>
                <c:pt idx="25369">
                  <c:v>20.000000173846864</c:v>
                </c:pt>
                <c:pt idx="25370">
                  <c:v>20.000000173846864</c:v>
                </c:pt>
                <c:pt idx="25371">
                  <c:v>26.666667933265401</c:v>
                </c:pt>
                <c:pt idx="25372">
                  <c:v>20.000000173846864</c:v>
                </c:pt>
                <c:pt idx="25373">
                  <c:v>20.000000173846864</c:v>
                </c:pt>
                <c:pt idx="25374">
                  <c:v>20.000000173846864</c:v>
                </c:pt>
                <c:pt idx="25375">
                  <c:v>26.666667933265401</c:v>
                </c:pt>
                <c:pt idx="25376">
                  <c:v>20.000000173846864</c:v>
                </c:pt>
                <c:pt idx="25377">
                  <c:v>20.000000173846864</c:v>
                </c:pt>
                <c:pt idx="25378">
                  <c:v>26.666667933265401</c:v>
                </c:pt>
                <c:pt idx="25379">
                  <c:v>20.000000173846864</c:v>
                </c:pt>
                <c:pt idx="25380">
                  <c:v>20.000000173846864</c:v>
                </c:pt>
                <c:pt idx="25381">
                  <c:v>20.000000173846864</c:v>
                </c:pt>
                <c:pt idx="25382">
                  <c:v>20.000000173846864</c:v>
                </c:pt>
                <c:pt idx="25383">
                  <c:v>26.666667933265401</c:v>
                </c:pt>
                <c:pt idx="25384">
                  <c:v>20.000000173846864</c:v>
                </c:pt>
                <c:pt idx="25385">
                  <c:v>20.000000173846864</c:v>
                </c:pt>
                <c:pt idx="25386">
                  <c:v>20.000000173846864</c:v>
                </c:pt>
                <c:pt idx="25387">
                  <c:v>20.000000173846864</c:v>
                </c:pt>
                <c:pt idx="25388">
                  <c:v>20.000000173846864</c:v>
                </c:pt>
                <c:pt idx="25389">
                  <c:v>20.000000173846864</c:v>
                </c:pt>
                <c:pt idx="25390">
                  <c:v>20.000000173846864</c:v>
                </c:pt>
                <c:pt idx="25391">
                  <c:v>20.000000173846864</c:v>
                </c:pt>
                <c:pt idx="25392">
                  <c:v>20.000000173846864</c:v>
                </c:pt>
                <c:pt idx="25393">
                  <c:v>13.333333966632667</c:v>
                </c:pt>
                <c:pt idx="25394">
                  <c:v>20.000000173846864</c:v>
                </c:pt>
                <c:pt idx="25395">
                  <c:v>20.000000173846864</c:v>
                </c:pt>
                <c:pt idx="25396">
                  <c:v>20.000000173846864</c:v>
                </c:pt>
                <c:pt idx="25397">
                  <c:v>20.000000173846864</c:v>
                </c:pt>
                <c:pt idx="25398">
                  <c:v>20.000000173846864</c:v>
                </c:pt>
                <c:pt idx="25399">
                  <c:v>13.333333966632667</c:v>
                </c:pt>
                <c:pt idx="25400">
                  <c:v>20.000000173846864</c:v>
                </c:pt>
                <c:pt idx="25401">
                  <c:v>20.000000173846864</c:v>
                </c:pt>
                <c:pt idx="25402">
                  <c:v>13.333333966632667</c:v>
                </c:pt>
                <c:pt idx="25403">
                  <c:v>20.000000173846864</c:v>
                </c:pt>
                <c:pt idx="25404">
                  <c:v>20.000000173846864</c:v>
                </c:pt>
                <c:pt idx="25405">
                  <c:v>20.000000173846864</c:v>
                </c:pt>
                <c:pt idx="25406">
                  <c:v>13.333333966632667</c:v>
                </c:pt>
                <c:pt idx="25407">
                  <c:v>20.000000173846864</c:v>
                </c:pt>
                <c:pt idx="25408">
                  <c:v>13.333333966632667</c:v>
                </c:pt>
                <c:pt idx="25409">
                  <c:v>20.000000173846864</c:v>
                </c:pt>
                <c:pt idx="25410">
                  <c:v>20.000000173846864</c:v>
                </c:pt>
                <c:pt idx="25411">
                  <c:v>13.333333966632667</c:v>
                </c:pt>
                <c:pt idx="25412">
                  <c:v>20.000000173846864</c:v>
                </c:pt>
                <c:pt idx="25413">
                  <c:v>13.333333966632667</c:v>
                </c:pt>
                <c:pt idx="25414">
                  <c:v>20.000000173846864</c:v>
                </c:pt>
                <c:pt idx="25415">
                  <c:v>13.333333966632667</c:v>
                </c:pt>
                <c:pt idx="25416">
                  <c:v>20.000000173846864</c:v>
                </c:pt>
                <c:pt idx="25417">
                  <c:v>20.000000173846864</c:v>
                </c:pt>
                <c:pt idx="25418">
                  <c:v>13.333333966632667</c:v>
                </c:pt>
                <c:pt idx="25419">
                  <c:v>20.000000173846864</c:v>
                </c:pt>
                <c:pt idx="25420">
                  <c:v>13.333333966632667</c:v>
                </c:pt>
                <c:pt idx="25421">
                  <c:v>20.000000173846864</c:v>
                </c:pt>
                <c:pt idx="25422">
                  <c:v>13.333333966632667</c:v>
                </c:pt>
                <c:pt idx="25423">
                  <c:v>20.000000173846864</c:v>
                </c:pt>
                <c:pt idx="25424">
                  <c:v>13.333333966632667</c:v>
                </c:pt>
                <c:pt idx="25425">
                  <c:v>20.000000173846864</c:v>
                </c:pt>
                <c:pt idx="25426">
                  <c:v>13.333333966632667</c:v>
                </c:pt>
                <c:pt idx="25427">
                  <c:v>20.000000173846864</c:v>
                </c:pt>
                <c:pt idx="25428">
                  <c:v>13.333333966632667</c:v>
                </c:pt>
                <c:pt idx="25429">
                  <c:v>13.333333966632667</c:v>
                </c:pt>
                <c:pt idx="25430">
                  <c:v>20.000000173846864</c:v>
                </c:pt>
                <c:pt idx="25431">
                  <c:v>13.333333966632667</c:v>
                </c:pt>
                <c:pt idx="25432">
                  <c:v>20.000000173846864</c:v>
                </c:pt>
                <c:pt idx="25433">
                  <c:v>13.333333966632667</c:v>
                </c:pt>
                <c:pt idx="25434">
                  <c:v>13.333333966632667</c:v>
                </c:pt>
                <c:pt idx="25435">
                  <c:v>20.000000173846864</c:v>
                </c:pt>
                <c:pt idx="25436">
                  <c:v>13.333333966632667</c:v>
                </c:pt>
                <c:pt idx="25437">
                  <c:v>20.000000173846864</c:v>
                </c:pt>
                <c:pt idx="25438">
                  <c:v>13.333333966632667</c:v>
                </c:pt>
                <c:pt idx="25439">
                  <c:v>13.333333966632667</c:v>
                </c:pt>
                <c:pt idx="25440">
                  <c:v>20.000000173846864</c:v>
                </c:pt>
                <c:pt idx="25441">
                  <c:v>13.333333966632667</c:v>
                </c:pt>
                <c:pt idx="25442">
                  <c:v>13.333333966632667</c:v>
                </c:pt>
                <c:pt idx="25443">
                  <c:v>20.000000173846864</c:v>
                </c:pt>
                <c:pt idx="25444">
                  <c:v>13.333333966632667</c:v>
                </c:pt>
                <c:pt idx="25445">
                  <c:v>13.333333966632667</c:v>
                </c:pt>
                <c:pt idx="25446">
                  <c:v>13.333333966632667</c:v>
                </c:pt>
                <c:pt idx="25447">
                  <c:v>20.000000173846864</c:v>
                </c:pt>
                <c:pt idx="25448">
                  <c:v>13.333333966632667</c:v>
                </c:pt>
                <c:pt idx="25449">
                  <c:v>13.333333966632667</c:v>
                </c:pt>
                <c:pt idx="25450">
                  <c:v>13.333333966632667</c:v>
                </c:pt>
                <c:pt idx="25451">
                  <c:v>20.000000173846864</c:v>
                </c:pt>
                <c:pt idx="25452">
                  <c:v>13.333333966632667</c:v>
                </c:pt>
                <c:pt idx="25453">
                  <c:v>13.333333966632667</c:v>
                </c:pt>
                <c:pt idx="25454">
                  <c:v>13.333333966632667</c:v>
                </c:pt>
                <c:pt idx="25455">
                  <c:v>13.333333966632667</c:v>
                </c:pt>
                <c:pt idx="25456">
                  <c:v>13.333333966632667</c:v>
                </c:pt>
                <c:pt idx="25457">
                  <c:v>13.333333966632667</c:v>
                </c:pt>
                <c:pt idx="25458">
                  <c:v>13.333333966632667</c:v>
                </c:pt>
                <c:pt idx="25459">
                  <c:v>13.333333966632667</c:v>
                </c:pt>
                <c:pt idx="25460">
                  <c:v>20.000000173846864</c:v>
                </c:pt>
                <c:pt idx="25461">
                  <c:v>13.333333966632667</c:v>
                </c:pt>
                <c:pt idx="25462">
                  <c:v>13.333333966632667</c:v>
                </c:pt>
                <c:pt idx="25463">
                  <c:v>13.333333966632667</c:v>
                </c:pt>
                <c:pt idx="25464">
                  <c:v>13.333333966632667</c:v>
                </c:pt>
                <c:pt idx="25465">
                  <c:v>13.333333966632667</c:v>
                </c:pt>
                <c:pt idx="25466">
                  <c:v>13.333333966632667</c:v>
                </c:pt>
                <c:pt idx="25467">
                  <c:v>6.6666669833163335</c:v>
                </c:pt>
                <c:pt idx="25468">
                  <c:v>13.333333966632667</c:v>
                </c:pt>
                <c:pt idx="25469">
                  <c:v>13.333333966632667</c:v>
                </c:pt>
                <c:pt idx="25470">
                  <c:v>13.333333966632667</c:v>
                </c:pt>
                <c:pt idx="25471">
                  <c:v>13.333333966632667</c:v>
                </c:pt>
                <c:pt idx="25472">
                  <c:v>13.333333966632667</c:v>
                </c:pt>
                <c:pt idx="25473">
                  <c:v>13.333333966632667</c:v>
                </c:pt>
                <c:pt idx="25474">
                  <c:v>13.333333966632667</c:v>
                </c:pt>
                <c:pt idx="25475">
                  <c:v>13.333333966632667</c:v>
                </c:pt>
                <c:pt idx="25476">
                  <c:v>13.333333966632667</c:v>
                </c:pt>
                <c:pt idx="25477">
                  <c:v>13.333333966632667</c:v>
                </c:pt>
                <c:pt idx="25478">
                  <c:v>13.333333966632667</c:v>
                </c:pt>
                <c:pt idx="25479">
                  <c:v>13.333333966632667</c:v>
                </c:pt>
                <c:pt idx="25480">
                  <c:v>13.333333966632667</c:v>
                </c:pt>
                <c:pt idx="25481">
                  <c:v>13.333333966632667</c:v>
                </c:pt>
                <c:pt idx="25482">
                  <c:v>13.333333966632667</c:v>
                </c:pt>
                <c:pt idx="25483">
                  <c:v>6.6666669833163335</c:v>
                </c:pt>
                <c:pt idx="25484">
                  <c:v>13.333333966632667</c:v>
                </c:pt>
                <c:pt idx="25485">
                  <c:v>13.333333966632667</c:v>
                </c:pt>
                <c:pt idx="25486">
                  <c:v>13.333333966632667</c:v>
                </c:pt>
                <c:pt idx="25487">
                  <c:v>13.333333966632667</c:v>
                </c:pt>
                <c:pt idx="25488">
                  <c:v>13.333333966632667</c:v>
                </c:pt>
                <c:pt idx="25489">
                  <c:v>13.333333966632667</c:v>
                </c:pt>
                <c:pt idx="25490">
                  <c:v>6.6666669833163335</c:v>
                </c:pt>
                <c:pt idx="25491">
                  <c:v>13.333333966632667</c:v>
                </c:pt>
                <c:pt idx="25492">
                  <c:v>13.333333966632667</c:v>
                </c:pt>
                <c:pt idx="25493">
                  <c:v>13.333333966632667</c:v>
                </c:pt>
                <c:pt idx="25494">
                  <c:v>6.6666669833163335</c:v>
                </c:pt>
                <c:pt idx="25495">
                  <c:v>13.333333966632667</c:v>
                </c:pt>
                <c:pt idx="25496">
                  <c:v>13.333333966632667</c:v>
                </c:pt>
                <c:pt idx="25497">
                  <c:v>13.333333966632667</c:v>
                </c:pt>
                <c:pt idx="25498">
                  <c:v>6.6666669833163335</c:v>
                </c:pt>
                <c:pt idx="25499">
                  <c:v>13.333333966632667</c:v>
                </c:pt>
                <c:pt idx="25500">
                  <c:v>13.333333966632667</c:v>
                </c:pt>
                <c:pt idx="25501">
                  <c:v>6.6666669833163335</c:v>
                </c:pt>
                <c:pt idx="25502">
                  <c:v>13.333333966632667</c:v>
                </c:pt>
                <c:pt idx="25503">
                  <c:v>6.6666669833163335</c:v>
                </c:pt>
                <c:pt idx="25504">
                  <c:v>13.333333966632667</c:v>
                </c:pt>
                <c:pt idx="25505">
                  <c:v>13.333333966632667</c:v>
                </c:pt>
                <c:pt idx="25506">
                  <c:v>6.6666669833163335</c:v>
                </c:pt>
                <c:pt idx="25507">
                  <c:v>13.333333966632667</c:v>
                </c:pt>
                <c:pt idx="25508">
                  <c:v>6.6666669833163335</c:v>
                </c:pt>
                <c:pt idx="25509">
                  <c:v>13.333333966632667</c:v>
                </c:pt>
                <c:pt idx="25510">
                  <c:v>13.333333966632667</c:v>
                </c:pt>
                <c:pt idx="25511">
                  <c:v>6.6666669833163335</c:v>
                </c:pt>
                <c:pt idx="25512">
                  <c:v>13.333333966632667</c:v>
                </c:pt>
                <c:pt idx="25513">
                  <c:v>6.6666669833163335</c:v>
                </c:pt>
                <c:pt idx="25514">
                  <c:v>13.333333966632667</c:v>
                </c:pt>
                <c:pt idx="25515">
                  <c:v>6.6666669833163335</c:v>
                </c:pt>
                <c:pt idx="25516">
                  <c:v>13.333333966632667</c:v>
                </c:pt>
                <c:pt idx="25517">
                  <c:v>6.6666669833163335</c:v>
                </c:pt>
                <c:pt idx="25518">
                  <c:v>13.333333966632667</c:v>
                </c:pt>
                <c:pt idx="25519">
                  <c:v>13.333333966632667</c:v>
                </c:pt>
                <c:pt idx="25520">
                  <c:v>6.6666669833163335</c:v>
                </c:pt>
                <c:pt idx="25521">
                  <c:v>13.333333966632667</c:v>
                </c:pt>
                <c:pt idx="25522">
                  <c:v>6.6666669833163335</c:v>
                </c:pt>
                <c:pt idx="25523">
                  <c:v>13.333333966632667</c:v>
                </c:pt>
                <c:pt idx="25524">
                  <c:v>6.6666669833163335</c:v>
                </c:pt>
                <c:pt idx="25525">
                  <c:v>13.333333966632667</c:v>
                </c:pt>
                <c:pt idx="25526">
                  <c:v>6.6666669833163335</c:v>
                </c:pt>
                <c:pt idx="25527">
                  <c:v>13.333333966632667</c:v>
                </c:pt>
                <c:pt idx="25528">
                  <c:v>13.333333966632667</c:v>
                </c:pt>
                <c:pt idx="25529">
                  <c:v>6.6666669833163335</c:v>
                </c:pt>
                <c:pt idx="25530">
                  <c:v>13.333333966632667</c:v>
                </c:pt>
                <c:pt idx="25531">
                  <c:v>6.6666669833163335</c:v>
                </c:pt>
                <c:pt idx="25532">
                  <c:v>13.333333966632667</c:v>
                </c:pt>
                <c:pt idx="25533">
                  <c:v>6.6666669833163335</c:v>
                </c:pt>
                <c:pt idx="25534">
                  <c:v>13.333333966632667</c:v>
                </c:pt>
                <c:pt idx="25535">
                  <c:v>6.6666669833163335</c:v>
                </c:pt>
                <c:pt idx="25536">
                  <c:v>13.333333966632667</c:v>
                </c:pt>
                <c:pt idx="25537">
                  <c:v>6.6666669833163335</c:v>
                </c:pt>
                <c:pt idx="25538">
                  <c:v>13.333333966632667</c:v>
                </c:pt>
                <c:pt idx="25539">
                  <c:v>13.333333966632667</c:v>
                </c:pt>
                <c:pt idx="25540">
                  <c:v>6.6666669833163335</c:v>
                </c:pt>
                <c:pt idx="25541">
                  <c:v>13.333333966632667</c:v>
                </c:pt>
                <c:pt idx="25542">
                  <c:v>6.6666669833163335</c:v>
                </c:pt>
                <c:pt idx="25543">
                  <c:v>13.333333966632667</c:v>
                </c:pt>
                <c:pt idx="25544">
                  <c:v>13.333333966632667</c:v>
                </c:pt>
                <c:pt idx="25545">
                  <c:v>6.6666669833163335</c:v>
                </c:pt>
                <c:pt idx="25546">
                  <c:v>13.333333966632667</c:v>
                </c:pt>
                <c:pt idx="25547">
                  <c:v>6.6666669833163335</c:v>
                </c:pt>
                <c:pt idx="25548">
                  <c:v>13.333333966632667</c:v>
                </c:pt>
                <c:pt idx="25549">
                  <c:v>13.333333966632667</c:v>
                </c:pt>
                <c:pt idx="25550">
                  <c:v>6.6666669833163335</c:v>
                </c:pt>
                <c:pt idx="25551">
                  <c:v>13.333333966632667</c:v>
                </c:pt>
                <c:pt idx="25552">
                  <c:v>13.333333966632667</c:v>
                </c:pt>
                <c:pt idx="25553">
                  <c:v>6.6666669833163335</c:v>
                </c:pt>
                <c:pt idx="25554">
                  <c:v>13.333333966632667</c:v>
                </c:pt>
                <c:pt idx="25555">
                  <c:v>6.6666669833163335</c:v>
                </c:pt>
                <c:pt idx="25556">
                  <c:v>13.333333966632667</c:v>
                </c:pt>
                <c:pt idx="25557">
                  <c:v>13.333333966632667</c:v>
                </c:pt>
                <c:pt idx="25558">
                  <c:v>6.6666669833163335</c:v>
                </c:pt>
                <c:pt idx="25559">
                  <c:v>13.333333966632667</c:v>
                </c:pt>
                <c:pt idx="25560">
                  <c:v>13.333333966632667</c:v>
                </c:pt>
                <c:pt idx="25561">
                  <c:v>6.6666669833163335</c:v>
                </c:pt>
                <c:pt idx="25562">
                  <c:v>13.333333966632667</c:v>
                </c:pt>
                <c:pt idx="25563">
                  <c:v>13.333333966632667</c:v>
                </c:pt>
                <c:pt idx="25564">
                  <c:v>13.333333966632667</c:v>
                </c:pt>
                <c:pt idx="25565">
                  <c:v>6.6666669833163335</c:v>
                </c:pt>
                <c:pt idx="25566">
                  <c:v>13.333333966632667</c:v>
                </c:pt>
                <c:pt idx="25567">
                  <c:v>13.333333966632667</c:v>
                </c:pt>
                <c:pt idx="25568">
                  <c:v>13.333333966632667</c:v>
                </c:pt>
                <c:pt idx="25569">
                  <c:v>13.333333966632667</c:v>
                </c:pt>
                <c:pt idx="25570">
                  <c:v>6.6666669833163335</c:v>
                </c:pt>
                <c:pt idx="25571">
                  <c:v>13.333333966632667</c:v>
                </c:pt>
                <c:pt idx="25572">
                  <c:v>13.333333966632667</c:v>
                </c:pt>
                <c:pt idx="25573">
                  <c:v>13.333333966632667</c:v>
                </c:pt>
                <c:pt idx="25574">
                  <c:v>13.333333966632667</c:v>
                </c:pt>
                <c:pt idx="25575">
                  <c:v>13.333333966632667</c:v>
                </c:pt>
                <c:pt idx="25576">
                  <c:v>13.333333966632667</c:v>
                </c:pt>
                <c:pt idx="25577">
                  <c:v>13.333333966632667</c:v>
                </c:pt>
                <c:pt idx="25578">
                  <c:v>13.333333966632667</c:v>
                </c:pt>
                <c:pt idx="25579">
                  <c:v>13.333333966632667</c:v>
                </c:pt>
                <c:pt idx="25580">
                  <c:v>13.333333966632667</c:v>
                </c:pt>
                <c:pt idx="25581">
                  <c:v>20.000000173846864</c:v>
                </c:pt>
                <c:pt idx="25582">
                  <c:v>13.333333966632667</c:v>
                </c:pt>
                <c:pt idx="25583">
                  <c:v>13.333333966632667</c:v>
                </c:pt>
                <c:pt idx="25584">
                  <c:v>13.333333966632667</c:v>
                </c:pt>
                <c:pt idx="25585">
                  <c:v>13.333333966632667</c:v>
                </c:pt>
                <c:pt idx="25586">
                  <c:v>13.333333966632667</c:v>
                </c:pt>
                <c:pt idx="25587">
                  <c:v>13.333333966632667</c:v>
                </c:pt>
                <c:pt idx="25588">
                  <c:v>13.333333966632667</c:v>
                </c:pt>
                <c:pt idx="25589">
                  <c:v>20.000000173846864</c:v>
                </c:pt>
                <c:pt idx="25590">
                  <c:v>13.333333966632667</c:v>
                </c:pt>
                <c:pt idx="25591">
                  <c:v>13.333333966632667</c:v>
                </c:pt>
                <c:pt idx="25592">
                  <c:v>13.333333966632667</c:v>
                </c:pt>
                <c:pt idx="25593">
                  <c:v>20.000000173846864</c:v>
                </c:pt>
                <c:pt idx="25594">
                  <c:v>13.333333966632667</c:v>
                </c:pt>
                <c:pt idx="25595">
                  <c:v>13.333333966632667</c:v>
                </c:pt>
                <c:pt idx="25596">
                  <c:v>13.333333966632667</c:v>
                </c:pt>
                <c:pt idx="25597">
                  <c:v>20.000000173846864</c:v>
                </c:pt>
                <c:pt idx="25598">
                  <c:v>13.333333966632667</c:v>
                </c:pt>
                <c:pt idx="25599">
                  <c:v>13.333333966632667</c:v>
                </c:pt>
                <c:pt idx="25600">
                  <c:v>13.333333966632667</c:v>
                </c:pt>
                <c:pt idx="25601">
                  <c:v>20.000000173846864</c:v>
                </c:pt>
                <c:pt idx="25602">
                  <c:v>13.333333966632667</c:v>
                </c:pt>
                <c:pt idx="25603">
                  <c:v>13.333333966632667</c:v>
                </c:pt>
                <c:pt idx="25604">
                  <c:v>20.000000173846864</c:v>
                </c:pt>
                <c:pt idx="25605">
                  <c:v>13.333333966632667</c:v>
                </c:pt>
                <c:pt idx="25606">
                  <c:v>13.333333966632667</c:v>
                </c:pt>
                <c:pt idx="25607">
                  <c:v>13.333333966632667</c:v>
                </c:pt>
                <c:pt idx="25608">
                  <c:v>20.000000173846864</c:v>
                </c:pt>
                <c:pt idx="25609">
                  <c:v>13.333333966632667</c:v>
                </c:pt>
                <c:pt idx="25610">
                  <c:v>13.333333966632667</c:v>
                </c:pt>
                <c:pt idx="25611">
                  <c:v>13.333333966632667</c:v>
                </c:pt>
                <c:pt idx="25612">
                  <c:v>20.000000173846864</c:v>
                </c:pt>
                <c:pt idx="25613">
                  <c:v>13.333333966632667</c:v>
                </c:pt>
                <c:pt idx="25614">
                  <c:v>13.333333966632667</c:v>
                </c:pt>
                <c:pt idx="25615">
                  <c:v>20.000000173846864</c:v>
                </c:pt>
                <c:pt idx="25616">
                  <c:v>13.333333966632667</c:v>
                </c:pt>
                <c:pt idx="25617">
                  <c:v>13.333333966632667</c:v>
                </c:pt>
                <c:pt idx="25618">
                  <c:v>13.333333966632667</c:v>
                </c:pt>
                <c:pt idx="25619">
                  <c:v>20.000000173846864</c:v>
                </c:pt>
                <c:pt idx="25620">
                  <c:v>13.333333966632667</c:v>
                </c:pt>
                <c:pt idx="25621">
                  <c:v>13.333333966632667</c:v>
                </c:pt>
                <c:pt idx="25622">
                  <c:v>20.000000173846864</c:v>
                </c:pt>
                <c:pt idx="25623">
                  <c:v>13.333333966632667</c:v>
                </c:pt>
                <c:pt idx="25624">
                  <c:v>13.333333966632667</c:v>
                </c:pt>
                <c:pt idx="25625">
                  <c:v>13.333333966632667</c:v>
                </c:pt>
                <c:pt idx="25626">
                  <c:v>20.000000173846864</c:v>
                </c:pt>
                <c:pt idx="25627">
                  <c:v>13.333333966632667</c:v>
                </c:pt>
                <c:pt idx="25628">
                  <c:v>13.333333966632667</c:v>
                </c:pt>
                <c:pt idx="25629">
                  <c:v>20.000000173846864</c:v>
                </c:pt>
                <c:pt idx="25630">
                  <c:v>13.333333966632667</c:v>
                </c:pt>
                <c:pt idx="25631">
                  <c:v>13.333333966632667</c:v>
                </c:pt>
                <c:pt idx="25632">
                  <c:v>20.000000173846864</c:v>
                </c:pt>
                <c:pt idx="25633">
                  <c:v>13.333333966632667</c:v>
                </c:pt>
                <c:pt idx="25634">
                  <c:v>13.333333966632667</c:v>
                </c:pt>
                <c:pt idx="25635">
                  <c:v>13.333333966632667</c:v>
                </c:pt>
                <c:pt idx="25636">
                  <c:v>20.000000173846864</c:v>
                </c:pt>
                <c:pt idx="25637">
                  <c:v>13.333333966632667</c:v>
                </c:pt>
                <c:pt idx="25638">
                  <c:v>13.333333966632667</c:v>
                </c:pt>
                <c:pt idx="25639">
                  <c:v>13.333333966632667</c:v>
                </c:pt>
                <c:pt idx="25640">
                  <c:v>20.000000173846864</c:v>
                </c:pt>
                <c:pt idx="25641">
                  <c:v>13.333333966632667</c:v>
                </c:pt>
                <c:pt idx="25642">
                  <c:v>13.333333966632667</c:v>
                </c:pt>
                <c:pt idx="25643">
                  <c:v>13.333333966632667</c:v>
                </c:pt>
                <c:pt idx="25644">
                  <c:v>13.333333966632667</c:v>
                </c:pt>
                <c:pt idx="25645">
                  <c:v>20.000000173846864</c:v>
                </c:pt>
                <c:pt idx="25646">
                  <c:v>13.333333966632667</c:v>
                </c:pt>
                <c:pt idx="25647">
                  <c:v>13.333333966632667</c:v>
                </c:pt>
                <c:pt idx="25648">
                  <c:v>13.333333966632667</c:v>
                </c:pt>
                <c:pt idx="25649">
                  <c:v>13.333333966632667</c:v>
                </c:pt>
                <c:pt idx="25650">
                  <c:v>13.333333966632667</c:v>
                </c:pt>
                <c:pt idx="25651">
                  <c:v>13.333333966632667</c:v>
                </c:pt>
                <c:pt idx="25652">
                  <c:v>13.333333966632667</c:v>
                </c:pt>
                <c:pt idx="25653">
                  <c:v>20.000000173846864</c:v>
                </c:pt>
                <c:pt idx="25654">
                  <c:v>13.333333966632667</c:v>
                </c:pt>
                <c:pt idx="25655">
                  <c:v>13.333333966632667</c:v>
                </c:pt>
                <c:pt idx="25656">
                  <c:v>13.333333966632667</c:v>
                </c:pt>
                <c:pt idx="25657">
                  <c:v>13.333333966632667</c:v>
                </c:pt>
                <c:pt idx="25658">
                  <c:v>6.6666669833163335</c:v>
                </c:pt>
                <c:pt idx="25659">
                  <c:v>13.333333966632667</c:v>
                </c:pt>
                <c:pt idx="25660">
                  <c:v>13.333333966632667</c:v>
                </c:pt>
                <c:pt idx="25661">
                  <c:v>13.333333966632667</c:v>
                </c:pt>
                <c:pt idx="25662">
                  <c:v>13.333333966632667</c:v>
                </c:pt>
                <c:pt idx="25663">
                  <c:v>13.333333966632667</c:v>
                </c:pt>
                <c:pt idx="25664">
                  <c:v>13.333333966632667</c:v>
                </c:pt>
                <c:pt idx="25665">
                  <c:v>13.333333966632667</c:v>
                </c:pt>
                <c:pt idx="25666">
                  <c:v>13.333333966632667</c:v>
                </c:pt>
                <c:pt idx="25667">
                  <c:v>13.333333966632667</c:v>
                </c:pt>
                <c:pt idx="25668">
                  <c:v>13.333333966632667</c:v>
                </c:pt>
                <c:pt idx="25669">
                  <c:v>13.333333966632667</c:v>
                </c:pt>
                <c:pt idx="25670">
                  <c:v>13.333333966632667</c:v>
                </c:pt>
                <c:pt idx="25671">
                  <c:v>13.333333966632667</c:v>
                </c:pt>
                <c:pt idx="25672">
                  <c:v>6.6666669833163335</c:v>
                </c:pt>
                <c:pt idx="25673">
                  <c:v>13.333333966632667</c:v>
                </c:pt>
                <c:pt idx="25674">
                  <c:v>13.333333966632667</c:v>
                </c:pt>
                <c:pt idx="25675">
                  <c:v>13.333333966632667</c:v>
                </c:pt>
                <c:pt idx="25676">
                  <c:v>13.333333966632667</c:v>
                </c:pt>
                <c:pt idx="25677">
                  <c:v>6.6666669833163335</c:v>
                </c:pt>
                <c:pt idx="25678">
                  <c:v>13.333333966632667</c:v>
                </c:pt>
                <c:pt idx="25679">
                  <c:v>13.333333966632667</c:v>
                </c:pt>
                <c:pt idx="25680">
                  <c:v>6.6666669833163335</c:v>
                </c:pt>
                <c:pt idx="25681">
                  <c:v>13.333333966632667</c:v>
                </c:pt>
                <c:pt idx="25682">
                  <c:v>6.6666669833163335</c:v>
                </c:pt>
                <c:pt idx="25683">
                  <c:v>13.333333966632667</c:v>
                </c:pt>
                <c:pt idx="25684">
                  <c:v>13.333333966632667</c:v>
                </c:pt>
                <c:pt idx="25685">
                  <c:v>6.6666669833163335</c:v>
                </c:pt>
                <c:pt idx="25686">
                  <c:v>13.333333966632667</c:v>
                </c:pt>
                <c:pt idx="25687">
                  <c:v>6.6666669833163335</c:v>
                </c:pt>
                <c:pt idx="25688">
                  <c:v>6.6666669833163335</c:v>
                </c:pt>
                <c:pt idx="25689">
                  <c:v>13.333333966632667</c:v>
                </c:pt>
                <c:pt idx="25690">
                  <c:v>6.6666669833163335</c:v>
                </c:pt>
                <c:pt idx="25691">
                  <c:v>13.333333966632667</c:v>
                </c:pt>
                <c:pt idx="25692">
                  <c:v>6.6666669833163335</c:v>
                </c:pt>
                <c:pt idx="25693">
                  <c:v>6.6666669833163335</c:v>
                </c:pt>
                <c:pt idx="25694">
                  <c:v>13.333333966632667</c:v>
                </c:pt>
                <c:pt idx="25695">
                  <c:v>6.6666669833163335</c:v>
                </c:pt>
                <c:pt idx="25696">
                  <c:v>6.6666669833163335</c:v>
                </c:pt>
                <c:pt idx="25697">
                  <c:v>13.333333966632667</c:v>
                </c:pt>
                <c:pt idx="25698">
                  <c:v>6.6666669833163335</c:v>
                </c:pt>
                <c:pt idx="25699">
                  <c:v>6.6666669833163335</c:v>
                </c:pt>
                <c:pt idx="25700">
                  <c:v>13.333333966632667</c:v>
                </c:pt>
                <c:pt idx="25701">
                  <c:v>6.6666669833163335</c:v>
                </c:pt>
                <c:pt idx="25702">
                  <c:v>6.6666669833163335</c:v>
                </c:pt>
                <c:pt idx="25703">
                  <c:v>6.6666669833163335</c:v>
                </c:pt>
                <c:pt idx="25704">
                  <c:v>6.6666669833163335</c:v>
                </c:pt>
                <c:pt idx="25705">
                  <c:v>13.333333966632667</c:v>
                </c:pt>
                <c:pt idx="25706">
                  <c:v>6.6666669833163335</c:v>
                </c:pt>
                <c:pt idx="25707">
                  <c:v>6.6666669833163335</c:v>
                </c:pt>
                <c:pt idx="25708">
                  <c:v>6.6666669833163335</c:v>
                </c:pt>
                <c:pt idx="25709">
                  <c:v>6.6666669833163335</c:v>
                </c:pt>
                <c:pt idx="25710">
                  <c:v>13.333333966632667</c:v>
                </c:pt>
                <c:pt idx="25711">
                  <c:v>6.6666669833163335</c:v>
                </c:pt>
                <c:pt idx="25712">
                  <c:v>6.6666669833163335</c:v>
                </c:pt>
                <c:pt idx="25713">
                  <c:v>6.6666669833163335</c:v>
                </c:pt>
                <c:pt idx="25714">
                  <c:v>13.333333966632667</c:v>
                </c:pt>
                <c:pt idx="25715">
                  <c:v>6.6666669833163335</c:v>
                </c:pt>
                <c:pt idx="25716">
                  <c:v>6.6666669833163335</c:v>
                </c:pt>
                <c:pt idx="25717">
                  <c:v>6.6666669833163335</c:v>
                </c:pt>
                <c:pt idx="25718">
                  <c:v>6.6666669833163335</c:v>
                </c:pt>
                <c:pt idx="25719">
                  <c:v>13.333333966632667</c:v>
                </c:pt>
                <c:pt idx="25720">
                  <c:v>6.6666669833163335</c:v>
                </c:pt>
                <c:pt idx="25721">
                  <c:v>6.6666669833163335</c:v>
                </c:pt>
                <c:pt idx="25722">
                  <c:v>6.6666669833163335</c:v>
                </c:pt>
                <c:pt idx="25723">
                  <c:v>6.6666669833163335</c:v>
                </c:pt>
                <c:pt idx="25724">
                  <c:v>13.333333966632667</c:v>
                </c:pt>
                <c:pt idx="25725">
                  <c:v>6.6666669833163335</c:v>
                </c:pt>
                <c:pt idx="25726">
                  <c:v>6.6666669833163335</c:v>
                </c:pt>
                <c:pt idx="25727">
                  <c:v>6.6666669833163335</c:v>
                </c:pt>
                <c:pt idx="25728">
                  <c:v>6.6666669833163335</c:v>
                </c:pt>
                <c:pt idx="25729">
                  <c:v>13.333333966632667</c:v>
                </c:pt>
                <c:pt idx="25730">
                  <c:v>6.6666669833163335</c:v>
                </c:pt>
                <c:pt idx="25731">
                  <c:v>6.6666669833163335</c:v>
                </c:pt>
                <c:pt idx="25732">
                  <c:v>6.6666669833163335</c:v>
                </c:pt>
                <c:pt idx="25733">
                  <c:v>6.6666669833163335</c:v>
                </c:pt>
                <c:pt idx="25734">
                  <c:v>13.333333966632667</c:v>
                </c:pt>
                <c:pt idx="25735">
                  <c:v>6.6666669833163335</c:v>
                </c:pt>
                <c:pt idx="25736">
                  <c:v>6.6666669833163335</c:v>
                </c:pt>
                <c:pt idx="25737">
                  <c:v>6.6666669833163335</c:v>
                </c:pt>
                <c:pt idx="25738">
                  <c:v>6.6666669833163335</c:v>
                </c:pt>
                <c:pt idx="25739">
                  <c:v>13.333333966632667</c:v>
                </c:pt>
                <c:pt idx="25740">
                  <c:v>6.6666669833163335</c:v>
                </c:pt>
                <c:pt idx="25741">
                  <c:v>6.6666669833163335</c:v>
                </c:pt>
                <c:pt idx="25742">
                  <c:v>6.6666669833163335</c:v>
                </c:pt>
                <c:pt idx="25743">
                  <c:v>6.6666669833163335</c:v>
                </c:pt>
                <c:pt idx="25744">
                  <c:v>6.6666669833163335</c:v>
                </c:pt>
                <c:pt idx="25745">
                  <c:v>13.333333966632667</c:v>
                </c:pt>
                <c:pt idx="25746">
                  <c:v>6.6666669833163335</c:v>
                </c:pt>
                <c:pt idx="25747">
                  <c:v>6.6666669833163335</c:v>
                </c:pt>
                <c:pt idx="25748">
                  <c:v>6.6666669833163335</c:v>
                </c:pt>
                <c:pt idx="25749">
                  <c:v>6.6666669833163335</c:v>
                </c:pt>
                <c:pt idx="25750">
                  <c:v>13.333333966632667</c:v>
                </c:pt>
                <c:pt idx="25751">
                  <c:v>6.6666669833163335</c:v>
                </c:pt>
                <c:pt idx="25752">
                  <c:v>6.6666669833163335</c:v>
                </c:pt>
                <c:pt idx="25753">
                  <c:v>6.6666669833163335</c:v>
                </c:pt>
                <c:pt idx="25754">
                  <c:v>6.6666669833163335</c:v>
                </c:pt>
                <c:pt idx="25755">
                  <c:v>6.6666669833163335</c:v>
                </c:pt>
                <c:pt idx="25756">
                  <c:v>6.6666669833163335</c:v>
                </c:pt>
                <c:pt idx="25757">
                  <c:v>13.333333966632667</c:v>
                </c:pt>
                <c:pt idx="25758">
                  <c:v>6.6666669833163335</c:v>
                </c:pt>
                <c:pt idx="25759">
                  <c:v>6.6666669833163335</c:v>
                </c:pt>
                <c:pt idx="25760">
                  <c:v>6.6666669833163335</c:v>
                </c:pt>
                <c:pt idx="25761">
                  <c:v>6.6666669833163335</c:v>
                </c:pt>
                <c:pt idx="25762">
                  <c:v>13.333333966632667</c:v>
                </c:pt>
                <c:pt idx="25763">
                  <c:v>6.6666669833163335</c:v>
                </c:pt>
                <c:pt idx="25764">
                  <c:v>6.6666669833163335</c:v>
                </c:pt>
                <c:pt idx="25765">
                  <c:v>6.6666669833163335</c:v>
                </c:pt>
                <c:pt idx="25766">
                  <c:v>6.6666669833163335</c:v>
                </c:pt>
                <c:pt idx="25767">
                  <c:v>13.333333966632667</c:v>
                </c:pt>
                <c:pt idx="25768">
                  <c:v>6.6666669833163335</c:v>
                </c:pt>
                <c:pt idx="25769">
                  <c:v>6.6666669833163335</c:v>
                </c:pt>
                <c:pt idx="25770">
                  <c:v>13.333333966632667</c:v>
                </c:pt>
                <c:pt idx="25771">
                  <c:v>6.6666669833163335</c:v>
                </c:pt>
                <c:pt idx="25772">
                  <c:v>6.6666669833163335</c:v>
                </c:pt>
                <c:pt idx="25773">
                  <c:v>13.333333966632667</c:v>
                </c:pt>
                <c:pt idx="25774">
                  <c:v>6.6666669833163335</c:v>
                </c:pt>
                <c:pt idx="25775">
                  <c:v>6.6666669833163335</c:v>
                </c:pt>
                <c:pt idx="25776">
                  <c:v>6.6666669833163335</c:v>
                </c:pt>
                <c:pt idx="25777">
                  <c:v>13.333333966632667</c:v>
                </c:pt>
                <c:pt idx="25778">
                  <c:v>6.6666669833163335</c:v>
                </c:pt>
                <c:pt idx="25779">
                  <c:v>6.6666669833163335</c:v>
                </c:pt>
                <c:pt idx="25780">
                  <c:v>13.333333966632667</c:v>
                </c:pt>
                <c:pt idx="25781">
                  <c:v>6.6666669833163335</c:v>
                </c:pt>
                <c:pt idx="25782">
                  <c:v>6.6666669833163335</c:v>
                </c:pt>
                <c:pt idx="25783">
                  <c:v>13.333333966632667</c:v>
                </c:pt>
                <c:pt idx="25784">
                  <c:v>6.6666669833163335</c:v>
                </c:pt>
                <c:pt idx="25785">
                  <c:v>6.6666669833163335</c:v>
                </c:pt>
                <c:pt idx="25786">
                  <c:v>13.333333966632667</c:v>
                </c:pt>
                <c:pt idx="25787">
                  <c:v>6.6666669833163335</c:v>
                </c:pt>
                <c:pt idx="25788">
                  <c:v>6.6666669833163335</c:v>
                </c:pt>
                <c:pt idx="25789">
                  <c:v>13.333333966632667</c:v>
                </c:pt>
                <c:pt idx="25790">
                  <c:v>6.6666669833163335</c:v>
                </c:pt>
                <c:pt idx="25791">
                  <c:v>13.333333966632667</c:v>
                </c:pt>
                <c:pt idx="25792">
                  <c:v>6.6666669833163335</c:v>
                </c:pt>
                <c:pt idx="25793">
                  <c:v>6.6666669833163335</c:v>
                </c:pt>
                <c:pt idx="25794">
                  <c:v>13.333333966632667</c:v>
                </c:pt>
                <c:pt idx="25795">
                  <c:v>6.6666669833163335</c:v>
                </c:pt>
                <c:pt idx="25796">
                  <c:v>6.6666669833163335</c:v>
                </c:pt>
                <c:pt idx="25797">
                  <c:v>6.6666669833163335</c:v>
                </c:pt>
                <c:pt idx="25798">
                  <c:v>13.333333966632667</c:v>
                </c:pt>
                <c:pt idx="25799">
                  <c:v>6.6666669833163335</c:v>
                </c:pt>
                <c:pt idx="25800">
                  <c:v>13.333333966632667</c:v>
                </c:pt>
                <c:pt idx="25801">
                  <c:v>6.6666669833163335</c:v>
                </c:pt>
                <c:pt idx="25802">
                  <c:v>13.333333966632667</c:v>
                </c:pt>
                <c:pt idx="25803">
                  <c:v>6.6666669833163335</c:v>
                </c:pt>
                <c:pt idx="25804">
                  <c:v>13.333333966632667</c:v>
                </c:pt>
                <c:pt idx="25805">
                  <c:v>6.6666669833163335</c:v>
                </c:pt>
                <c:pt idx="25806">
                  <c:v>13.333333966632667</c:v>
                </c:pt>
                <c:pt idx="25807">
                  <c:v>6.6666669833163335</c:v>
                </c:pt>
                <c:pt idx="25808">
                  <c:v>13.333333966632667</c:v>
                </c:pt>
                <c:pt idx="25809">
                  <c:v>6.6666669833163335</c:v>
                </c:pt>
                <c:pt idx="25810">
                  <c:v>13.333333966632667</c:v>
                </c:pt>
                <c:pt idx="25811">
                  <c:v>13.333333966632667</c:v>
                </c:pt>
                <c:pt idx="25812">
                  <c:v>6.6666669833163335</c:v>
                </c:pt>
                <c:pt idx="25813">
                  <c:v>13.333333966632667</c:v>
                </c:pt>
                <c:pt idx="25814">
                  <c:v>13.333333966632667</c:v>
                </c:pt>
                <c:pt idx="25815">
                  <c:v>6.6666669833163335</c:v>
                </c:pt>
                <c:pt idx="25816">
                  <c:v>13.333333966632667</c:v>
                </c:pt>
                <c:pt idx="25817">
                  <c:v>13.333333966632667</c:v>
                </c:pt>
                <c:pt idx="25818">
                  <c:v>6.6666669833163335</c:v>
                </c:pt>
                <c:pt idx="25819">
                  <c:v>13.333333966632667</c:v>
                </c:pt>
                <c:pt idx="25820">
                  <c:v>13.333333966632667</c:v>
                </c:pt>
                <c:pt idx="25821">
                  <c:v>6.6666669833163335</c:v>
                </c:pt>
                <c:pt idx="25822">
                  <c:v>13.333333966632667</c:v>
                </c:pt>
                <c:pt idx="25823">
                  <c:v>13.333333966632667</c:v>
                </c:pt>
                <c:pt idx="25824">
                  <c:v>13.333333966632667</c:v>
                </c:pt>
                <c:pt idx="25825">
                  <c:v>13.333333966632667</c:v>
                </c:pt>
                <c:pt idx="25826">
                  <c:v>6.6666669833163335</c:v>
                </c:pt>
                <c:pt idx="25827">
                  <c:v>13.333333966632667</c:v>
                </c:pt>
                <c:pt idx="25828">
                  <c:v>13.333333966632667</c:v>
                </c:pt>
                <c:pt idx="25829">
                  <c:v>13.333333966632667</c:v>
                </c:pt>
                <c:pt idx="25830">
                  <c:v>13.333333966632667</c:v>
                </c:pt>
                <c:pt idx="25831">
                  <c:v>13.333333966632667</c:v>
                </c:pt>
                <c:pt idx="25832">
                  <c:v>13.333333966632667</c:v>
                </c:pt>
                <c:pt idx="25833">
                  <c:v>13.333333966632667</c:v>
                </c:pt>
                <c:pt idx="25834">
                  <c:v>13.333333966632667</c:v>
                </c:pt>
                <c:pt idx="25835">
                  <c:v>6.6666669833163335</c:v>
                </c:pt>
                <c:pt idx="25836">
                  <c:v>13.333333966632667</c:v>
                </c:pt>
                <c:pt idx="25837">
                  <c:v>13.333333966632667</c:v>
                </c:pt>
                <c:pt idx="25838">
                  <c:v>13.333333966632667</c:v>
                </c:pt>
                <c:pt idx="25839">
                  <c:v>13.333333966632667</c:v>
                </c:pt>
                <c:pt idx="25840">
                  <c:v>13.333333966632667</c:v>
                </c:pt>
                <c:pt idx="25841">
                  <c:v>13.333333966632667</c:v>
                </c:pt>
                <c:pt idx="25842">
                  <c:v>13.333333966632667</c:v>
                </c:pt>
                <c:pt idx="25843">
                  <c:v>13.333333966632667</c:v>
                </c:pt>
                <c:pt idx="25844">
                  <c:v>13.333333966632667</c:v>
                </c:pt>
                <c:pt idx="25845">
                  <c:v>13.333333966632667</c:v>
                </c:pt>
                <c:pt idx="25846">
                  <c:v>13.333333966632667</c:v>
                </c:pt>
                <c:pt idx="25847">
                  <c:v>13.333333966632667</c:v>
                </c:pt>
                <c:pt idx="25848">
                  <c:v>13.333333966632667</c:v>
                </c:pt>
                <c:pt idx="25849">
                  <c:v>13.333333966632667</c:v>
                </c:pt>
                <c:pt idx="25850">
                  <c:v>20.000000173846864</c:v>
                </c:pt>
                <c:pt idx="25851">
                  <c:v>13.333333966632667</c:v>
                </c:pt>
                <c:pt idx="25852">
                  <c:v>13.333333966632667</c:v>
                </c:pt>
                <c:pt idx="25853">
                  <c:v>13.333333966632667</c:v>
                </c:pt>
                <c:pt idx="25854">
                  <c:v>13.333333966632667</c:v>
                </c:pt>
                <c:pt idx="25855">
                  <c:v>13.333333966632667</c:v>
                </c:pt>
                <c:pt idx="25856">
                  <c:v>13.333333966632667</c:v>
                </c:pt>
                <c:pt idx="25857">
                  <c:v>13.333333966632667</c:v>
                </c:pt>
                <c:pt idx="25858">
                  <c:v>20.000000173846864</c:v>
                </c:pt>
                <c:pt idx="25859">
                  <c:v>13.333333966632667</c:v>
                </c:pt>
                <c:pt idx="25860">
                  <c:v>13.333333966632667</c:v>
                </c:pt>
                <c:pt idx="25861">
                  <c:v>13.333333966632667</c:v>
                </c:pt>
                <c:pt idx="25862">
                  <c:v>20.000000173846864</c:v>
                </c:pt>
                <c:pt idx="25863">
                  <c:v>13.333333966632667</c:v>
                </c:pt>
                <c:pt idx="25864">
                  <c:v>13.333333966632667</c:v>
                </c:pt>
                <c:pt idx="25865">
                  <c:v>13.333333966632667</c:v>
                </c:pt>
                <c:pt idx="25866">
                  <c:v>20.000000173846864</c:v>
                </c:pt>
                <c:pt idx="25867">
                  <c:v>13.333333966632667</c:v>
                </c:pt>
                <c:pt idx="25868">
                  <c:v>13.333333966632667</c:v>
                </c:pt>
                <c:pt idx="25869">
                  <c:v>20.000000173846864</c:v>
                </c:pt>
                <c:pt idx="25870">
                  <c:v>13.333333966632667</c:v>
                </c:pt>
                <c:pt idx="25871">
                  <c:v>13.333333966632667</c:v>
                </c:pt>
                <c:pt idx="25872">
                  <c:v>13.333333966632667</c:v>
                </c:pt>
                <c:pt idx="25873">
                  <c:v>20.000000173846864</c:v>
                </c:pt>
                <c:pt idx="25874">
                  <c:v>13.333333966632667</c:v>
                </c:pt>
                <c:pt idx="25875">
                  <c:v>13.333333966632667</c:v>
                </c:pt>
                <c:pt idx="25876">
                  <c:v>20.000000173846864</c:v>
                </c:pt>
                <c:pt idx="25877">
                  <c:v>13.333333966632667</c:v>
                </c:pt>
                <c:pt idx="25878">
                  <c:v>13.333333966632667</c:v>
                </c:pt>
                <c:pt idx="25879">
                  <c:v>20.000000173846864</c:v>
                </c:pt>
                <c:pt idx="25880">
                  <c:v>13.333333966632667</c:v>
                </c:pt>
                <c:pt idx="25881">
                  <c:v>13.333333966632667</c:v>
                </c:pt>
                <c:pt idx="25882">
                  <c:v>13.333333966632667</c:v>
                </c:pt>
                <c:pt idx="25883">
                  <c:v>20.000000173846864</c:v>
                </c:pt>
                <c:pt idx="25884">
                  <c:v>13.333333966632667</c:v>
                </c:pt>
                <c:pt idx="25885">
                  <c:v>13.333333966632667</c:v>
                </c:pt>
                <c:pt idx="25886">
                  <c:v>20.000000173846864</c:v>
                </c:pt>
                <c:pt idx="25887">
                  <c:v>13.333333966632667</c:v>
                </c:pt>
                <c:pt idx="25888">
                  <c:v>13.333333966632667</c:v>
                </c:pt>
                <c:pt idx="25889">
                  <c:v>20.000000173846864</c:v>
                </c:pt>
                <c:pt idx="25890">
                  <c:v>13.333333966632667</c:v>
                </c:pt>
                <c:pt idx="25891">
                  <c:v>13.333333966632667</c:v>
                </c:pt>
                <c:pt idx="25892">
                  <c:v>20.000000173846864</c:v>
                </c:pt>
                <c:pt idx="25893">
                  <c:v>13.333333966632667</c:v>
                </c:pt>
                <c:pt idx="25894">
                  <c:v>13.333333966632667</c:v>
                </c:pt>
                <c:pt idx="25895">
                  <c:v>13.333333966632667</c:v>
                </c:pt>
                <c:pt idx="25896">
                  <c:v>20.000000173846864</c:v>
                </c:pt>
                <c:pt idx="25897">
                  <c:v>13.333333966632667</c:v>
                </c:pt>
                <c:pt idx="25898">
                  <c:v>13.333333966632667</c:v>
                </c:pt>
                <c:pt idx="25899">
                  <c:v>20.000000173846864</c:v>
                </c:pt>
                <c:pt idx="25900">
                  <c:v>13.333333966632667</c:v>
                </c:pt>
                <c:pt idx="25901">
                  <c:v>13.333333966632667</c:v>
                </c:pt>
                <c:pt idx="25902">
                  <c:v>13.333333966632667</c:v>
                </c:pt>
                <c:pt idx="25903">
                  <c:v>20.000000173846864</c:v>
                </c:pt>
                <c:pt idx="25904">
                  <c:v>13.333333966632667</c:v>
                </c:pt>
                <c:pt idx="25905">
                  <c:v>13.333333966632667</c:v>
                </c:pt>
                <c:pt idx="25906">
                  <c:v>20.000000173846864</c:v>
                </c:pt>
                <c:pt idx="25907">
                  <c:v>13.333333966632667</c:v>
                </c:pt>
                <c:pt idx="25908">
                  <c:v>13.333333966632667</c:v>
                </c:pt>
                <c:pt idx="25909">
                  <c:v>20.000000173846864</c:v>
                </c:pt>
                <c:pt idx="25910">
                  <c:v>13.333333966632667</c:v>
                </c:pt>
                <c:pt idx="25911">
                  <c:v>13.333333966632667</c:v>
                </c:pt>
                <c:pt idx="25912">
                  <c:v>13.333333966632667</c:v>
                </c:pt>
                <c:pt idx="25913">
                  <c:v>20.000000173846864</c:v>
                </c:pt>
                <c:pt idx="25914">
                  <c:v>13.333333966632667</c:v>
                </c:pt>
                <c:pt idx="25915">
                  <c:v>13.333333966632667</c:v>
                </c:pt>
                <c:pt idx="25916">
                  <c:v>13.333333966632667</c:v>
                </c:pt>
                <c:pt idx="25917">
                  <c:v>20.000000173846864</c:v>
                </c:pt>
                <c:pt idx="25918">
                  <c:v>13.333333966632667</c:v>
                </c:pt>
                <c:pt idx="25919">
                  <c:v>13.333333966632667</c:v>
                </c:pt>
                <c:pt idx="25920">
                  <c:v>20.000000173846864</c:v>
                </c:pt>
                <c:pt idx="25921">
                  <c:v>13.333333966632667</c:v>
                </c:pt>
                <c:pt idx="25922">
                  <c:v>13.333333966632667</c:v>
                </c:pt>
                <c:pt idx="25923">
                  <c:v>20.000000173846864</c:v>
                </c:pt>
                <c:pt idx="25924">
                  <c:v>13.333333966632667</c:v>
                </c:pt>
                <c:pt idx="25925">
                  <c:v>20.000000173846864</c:v>
                </c:pt>
                <c:pt idx="25926">
                  <c:v>13.333333966632667</c:v>
                </c:pt>
                <c:pt idx="25927">
                  <c:v>20.000000173846864</c:v>
                </c:pt>
                <c:pt idx="25928">
                  <c:v>13.333333966632667</c:v>
                </c:pt>
                <c:pt idx="25929">
                  <c:v>20.000000173846864</c:v>
                </c:pt>
                <c:pt idx="25930">
                  <c:v>13.333333966632667</c:v>
                </c:pt>
                <c:pt idx="25931">
                  <c:v>20.000000173846864</c:v>
                </c:pt>
                <c:pt idx="25932">
                  <c:v>13.333333966632667</c:v>
                </c:pt>
                <c:pt idx="25933">
                  <c:v>20.000000173846864</c:v>
                </c:pt>
                <c:pt idx="25934">
                  <c:v>20.000000173846864</c:v>
                </c:pt>
                <c:pt idx="25935">
                  <c:v>13.333333966632667</c:v>
                </c:pt>
                <c:pt idx="25936">
                  <c:v>20.000000173846864</c:v>
                </c:pt>
                <c:pt idx="25937">
                  <c:v>20.000000173846864</c:v>
                </c:pt>
                <c:pt idx="25938">
                  <c:v>13.333333966632667</c:v>
                </c:pt>
                <c:pt idx="25939">
                  <c:v>20.000000173846864</c:v>
                </c:pt>
                <c:pt idx="25940">
                  <c:v>20.000000173846864</c:v>
                </c:pt>
                <c:pt idx="25941">
                  <c:v>13.333333966632667</c:v>
                </c:pt>
                <c:pt idx="25942">
                  <c:v>20.000000173846864</c:v>
                </c:pt>
                <c:pt idx="25943">
                  <c:v>20.000000173846864</c:v>
                </c:pt>
                <c:pt idx="25944">
                  <c:v>13.333333966632667</c:v>
                </c:pt>
                <c:pt idx="25945">
                  <c:v>20.000000173846864</c:v>
                </c:pt>
                <c:pt idx="25946">
                  <c:v>20.000000173846864</c:v>
                </c:pt>
                <c:pt idx="25947">
                  <c:v>13.333333966632667</c:v>
                </c:pt>
                <c:pt idx="25948">
                  <c:v>20.000000173846864</c:v>
                </c:pt>
                <c:pt idx="25949">
                  <c:v>20.000000173846864</c:v>
                </c:pt>
                <c:pt idx="25950">
                  <c:v>20.000000173846864</c:v>
                </c:pt>
                <c:pt idx="25951">
                  <c:v>20.000000173846864</c:v>
                </c:pt>
                <c:pt idx="25952">
                  <c:v>13.333333966632667</c:v>
                </c:pt>
                <c:pt idx="25953">
                  <c:v>20.000000173846864</c:v>
                </c:pt>
                <c:pt idx="25954">
                  <c:v>20.000000173846864</c:v>
                </c:pt>
                <c:pt idx="25955">
                  <c:v>20.000000173846864</c:v>
                </c:pt>
                <c:pt idx="25956">
                  <c:v>20.000000173846864</c:v>
                </c:pt>
                <c:pt idx="25957">
                  <c:v>26.666667933265401</c:v>
                </c:pt>
                <c:pt idx="25958">
                  <c:v>20.000000173846864</c:v>
                </c:pt>
                <c:pt idx="25959">
                  <c:v>20.000000173846864</c:v>
                </c:pt>
                <c:pt idx="25960">
                  <c:v>20.000000173846864</c:v>
                </c:pt>
                <c:pt idx="25961">
                  <c:v>26.666667933265401</c:v>
                </c:pt>
                <c:pt idx="25962">
                  <c:v>20.000000173846864</c:v>
                </c:pt>
                <c:pt idx="25963">
                  <c:v>26.666667933265401</c:v>
                </c:pt>
                <c:pt idx="25964">
                  <c:v>26.666667933265401</c:v>
                </c:pt>
                <c:pt idx="25965">
                  <c:v>26.666667933265401</c:v>
                </c:pt>
                <c:pt idx="25966">
                  <c:v>20.000000173846864</c:v>
                </c:pt>
                <c:pt idx="25967">
                  <c:v>26.666667933265401</c:v>
                </c:pt>
                <c:pt idx="25968">
                  <c:v>33.333335692683868</c:v>
                </c:pt>
                <c:pt idx="25969">
                  <c:v>26.666667933265401</c:v>
                </c:pt>
                <c:pt idx="25970">
                  <c:v>33.333335692683868</c:v>
                </c:pt>
                <c:pt idx="25971">
                  <c:v>33.333335692683868</c:v>
                </c:pt>
                <c:pt idx="25972">
                  <c:v>33.333335692683868</c:v>
                </c:pt>
                <c:pt idx="25973">
                  <c:v>33.333335692683868</c:v>
                </c:pt>
                <c:pt idx="25974">
                  <c:v>33.333335692683868</c:v>
                </c:pt>
                <c:pt idx="25975">
                  <c:v>40.000003452102327</c:v>
                </c:pt>
                <c:pt idx="25976">
                  <c:v>40.000003452102327</c:v>
                </c:pt>
                <c:pt idx="25977">
                  <c:v>33.333335692683868</c:v>
                </c:pt>
                <c:pt idx="25978">
                  <c:v>40.000003452102327</c:v>
                </c:pt>
                <c:pt idx="25979">
                  <c:v>33.333335692683868</c:v>
                </c:pt>
                <c:pt idx="25980">
                  <c:v>40.000003452102327</c:v>
                </c:pt>
                <c:pt idx="25981">
                  <c:v>33.333335692683868</c:v>
                </c:pt>
                <c:pt idx="25982">
                  <c:v>40.000003452102327</c:v>
                </c:pt>
                <c:pt idx="25983">
                  <c:v>33.333335692683868</c:v>
                </c:pt>
                <c:pt idx="25984">
                  <c:v>33.333335692683868</c:v>
                </c:pt>
                <c:pt idx="25985">
                  <c:v>40.000003452102327</c:v>
                </c:pt>
                <c:pt idx="25986">
                  <c:v>33.333335692683868</c:v>
                </c:pt>
                <c:pt idx="25987">
                  <c:v>40.000003452102327</c:v>
                </c:pt>
                <c:pt idx="25988">
                  <c:v>33.333335692683868</c:v>
                </c:pt>
                <c:pt idx="25989">
                  <c:v>33.333335692683868</c:v>
                </c:pt>
                <c:pt idx="25990">
                  <c:v>40.000003452102327</c:v>
                </c:pt>
                <c:pt idx="25991">
                  <c:v>33.333335692683868</c:v>
                </c:pt>
                <c:pt idx="25992">
                  <c:v>33.333335692683868</c:v>
                </c:pt>
                <c:pt idx="25993">
                  <c:v>33.333335692683868</c:v>
                </c:pt>
                <c:pt idx="25994">
                  <c:v>33.333335692683868</c:v>
                </c:pt>
                <c:pt idx="25995">
                  <c:v>33.333335692683868</c:v>
                </c:pt>
                <c:pt idx="25996">
                  <c:v>40.000003452102327</c:v>
                </c:pt>
                <c:pt idx="25997">
                  <c:v>33.333335692683868</c:v>
                </c:pt>
                <c:pt idx="25998">
                  <c:v>33.333335692683868</c:v>
                </c:pt>
                <c:pt idx="25999">
                  <c:v>33.333335692683868</c:v>
                </c:pt>
                <c:pt idx="26000">
                  <c:v>33.333335692683868</c:v>
                </c:pt>
                <c:pt idx="26001">
                  <c:v>33.333335692683868</c:v>
                </c:pt>
                <c:pt idx="26002">
                  <c:v>33.333335692683868</c:v>
                </c:pt>
                <c:pt idx="26003">
                  <c:v>33.333335692683868</c:v>
                </c:pt>
                <c:pt idx="26004">
                  <c:v>26.666667933265401</c:v>
                </c:pt>
                <c:pt idx="26005">
                  <c:v>33.333335692683868</c:v>
                </c:pt>
                <c:pt idx="26006">
                  <c:v>33.333335692683868</c:v>
                </c:pt>
                <c:pt idx="26007">
                  <c:v>33.333335692683868</c:v>
                </c:pt>
                <c:pt idx="26008">
                  <c:v>33.333335692683868</c:v>
                </c:pt>
                <c:pt idx="26009">
                  <c:v>33.333335692683868</c:v>
                </c:pt>
                <c:pt idx="26010">
                  <c:v>26.666667933265401</c:v>
                </c:pt>
                <c:pt idx="26011">
                  <c:v>33.333335692683868</c:v>
                </c:pt>
                <c:pt idx="26012">
                  <c:v>33.333335692683868</c:v>
                </c:pt>
                <c:pt idx="26013">
                  <c:v>33.333335692683868</c:v>
                </c:pt>
                <c:pt idx="26014">
                  <c:v>26.666667933265401</c:v>
                </c:pt>
                <c:pt idx="26015">
                  <c:v>33.333335692683868</c:v>
                </c:pt>
                <c:pt idx="26016">
                  <c:v>26.666667933265401</c:v>
                </c:pt>
                <c:pt idx="26017">
                  <c:v>33.333335692683868</c:v>
                </c:pt>
                <c:pt idx="26018">
                  <c:v>33.333335692683868</c:v>
                </c:pt>
                <c:pt idx="26019">
                  <c:v>26.666667933265401</c:v>
                </c:pt>
                <c:pt idx="26020">
                  <c:v>33.333335692683868</c:v>
                </c:pt>
                <c:pt idx="26021">
                  <c:v>26.666667933265401</c:v>
                </c:pt>
                <c:pt idx="26022">
                  <c:v>33.333335692683868</c:v>
                </c:pt>
                <c:pt idx="26023">
                  <c:v>26.666667933265401</c:v>
                </c:pt>
                <c:pt idx="26024">
                  <c:v>26.666667933265401</c:v>
                </c:pt>
                <c:pt idx="26025">
                  <c:v>33.333335692683868</c:v>
                </c:pt>
                <c:pt idx="26026">
                  <c:v>26.666667933265401</c:v>
                </c:pt>
                <c:pt idx="26027">
                  <c:v>26.666667933265401</c:v>
                </c:pt>
                <c:pt idx="26028">
                  <c:v>26.666667933265401</c:v>
                </c:pt>
                <c:pt idx="26029">
                  <c:v>33.333335692683868</c:v>
                </c:pt>
                <c:pt idx="26030">
                  <c:v>26.666667933265401</c:v>
                </c:pt>
                <c:pt idx="26031">
                  <c:v>26.666667933265401</c:v>
                </c:pt>
                <c:pt idx="26032">
                  <c:v>26.666667933265401</c:v>
                </c:pt>
                <c:pt idx="26033">
                  <c:v>26.666667933265401</c:v>
                </c:pt>
                <c:pt idx="26034">
                  <c:v>26.666667933265401</c:v>
                </c:pt>
                <c:pt idx="26035">
                  <c:v>26.666667933265401</c:v>
                </c:pt>
                <c:pt idx="26036">
                  <c:v>26.666667933265401</c:v>
                </c:pt>
                <c:pt idx="26037">
                  <c:v>26.666667933265401</c:v>
                </c:pt>
                <c:pt idx="26038">
                  <c:v>26.666667933265401</c:v>
                </c:pt>
                <c:pt idx="26039">
                  <c:v>20.000000173846864</c:v>
                </c:pt>
                <c:pt idx="26040">
                  <c:v>26.666667933265401</c:v>
                </c:pt>
                <c:pt idx="26041">
                  <c:v>26.666667933265401</c:v>
                </c:pt>
                <c:pt idx="26042">
                  <c:v>26.666667933265401</c:v>
                </c:pt>
                <c:pt idx="26043">
                  <c:v>26.666667933265401</c:v>
                </c:pt>
                <c:pt idx="26044">
                  <c:v>20.000000173846864</c:v>
                </c:pt>
                <c:pt idx="26045">
                  <c:v>26.666667933265401</c:v>
                </c:pt>
                <c:pt idx="26046">
                  <c:v>26.666667933265401</c:v>
                </c:pt>
                <c:pt idx="26047">
                  <c:v>20.000000173846864</c:v>
                </c:pt>
                <c:pt idx="26048">
                  <c:v>26.666667933265401</c:v>
                </c:pt>
                <c:pt idx="26049">
                  <c:v>26.666667933265401</c:v>
                </c:pt>
                <c:pt idx="26050">
                  <c:v>20.000000173846864</c:v>
                </c:pt>
                <c:pt idx="26051">
                  <c:v>26.666667933265401</c:v>
                </c:pt>
                <c:pt idx="26052">
                  <c:v>26.666667933265401</c:v>
                </c:pt>
                <c:pt idx="26053">
                  <c:v>20.000000173846864</c:v>
                </c:pt>
                <c:pt idx="26054">
                  <c:v>26.666667933265401</c:v>
                </c:pt>
                <c:pt idx="26055">
                  <c:v>20.000000173846864</c:v>
                </c:pt>
                <c:pt idx="26056">
                  <c:v>26.666667933265401</c:v>
                </c:pt>
                <c:pt idx="26057">
                  <c:v>20.000000173846864</c:v>
                </c:pt>
                <c:pt idx="26058">
                  <c:v>26.666667933265401</c:v>
                </c:pt>
                <c:pt idx="26059">
                  <c:v>20.000000173846864</c:v>
                </c:pt>
                <c:pt idx="26060">
                  <c:v>26.666667933265401</c:v>
                </c:pt>
                <c:pt idx="26061">
                  <c:v>20.000000173846864</c:v>
                </c:pt>
                <c:pt idx="26062">
                  <c:v>20.000000173846864</c:v>
                </c:pt>
                <c:pt idx="26063">
                  <c:v>26.666667933265401</c:v>
                </c:pt>
                <c:pt idx="26064">
                  <c:v>20.000000173846864</c:v>
                </c:pt>
                <c:pt idx="26065">
                  <c:v>20.000000173846864</c:v>
                </c:pt>
                <c:pt idx="26066">
                  <c:v>26.666667933265401</c:v>
                </c:pt>
                <c:pt idx="26067">
                  <c:v>20.000000173846864</c:v>
                </c:pt>
                <c:pt idx="26068">
                  <c:v>20.000000173846864</c:v>
                </c:pt>
                <c:pt idx="26069">
                  <c:v>20.000000173846864</c:v>
                </c:pt>
                <c:pt idx="26070">
                  <c:v>26.666667933265401</c:v>
                </c:pt>
                <c:pt idx="26071">
                  <c:v>20.000000173846864</c:v>
                </c:pt>
                <c:pt idx="26072">
                  <c:v>20.000000173846864</c:v>
                </c:pt>
                <c:pt idx="26073">
                  <c:v>20.000000173846864</c:v>
                </c:pt>
                <c:pt idx="26074">
                  <c:v>20.000000173846864</c:v>
                </c:pt>
                <c:pt idx="26075">
                  <c:v>20.000000173846864</c:v>
                </c:pt>
                <c:pt idx="26076">
                  <c:v>20.000000173846864</c:v>
                </c:pt>
                <c:pt idx="26077">
                  <c:v>20.000000173846864</c:v>
                </c:pt>
                <c:pt idx="26078">
                  <c:v>20.000000173846864</c:v>
                </c:pt>
                <c:pt idx="26079">
                  <c:v>20.000000173846864</c:v>
                </c:pt>
                <c:pt idx="26080">
                  <c:v>20.000000173846864</c:v>
                </c:pt>
                <c:pt idx="26081">
                  <c:v>20.000000173846864</c:v>
                </c:pt>
                <c:pt idx="26082">
                  <c:v>20.000000173846864</c:v>
                </c:pt>
                <c:pt idx="26083">
                  <c:v>20.000000173846864</c:v>
                </c:pt>
                <c:pt idx="26084">
                  <c:v>20.000000173846864</c:v>
                </c:pt>
                <c:pt idx="26085">
                  <c:v>20.000000173846864</c:v>
                </c:pt>
                <c:pt idx="26086">
                  <c:v>20.000000173846864</c:v>
                </c:pt>
                <c:pt idx="26087">
                  <c:v>20.000000173846864</c:v>
                </c:pt>
                <c:pt idx="26088">
                  <c:v>20.000000173846864</c:v>
                </c:pt>
                <c:pt idx="26089">
                  <c:v>20.000000173846864</c:v>
                </c:pt>
                <c:pt idx="26090">
                  <c:v>20.000000173846864</c:v>
                </c:pt>
                <c:pt idx="26091">
                  <c:v>13.333333966632667</c:v>
                </c:pt>
                <c:pt idx="26092">
                  <c:v>20.000000173846864</c:v>
                </c:pt>
                <c:pt idx="26093">
                  <c:v>20.000000173846864</c:v>
                </c:pt>
                <c:pt idx="26094">
                  <c:v>20.000000173846864</c:v>
                </c:pt>
                <c:pt idx="26095">
                  <c:v>20.000000173846864</c:v>
                </c:pt>
                <c:pt idx="26096">
                  <c:v>20.000000173846864</c:v>
                </c:pt>
                <c:pt idx="26097">
                  <c:v>20.000000173846864</c:v>
                </c:pt>
                <c:pt idx="26098">
                  <c:v>13.333333966632667</c:v>
                </c:pt>
                <c:pt idx="26099">
                  <c:v>20.000000173846864</c:v>
                </c:pt>
                <c:pt idx="26100">
                  <c:v>20.000000173846864</c:v>
                </c:pt>
                <c:pt idx="26101">
                  <c:v>20.000000173846864</c:v>
                </c:pt>
                <c:pt idx="26102">
                  <c:v>20.000000173846864</c:v>
                </c:pt>
                <c:pt idx="26103">
                  <c:v>13.333333966632667</c:v>
                </c:pt>
                <c:pt idx="26104">
                  <c:v>20.000000173846864</c:v>
                </c:pt>
                <c:pt idx="26105">
                  <c:v>20.000000173846864</c:v>
                </c:pt>
                <c:pt idx="26106">
                  <c:v>20.000000173846864</c:v>
                </c:pt>
                <c:pt idx="26107">
                  <c:v>13.333333966632667</c:v>
                </c:pt>
                <c:pt idx="26108">
                  <c:v>20.000000173846864</c:v>
                </c:pt>
                <c:pt idx="26109">
                  <c:v>20.000000173846864</c:v>
                </c:pt>
                <c:pt idx="26110">
                  <c:v>13.333333966632667</c:v>
                </c:pt>
                <c:pt idx="26111">
                  <c:v>20.000000173846864</c:v>
                </c:pt>
                <c:pt idx="26112">
                  <c:v>20.000000173846864</c:v>
                </c:pt>
                <c:pt idx="26113">
                  <c:v>13.333333966632667</c:v>
                </c:pt>
                <c:pt idx="26114">
                  <c:v>20.000000173846864</c:v>
                </c:pt>
                <c:pt idx="26115">
                  <c:v>20.000000173846864</c:v>
                </c:pt>
                <c:pt idx="26116">
                  <c:v>13.333333966632667</c:v>
                </c:pt>
                <c:pt idx="26117">
                  <c:v>20.000000173846864</c:v>
                </c:pt>
                <c:pt idx="26118">
                  <c:v>13.333333966632667</c:v>
                </c:pt>
                <c:pt idx="26119">
                  <c:v>20.000000173846864</c:v>
                </c:pt>
                <c:pt idx="26120">
                  <c:v>20.000000173846864</c:v>
                </c:pt>
                <c:pt idx="26121">
                  <c:v>13.333333966632667</c:v>
                </c:pt>
                <c:pt idx="26122">
                  <c:v>20.000000173846864</c:v>
                </c:pt>
                <c:pt idx="26123">
                  <c:v>13.333333966632667</c:v>
                </c:pt>
                <c:pt idx="26124">
                  <c:v>20.000000173846864</c:v>
                </c:pt>
                <c:pt idx="26125">
                  <c:v>13.333333966632667</c:v>
                </c:pt>
                <c:pt idx="26126">
                  <c:v>20.000000173846864</c:v>
                </c:pt>
                <c:pt idx="26127">
                  <c:v>13.333333966632667</c:v>
                </c:pt>
                <c:pt idx="26128">
                  <c:v>20.000000173846864</c:v>
                </c:pt>
                <c:pt idx="26129">
                  <c:v>20.000000173846864</c:v>
                </c:pt>
                <c:pt idx="26130">
                  <c:v>13.333333966632667</c:v>
                </c:pt>
                <c:pt idx="26131">
                  <c:v>20.000000173846864</c:v>
                </c:pt>
                <c:pt idx="26132">
                  <c:v>13.333333966632667</c:v>
                </c:pt>
                <c:pt idx="26133">
                  <c:v>20.000000173846864</c:v>
                </c:pt>
                <c:pt idx="26134">
                  <c:v>13.333333966632667</c:v>
                </c:pt>
                <c:pt idx="26135">
                  <c:v>20.000000173846864</c:v>
                </c:pt>
                <c:pt idx="26136">
                  <c:v>13.333333966632667</c:v>
                </c:pt>
                <c:pt idx="26137">
                  <c:v>20.000000173846864</c:v>
                </c:pt>
                <c:pt idx="26138">
                  <c:v>13.333333966632667</c:v>
                </c:pt>
                <c:pt idx="26139">
                  <c:v>20.000000173846864</c:v>
                </c:pt>
                <c:pt idx="26140">
                  <c:v>13.333333966632667</c:v>
                </c:pt>
                <c:pt idx="26141">
                  <c:v>20.000000173846864</c:v>
                </c:pt>
                <c:pt idx="26142">
                  <c:v>13.333333966632667</c:v>
                </c:pt>
                <c:pt idx="26143">
                  <c:v>20.000000173846864</c:v>
                </c:pt>
                <c:pt idx="26144">
                  <c:v>13.333333966632667</c:v>
                </c:pt>
                <c:pt idx="26145">
                  <c:v>20.000000173846864</c:v>
                </c:pt>
                <c:pt idx="26146">
                  <c:v>13.333333966632667</c:v>
                </c:pt>
                <c:pt idx="26147">
                  <c:v>20.000000173846864</c:v>
                </c:pt>
                <c:pt idx="26148">
                  <c:v>13.333333966632667</c:v>
                </c:pt>
                <c:pt idx="26149">
                  <c:v>20.000000173846864</c:v>
                </c:pt>
                <c:pt idx="26150">
                  <c:v>13.333333966632667</c:v>
                </c:pt>
                <c:pt idx="26151">
                  <c:v>20.000000173846864</c:v>
                </c:pt>
                <c:pt idx="26152">
                  <c:v>13.333333966632667</c:v>
                </c:pt>
                <c:pt idx="26153">
                  <c:v>20.000000173846864</c:v>
                </c:pt>
                <c:pt idx="26154">
                  <c:v>13.333333966632667</c:v>
                </c:pt>
                <c:pt idx="26155">
                  <c:v>20.000000173846864</c:v>
                </c:pt>
                <c:pt idx="26156">
                  <c:v>13.333333966632667</c:v>
                </c:pt>
                <c:pt idx="26157">
                  <c:v>20.000000173846864</c:v>
                </c:pt>
                <c:pt idx="26158">
                  <c:v>13.333333966632667</c:v>
                </c:pt>
                <c:pt idx="26159">
                  <c:v>20.000000173846864</c:v>
                </c:pt>
                <c:pt idx="26160">
                  <c:v>13.333333966632667</c:v>
                </c:pt>
                <c:pt idx="26161">
                  <c:v>20.000000173846864</c:v>
                </c:pt>
                <c:pt idx="26162">
                  <c:v>13.333333966632667</c:v>
                </c:pt>
                <c:pt idx="26163">
                  <c:v>20.000000173846864</c:v>
                </c:pt>
                <c:pt idx="26164">
                  <c:v>13.333333966632667</c:v>
                </c:pt>
                <c:pt idx="26165">
                  <c:v>20.000000173846864</c:v>
                </c:pt>
                <c:pt idx="26166">
                  <c:v>13.333333966632667</c:v>
                </c:pt>
                <c:pt idx="26167">
                  <c:v>13.333333966632667</c:v>
                </c:pt>
                <c:pt idx="26168">
                  <c:v>20.000000173846864</c:v>
                </c:pt>
                <c:pt idx="26169">
                  <c:v>13.333333966632667</c:v>
                </c:pt>
                <c:pt idx="26170">
                  <c:v>20.000000173846864</c:v>
                </c:pt>
                <c:pt idx="26171">
                  <c:v>13.333333966632667</c:v>
                </c:pt>
                <c:pt idx="26172">
                  <c:v>13.333333966632667</c:v>
                </c:pt>
                <c:pt idx="26173">
                  <c:v>20.000000173846864</c:v>
                </c:pt>
                <c:pt idx="26174">
                  <c:v>13.333333966632667</c:v>
                </c:pt>
                <c:pt idx="26175">
                  <c:v>13.333333966632667</c:v>
                </c:pt>
                <c:pt idx="26176">
                  <c:v>20.000000173846864</c:v>
                </c:pt>
                <c:pt idx="26177">
                  <c:v>13.333333966632667</c:v>
                </c:pt>
                <c:pt idx="26178">
                  <c:v>13.333333966632667</c:v>
                </c:pt>
                <c:pt idx="26179">
                  <c:v>20.000000173846864</c:v>
                </c:pt>
                <c:pt idx="26180">
                  <c:v>13.333333966632667</c:v>
                </c:pt>
                <c:pt idx="26181">
                  <c:v>13.333333966632667</c:v>
                </c:pt>
                <c:pt idx="26182">
                  <c:v>20.000000173846864</c:v>
                </c:pt>
                <c:pt idx="26183">
                  <c:v>13.333333966632667</c:v>
                </c:pt>
                <c:pt idx="26184">
                  <c:v>13.333333966632667</c:v>
                </c:pt>
                <c:pt idx="26185">
                  <c:v>13.333333966632667</c:v>
                </c:pt>
                <c:pt idx="26186">
                  <c:v>20.000000173846864</c:v>
                </c:pt>
                <c:pt idx="26187">
                  <c:v>13.333333966632667</c:v>
                </c:pt>
                <c:pt idx="26188">
                  <c:v>13.333333966632667</c:v>
                </c:pt>
                <c:pt idx="26189">
                  <c:v>20.000000173846864</c:v>
                </c:pt>
                <c:pt idx="26190">
                  <c:v>13.333333966632667</c:v>
                </c:pt>
                <c:pt idx="26191">
                  <c:v>13.333333966632667</c:v>
                </c:pt>
                <c:pt idx="26192">
                  <c:v>20.000000173846864</c:v>
                </c:pt>
                <c:pt idx="26193">
                  <c:v>13.333333966632667</c:v>
                </c:pt>
                <c:pt idx="26194">
                  <c:v>13.333333966632667</c:v>
                </c:pt>
                <c:pt idx="26195">
                  <c:v>20.000000173846864</c:v>
                </c:pt>
                <c:pt idx="26196">
                  <c:v>13.333333966632667</c:v>
                </c:pt>
                <c:pt idx="26197">
                  <c:v>20.000000173846864</c:v>
                </c:pt>
                <c:pt idx="26198">
                  <c:v>13.333333966632667</c:v>
                </c:pt>
                <c:pt idx="26199">
                  <c:v>13.333333966632667</c:v>
                </c:pt>
                <c:pt idx="26200">
                  <c:v>20.000000173846864</c:v>
                </c:pt>
                <c:pt idx="26201">
                  <c:v>13.333333966632667</c:v>
                </c:pt>
                <c:pt idx="26202">
                  <c:v>13.333333966632667</c:v>
                </c:pt>
                <c:pt idx="26203">
                  <c:v>20.000000173846864</c:v>
                </c:pt>
                <c:pt idx="26204">
                  <c:v>13.333333966632667</c:v>
                </c:pt>
                <c:pt idx="26205">
                  <c:v>13.333333966632667</c:v>
                </c:pt>
                <c:pt idx="26206">
                  <c:v>20.000000173846864</c:v>
                </c:pt>
                <c:pt idx="26207">
                  <c:v>13.333333966632667</c:v>
                </c:pt>
                <c:pt idx="26208">
                  <c:v>20.000000173846864</c:v>
                </c:pt>
                <c:pt idx="26209">
                  <c:v>13.333333966632667</c:v>
                </c:pt>
                <c:pt idx="26210">
                  <c:v>13.333333966632667</c:v>
                </c:pt>
                <c:pt idx="26211">
                  <c:v>20.000000173846864</c:v>
                </c:pt>
                <c:pt idx="26212">
                  <c:v>13.333333966632667</c:v>
                </c:pt>
                <c:pt idx="26213">
                  <c:v>13.333333966632667</c:v>
                </c:pt>
                <c:pt idx="26214">
                  <c:v>20.000000173846864</c:v>
                </c:pt>
                <c:pt idx="26215">
                  <c:v>13.333333966632667</c:v>
                </c:pt>
                <c:pt idx="26216">
                  <c:v>13.333333966632667</c:v>
                </c:pt>
                <c:pt idx="26217">
                  <c:v>20.000000173846864</c:v>
                </c:pt>
                <c:pt idx="26218">
                  <c:v>13.333333966632667</c:v>
                </c:pt>
                <c:pt idx="26219">
                  <c:v>13.333333966632667</c:v>
                </c:pt>
                <c:pt idx="26220">
                  <c:v>20.000000173846864</c:v>
                </c:pt>
                <c:pt idx="26221">
                  <c:v>13.333333966632667</c:v>
                </c:pt>
                <c:pt idx="26222">
                  <c:v>13.333333966632667</c:v>
                </c:pt>
                <c:pt idx="26223">
                  <c:v>20.000000173846864</c:v>
                </c:pt>
                <c:pt idx="26224">
                  <c:v>13.333333966632667</c:v>
                </c:pt>
                <c:pt idx="26225">
                  <c:v>13.333333966632667</c:v>
                </c:pt>
                <c:pt idx="26226">
                  <c:v>20.000000173846864</c:v>
                </c:pt>
                <c:pt idx="26227">
                  <c:v>13.333333966632667</c:v>
                </c:pt>
                <c:pt idx="26228">
                  <c:v>13.333333966632667</c:v>
                </c:pt>
                <c:pt idx="26229">
                  <c:v>20.000000173846864</c:v>
                </c:pt>
                <c:pt idx="26230">
                  <c:v>13.333333966632667</c:v>
                </c:pt>
                <c:pt idx="26231">
                  <c:v>20.000000173846864</c:v>
                </c:pt>
                <c:pt idx="26232">
                  <c:v>13.333333966632667</c:v>
                </c:pt>
                <c:pt idx="26233">
                  <c:v>13.333333966632667</c:v>
                </c:pt>
                <c:pt idx="26234">
                  <c:v>20.000000173846864</c:v>
                </c:pt>
                <c:pt idx="26235">
                  <c:v>13.333333966632667</c:v>
                </c:pt>
                <c:pt idx="26236">
                  <c:v>20.000000173846864</c:v>
                </c:pt>
                <c:pt idx="26237">
                  <c:v>13.333333966632667</c:v>
                </c:pt>
                <c:pt idx="26238">
                  <c:v>20.000000173846864</c:v>
                </c:pt>
                <c:pt idx="26239">
                  <c:v>13.333333966632667</c:v>
                </c:pt>
                <c:pt idx="26240">
                  <c:v>20.000000173846864</c:v>
                </c:pt>
                <c:pt idx="26241">
                  <c:v>13.333333966632667</c:v>
                </c:pt>
                <c:pt idx="26242">
                  <c:v>20.000000173846864</c:v>
                </c:pt>
                <c:pt idx="26243">
                  <c:v>20.000000173846864</c:v>
                </c:pt>
                <c:pt idx="26244">
                  <c:v>13.333333966632667</c:v>
                </c:pt>
                <c:pt idx="26245">
                  <c:v>20.000000173846864</c:v>
                </c:pt>
                <c:pt idx="26246">
                  <c:v>20.000000173846864</c:v>
                </c:pt>
                <c:pt idx="26247">
                  <c:v>20.000000173846864</c:v>
                </c:pt>
                <c:pt idx="26248">
                  <c:v>13.333333966632667</c:v>
                </c:pt>
                <c:pt idx="26249">
                  <c:v>20.000000173846864</c:v>
                </c:pt>
                <c:pt idx="26250">
                  <c:v>20.000000173846864</c:v>
                </c:pt>
                <c:pt idx="26251">
                  <c:v>20.000000173846864</c:v>
                </c:pt>
                <c:pt idx="26252">
                  <c:v>20.000000173846864</c:v>
                </c:pt>
                <c:pt idx="26253">
                  <c:v>13.333333966632667</c:v>
                </c:pt>
                <c:pt idx="26254">
                  <c:v>20.000000173846864</c:v>
                </c:pt>
                <c:pt idx="26255">
                  <c:v>20.000000173846864</c:v>
                </c:pt>
                <c:pt idx="26256">
                  <c:v>20.000000173846864</c:v>
                </c:pt>
                <c:pt idx="26257">
                  <c:v>20.000000173846864</c:v>
                </c:pt>
                <c:pt idx="26258">
                  <c:v>13.333333966632667</c:v>
                </c:pt>
                <c:pt idx="26259">
                  <c:v>20.000000173846864</c:v>
                </c:pt>
                <c:pt idx="26260">
                  <c:v>20.000000173846864</c:v>
                </c:pt>
                <c:pt idx="26261">
                  <c:v>20.000000173846864</c:v>
                </c:pt>
                <c:pt idx="26262">
                  <c:v>20.000000173846864</c:v>
                </c:pt>
                <c:pt idx="26263">
                  <c:v>13.333333966632667</c:v>
                </c:pt>
                <c:pt idx="26264">
                  <c:v>20.000000173846864</c:v>
                </c:pt>
                <c:pt idx="26265">
                  <c:v>20.000000173846864</c:v>
                </c:pt>
                <c:pt idx="26266">
                  <c:v>20.000000173846864</c:v>
                </c:pt>
                <c:pt idx="26267">
                  <c:v>20.000000173846864</c:v>
                </c:pt>
                <c:pt idx="26268">
                  <c:v>20.000000173846864</c:v>
                </c:pt>
                <c:pt idx="26269">
                  <c:v>13.333333966632667</c:v>
                </c:pt>
                <c:pt idx="26270">
                  <c:v>20.000000173846864</c:v>
                </c:pt>
                <c:pt idx="26271">
                  <c:v>20.000000173846864</c:v>
                </c:pt>
                <c:pt idx="26272">
                  <c:v>20.000000173846864</c:v>
                </c:pt>
                <c:pt idx="26273">
                  <c:v>20.000000173846864</c:v>
                </c:pt>
                <c:pt idx="26274">
                  <c:v>13.333333966632667</c:v>
                </c:pt>
                <c:pt idx="26275">
                  <c:v>20.000000173846864</c:v>
                </c:pt>
                <c:pt idx="26276">
                  <c:v>20.000000173846864</c:v>
                </c:pt>
                <c:pt idx="26277">
                  <c:v>20.000000173846864</c:v>
                </c:pt>
                <c:pt idx="26278">
                  <c:v>20.000000173846864</c:v>
                </c:pt>
                <c:pt idx="26279">
                  <c:v>20.000000173846864</c:v>
                </c:pt>
                <c:pt idx="26280">
                  <c:v>20.000000173846864</c:v>
                </c:pt>
                <c:pt idx="26281">
                  <c:v>13.333333966632667</c:v>
                </c:pt>
                <c:pt idx="26282">
                  <c:v>20.000000173846864</c:v>
                </c:pt>
                <c:pt idx="26283">
                  <c:v>20.000000173846864</c:v>
                </c:pt>
                <c:pt idx="26284">
                  <c:v>20.000000173846864</c:v>
                </c:pt>
                <c:pt idx="26285">
                  <c:v>20.000000173846864</c:v>
                </c:pt>
                <c:pt idx="26286">
                  <c:v>20.000000173846864</c:v>
                </c:pt>
                <c:pt idx="26287">
                  <c:v>20.000000173846864</c:v>
                </c:pt>
                <c:pt idx="26288">
                  <c:v>20.000000173846864</c:v>
                </c:pt>
                <c:pt idx="26289">
                  <c:v>20.000000173846864</c:v>
                </c:pt>
                <c:pt idx="26290">
                  <c:v>20.000000173846864</c:v>
                </c:pt>
                <c:pt idx="26291">
                  <c:v>20.000000173846864</c:v>
                </c:pt>
                <c:pt idx="26292">
                  <c:v>20.000000173846864</c:v>
                </c:pt>
                <c:pt idx="26293">
                  <c:v>20.000000173846864</c:v>
                </c:pt>
                <c:pt idx="26294">
                  <c:v>20.000000173846864</c:v>
                </c:pt>
                <c:pt idx="26295">
                  <c:v>20.000000173846864</c:v>
                </c:pt>
                <c:pt idx="26296">
                  <c:v>20.000000173846864</c:v>
                </c:pt>
                <c:pt idx="26297">
                  <c:v>20.000000173846864</c:v>
                </c:pt>
                <c:pt idx="26298">
                  <c:v>20.000000173846864</c:v>
                </c:pt>
                <c:pt idx="26299">
                  <c:v>20.000000173846864</c:v>
                </c:pt>
                <c:pt idx="26300">
                  <c:v>20.000000173846864</c:v>
                </c:pt>
                <c:pt idx="26301">
                  <c:v>20.000000173846864</c:v>
                </c:pt>
                <c:pt idx="26302">
                  <c:v>20.000000173846864</c:v>
                </c:pt>
                <c:pt idx="26303">
                  <c:v>20.000000173846864</c:v>
                </c:pt>
                <c:pt idx="26304">
                  <c:v>20.000000173846864</c:v>
                </c:pt>
                <c:pt idx="26305">
                  <c:v>20.000000173846864</c:v>
                </c:pt>
                <c:pt idx="26306">
                  <c:v>20.000000173846864</c:v>
                </c:pt>
                <c:pt idx="26307">
                  <c:v>20.000000173846864</c:v>
                </c:pt>
                <c:pt idx="26308">
                  <c:v>20.000000173846864</c:v>
                </c:pt>
                <c:pt idx="26309">
                  <c:v>20.000000173846864</c:v>
                </c:pt>
                <c:pt idx="26310">
                  <c:v>20.000000173846864</c:v>
                </c:pt>
                <c:pt idx="26311">
                  <c:v>26.666667933265401</c:v>
                </c:pt>
                <c:pt idx="26312">
                  <c:v>20.000000173846864</c:v>
                </c:pt>
                <c:pt idx="26313">
                  <c:v>20.000000173846864</c:v>
                </c:pt>
                <c:pt idx="26314">
                  <c:v>20.000000173846864</c:v>
                </c:pt>
                <c:pt idx="26315">
                  <c:v>20.000000173846864</c:v>
                </c:pt>
                <c:pt idx="26316">
                  <c:v>20.000000173846864</c:v>
                </c:pt>
                <c:pt idx="26317">
                  <c:v>26.666667933265401</c:v>
                </c:pt>
                <c:pt idx="26318">
                  <c:v>20.000000173846864</c:v>
                </c:pt>
                <c:pt idx="26319">
                  <c:v>20.000000173846864</c:v>
                </c:pt>
                <c:pt idx="26320">
                  <c:v>20.000000173846864</c:v>
                </c:pt>
                <c:pt idx="26321">
                  <c:v>26.666667933265401</c:v>
                </c:pt>
                <c:pt idx="26322">
                  <c:v>20.000000173846864</c:v>
                </c:pt>
                <c:pt idx="26323">
                  <c:v>20.000000173846864</c:v>
                </c:pt>
                <c:pt idx="26324">
                  <c:v>26.666667933265401</c:v>
                </c:pt>
                <c:pt idx="26325">
                  <c:v>20.000000173846864</c:v>
                </c:pt>
                <c:pt idx="26326">
                  <c:v>20.000000173846864</c:v>
                </c:pt>
                <c:pt idx="26327">
                  <c:v>26.666667933265401</c:v>
                </c:pt>
                <c:pt idx="26328">
                  <c:v>20.000000173846864</c:v>
                </c:pt>
                <c:pt idx="26329">
                  <c:v>26.666667933265401</c:v>
                </c:pt>
                <c:pt idx="26330">
                  <c:v>20.000000173846864</c:v>
                </c:pt>
                <c:pt idx="26331">
                  <c:v>26.666667933265401</c:v>
                </c:pt>
                <c:pt idx="26332">
                  <c:v>20.000000173846864</c:v>
                </c:pt>
                <c:pt idx="26333">
                  <c:v>26.666667933265401</c:v>
                </c:pt>
                <c:pt idx="26334">
                  <c:v>20.000000173846864</c:v>
                </c:pt>
                <c:pt idx="26335">
                  <c:v>26.666667933265401</c:v>
                </c:pt>
                <c:pt idx="26336">
                  <c:v>20.000000173846864</c:v>
                </c:pt>
                <c:pt idx="26337">
                  <c:v>26.666667933265401</c:v>
                </c:pt>
                <c:pt idx="26338">
                  <c:v>26.666667933265401</c:v>
                </c:pt>
                <c:pt idx="26339">
                  <c:v>20.000000173846864</c:v>
                </c:pt>
                <c:pt idx="26340">
                  <c:v>26.666667933265401</c:v>
                </c:pt>
                <c:pt idx="26341">
                  <c:v>26.666667933265401</c:v>
                </c:pt>
                <c:pt idx="26342">
                  <c:v>26.666667933265401</c:v>
                </c:pt>
                <c:pt idx="26343">
                  <c:v>26.666667933265401</c:v>
                </c:pt>
                <c:pt idx="26344">
                  <c:v>26.666667933265401</c:v>
                </c:pt>
                <c:pt idx="26345">
                  <c:v>26.666667933265401</c:v>
                </c:pt>
                <c:pt idx="26346">
                  <c:v>26.666667933265401</c:v>
                </c:pt>
                <c:pt idx="26347">
                  <c:v>33.333335692683868</c:v>
                </c:pt>
                <c:pt idx="26348">
                  <c:v>26.666667933265401</c:v>
                </c:pt>
                <c:pt idx="26349">
                  <c:v>33.333335692683868</c:v>
                </c:pt>
                <c:pt idx="26350">
                  <c:v>33.333335692683868</c:v>
                </c:pt>
                <c:pt idx="26351">
                  <c:v>33.333335692683868</c:v>
                </c:pt>
                <c:pt idx="26352">
                  <c:v>33.333335692683868</c:v>
                </c:pt>
                <c:pt idx="26353">
                  <c:v>40.000003452102327</c:v>
                </c:pt>
                <c:pt idx="26354">
                  <c:v>33.333335692683868</c:v>
                </c:pt>
                <c:pt idx="26355">
                  <c:v>33.333335692683868</c:v>
                </c:pt>
                <c:pt idx="26356">
                  <c:v>33.333335692683868</c:v>
                </c:pt>
                <c:pt idx="26357">
                  <c:v>33.333335692683868</c:v>
                </c:pt>
                <c:pt idx="26358">
                  <c:v>33.333335692683868</c:v>
                </c:pt>
                <c:pt idx="26359">
                  <c:v>33.333335692683868</c:v>
                </c:pt>
                <c:pt idx="26360">
                  <c:v>33.333335692683868</c:v>
                </c:pt>
                <c:pt idx="26361">
                  <c:v>33.333335692683868</c:v>
                </c:pt>
                <c:pt idx="26362">
                  <c:v>26.666667933265401</c:v>
                </c:pt>
                <c:pt idx="26363">
                  <c:v>33.333335692683868</c:v>
                </c:pt>
                <c:pt idx="26364">
                  <c:v>33.333335692683868</c:v>
                </c:pt>
                <c:pt idx="26365">
                  <c:v>26.666667933265401</c:v>
                </c:pt>
                <c:pt idx="26366">
                  <c:v>33.333335692683868</c:v>
                </c:pt>
                <c:pt idx="26367">
                  <c:v>26.666667933265401</c:v>
                </c:pt>
                <c:pt idx="26368">
                  <c:v>33.333335692683868</c:v>
                </c:pt>
                <c:pt idx="26369">
                  <c:v>26.666667933265401</c:v>
                </c:pt>
                <c:pt idx="26370">
                  <c:v>33.333335692683868</c:v>
                </c:pt>
                <c:pt idx="26371">
                  <c:v>26.666667933265401</c:v>
                </c:pt>
                <c:pt idx="26372">
                  <c:v>26.666667933265401</c:v>
                </c:pt>
                <c:pt idx="26373">
                  <c:v>33.333335692683868</c:v>
                </c:pt>
                <c:pt idx="26374">
                  <c:v>26.666667933265401</c:v>
                </c:pt>
                <c:pt idx="26375">
                  <c:v>26.666667933265401</c:v>
                </c:pt>
                <c:pt idx="26376">
                  <c:v>26.666667933265401</c:v>
                </c:pt>
                <c:pt idx="26377">
                  <c:v>26.666667933265401</c:v>
                </c:pt>
                <c:pt idx="26378">
                  <c:v>26.666667933265401</c:v>
                </c:pt>
                <c:pt idx="26379">
                  <c:v>26.666667933265401</c:v>
                </c:pt>
                <c:pt idx="26380">
                  <c:v>26.666667933265401</c:v>
                </c:pt>
                <c:pt idx="26381">
                  <c:v>20.000000173846864</c:v>
                </c:pt>
                <c:pt idx="26382">
                  <c:v>26.666667933265401</c:v>
                </c:pt>
                <c:pt idx="26383">
                  <c:v>26.666667933265401</c:v>
                </c:pt>
                <c:pt idx="26384">
                  <c:v>26.666667933265401</c:v>
                </c:pt>
                <c:pt idx="26385">
                  <c:v>20.000000173846864</c:v>
                </c:pt>
                <c:pt idx="26386">
                  <c:v>26.666667933265401</c:v>
                </c:pt>
                <c:pt idx="26387">
                  <c:v>26.666667933265401</c:v>
                </c:pt>
                <c:pt idx="26388">
                  <c:v>20.000000173846864</c:v>
                </c:pt>
                <c:pt idx="26389">
                  <c:v>26.666667933265401</c:v>
                </c:pt>
                <c:pt idx="26390">
                  <c:v>26.666667933265401</c:v>
                </c:pt>
                <c:pt idx="26391">
                  <c:v>20.000000173846864</c:v>
                </c:pt>
                <c:pt idx="26392">
                  <c:v>26.666667933265401</c:v>
                </c:pt>
                <c:pt idx="26393">
                  <c:v>20.000000173846864</c:v>
                </c:pt>
                <c:pt idx="26394">
                  <c:v>26.666667933265401</c:v>
                </c:pt>
                <c:pt idx="26395">
                  <c:v>20.000000173846864</c:v>
                </c:pt>
                <c:pt idx="26396">
                  <c:v>20.000000173846864</c:v>
                </c:pt>
                <c:pt idx="26397">
                  <c:v>26.666667933265401</c:v>
                </c:pt>
                <c:pt idx="26398">
                  <c:v>20.000000173846864</c:v>
                </c:pt>
                <c:pt idx="26399">
                  <c:v>20.000000173846864</c:v>
                </c:pt>
                <c:pt idx="26400">
                  <c:v>26.666667933265401</c:v>
                </c:pt>
                <c:pt idx="26401">
                  <c:v>20.000000173846864</c:v>
                </c:pt>
                <c:pt idx="26402">
                  <c:v>20.000000173846864</c:v>
                </c:pt>
                <c:pt idx="26403">
                  <c:v>26.666667933265401</c:v>
                </c:pt>
                <c:pt idx="26404">
                  <c:v>20.000000173846864</c:v>
                </c:pt>
                <c:pt idx="26405">
                  <c:v>20.000000173846864</c:v>
                </c:pt>
                <c:pt idx="26406">
                  <c:v>20.000000173846864</c:v>
                </c:pt>
                <c:pt idx="26407">
                  <c:v>20.000000173846864</c:v>
                </c:pt>
                <c:pt idx="26408">
                  <c:v>20.000000173846864</c:v>
                </c:pt>
                <c:pt idx="26409">
                  <c:v>26.666667933265401</c:v>
                </c:pt>
                <c:pt idx="26410">
                  <c:v>20.000000173846864</c:v>
                </c:pt>
                <c:pt idx="26411">
                  <c:v>20.000000173846864</c:v>
                </c:pt>
                <c:pt idx="26412">
                  <c:v>20.000000173846864</c:v>
                </c:pt>
                <c:pt idx="26413">
                  <c:v>20.000000173846864</c:v>
                </c:pt>
                <c:pt idx="26414">
                  <c:v>20.000000173846864</c:v>
                </c:pt>
                <c:pt idx="26415">
                  <c:v>20.000000173846864</c:v>
                </c:pt>
                <c:pt idx="26416">
                  <c:v>20.000000173846864</c:v>
                </c:pt>
                <c:pt idx="26417">
                  <c:v>20.000000173846864</c:v>
                </c:pt>
                <c:pt idx="26418">
                  <c:v>13.333333966632667</c:v>
                </c:pt>
                <c:pt idx="26419">
                  <c:v>20.000000173846864</c:v>
                </c:pt>
                <c:pt idx="26420">
                  <c:v>20.000000173846864</c:v>
                </c:pt>
                <c:pt idx="26421">
                  <c:v>20.000000173846864</c:v>
                </c:pt>
                <c:pt idx="26422">
                  <c:v>20.000000173846864</c:v>
                </c:pt>
                <c:pt idx="26423">
                  <c:v>20.000000173846864</c:v>
                </c:pt>
                <c:pt idx="26424">
                  <c:v>20.000000173846864</c:v>
                </c:pt>
                <c:pt idx="26425">
                  <c:v>20.000000173846864</c:v>
                </c:pt>
                <c:pt idx="26426">
                  <c:v>13.333333966632667</c:v>
                </c:pt>
                <c:pt idx="26427">
                  <c:v>20.000000173846864</c:v>
                </c:pt>
                <c:pt idx="26428">
                  <c:v>20.000000173846864</c:v>
                </c:pt>
                <c:pt idx="26429">
                  <c:v>20.000000173846864</c:v>
                </c:pt>
                <c:pt idx="26430">
                  <c:v>20.000000173846864</c:v>
                </c:pt>
                <c:pt idx="26431">
                  <c:v>20.000000173846864</c:v>
                </c:pt>
                <c:pt idx="26432">
                  <c:v>13.333333966632667</c:v>
                </c:pt>
                <c:pt idx="26433">
                  <c:v>20.000000173846864</c:v>
                </c:pt>
                <c:pt idx="26434">
                  <c:v>20.000000173846864</c:v>
                </c:pt>
                <c:pt idx="26435">
                  <c:v>20.000000173846864</c:v>
                </c:pt>
                <c:pt idx="26436">
                  <c:v>20.000000173846864</c:v>
                </c:pt>
                <c:pt idx="26437">
                  <c:v>20.000000173846864</c:v>
                </c:pt>
                <c:pt idx="26438">
                  <c:v>20.000000173846864</c:v>
                </c:pt>
                <c:pt idx="26439">
                  <c:v>20.000000173846864</c:v>
                </c:pt>
                <c:pt idx="26440">
                  <c:v>20.000000173846864</c:v>
                </c:pt>
                <c:pt idx="26441">
                  <c:v>20.000000173846864</c:v>
                </c:pt>
                <c:pt idx="26442">
                  <c:v>20.000000173846864</c:v>
                </c:pt>
                <c:pt idx="26443">
                  <c:v>20.000000173846864</c:v>
                </c:pt>
                <c:pt idx="26444">
                  <c:v>20.000000173846864</c:v>
                </c:pt>
                <c:pt idx="26445">
                  <c:v>20.000000173846864</c:v>
                </c:pt>
                <c:pt idx="26446">
                  <c:v>20.000000173846864</c:v>
                </c:pt>
                <c:pt idx="26447">
                  <c:v>20.000000173846864</c:v>
                </c:pt>
                <c:pt idx="26448">
                  <c:v>26.666667933265401</c:v>
                </c:pt>
                <c:pt idx="26449">
                  <c:v>20.000000173846864</c:v>
                </c:pt>
                <c:pt idx="26450">
                  <c:v>20.000000173846864</c:v>
                </c:pt>
                <c:pt idx="26451">
                  <c:v>20.000000173846864</c:v>
                </c:pt>
                <c:pt idx="26452">
                  <c:v>20.000000173846864</c:v>
                </c:pt>
                <c:pt idx="26453">
                  <c:v>20.000000173846864</c:v>
                </c:pt>
                <c:pt idx="26454">
                  <c:v>20.000000173846864</c:v>
                </c:pt>
                <c:pt idx="26455">
                  <c:v>20.000000173846864</c:v>
                </c:pt>
                <c:pt idx="26456">
                  <c:v>26.666667933265401</c:v>
                </c:pt>
                <c:pt idx="26457">
                  <c:v>20.000000173846864</c:v>
                </c:pt>
                <c:pt idx="26458">
                  <c:v>20.000000173846864</c:v>
                </c:pt>
                <c:pt idx="26459">
                  <c:v>20.000000173846864</c:v>
                </c:pt>
                <c:pt idx="26460">
                  <c:v>20.000000173846864</c:v>
                </c:pt>
                <c:pt idx="26461">
                  <c:v>26.666667933265401</c:v>
                </c:pt>
                <c:pt idx="26462">
                  <c:v>20.000000173846864</c:v>
                </c:pt>
                <c:pt idx="26463">
                  <c:v>20.000000173846864</c:v>
                </c:pt>
                <c:pt idx="26464">
                  <c:v>20.000000173846864</c:v>
                </c:pt>
                <c:pt idx="26465">
                  <c:v>26.666667933265401</c:v>
                </c:pt>
                <c:pt idx="26466">
                  <c:v>20.000000173846864</c:v>
                </c:pt>
                <c:pt idx="26467">
                  <c:v>20.000000173846864</c:v>
                </c:pt>
                <c:pt idx="26468">
                  <c:v>26.666667933265401</c:v>
                </c:pt>
                <c:pt idx="26469">
                  <c:v>20.000000173846864</c:v>
                </c:pt>
                <c:pt idx="26470">
                  <c:v>26.666667933265401</c:v>
                </c:pt>
                <c:pt idx="26471">
                  <c:v>20.000000173846864</c:v>
                </c:pt>
                <c:pt idx="26472">
                  <c:v>26.666667933265401</c:v>
                </c:pt>
                <c:pt idx="26473">
                  <c:v>20.000000173846864</c:v>
                </c:pt>
                <c:pt idx="26474">
                  <c:v>26.666667933265401</c:v>
                </c:pt>
                <c:pt idx="26475">
                  <c:v>26.666667933265401</c:v>
                </c:pt>
                <c:pt idx="26476">
                  <c:v>20.000000173846864</c:v>
                </c:pt>
                <c:pt idx="26477">
                  <c:v>26.666667933265401</c:v>
                </c:pt>
                <c:pt idx="26478">
                  <c:v>26.666667933265401</c:v>
                </c:pt>
                <c:pt idx="26479">
                  <c:v>26.666667933265401</c:v>
                </c:pt>
                <c:pt idx="26480">
                  <c:v>26.666667933265401</c:v>
                </c:pt>
                <c:pt idx="26481">
                  <c:v>26.666667933265401</c:v>
                </c:pt>
                <c:pt idx="26482">
                  <c:v>26.666667933265401</c:v>
                </c:pt>
                <c:pt idx="26483">
                  <c:v>26.666667933265401</c:v>
                </c:pt>
                <c:pt idx="26484">
                  <c:v>26.666667933265401</c:v>
                </c:pt>
                <c:pt idx="26485">
                  <c:v>26.666667933265401</c:v>
                </c:pt>
                <c:pt idx="26486">
                  <c:v>26.666667933265401</c:v>
                </c:pt>
                <c:pt idx="26487">
                  <c:v>26.666667933265401</c:v>
                </c:pt>
                <c:pt idx="26488">
                  <c:v>26.666667933265401</c:v>
                </c:pt>
                <c:pt idx="26489">
                  <c:v>33.333335692683868</c:v>
                </c:pt>
                <c:pt idx="26490">
                  <c:v>26.666667933265401</c:v>
                </c:pt>
                <c:pt idx="26491">
                  <c:v>26.666667933265401</c:v>
                </c:pt>
                <c:pt idx="26492">
                  <c:v>33.333335692683868</c:v>
                </c:pt>
                <c:pt idx="26493">
                  <c:v>26.666667933265401</c:v>
                </c:pt>
                <c:pt idx="26494">
                  <c:v>33.333335692683868</c:v>
                </c:pt>
                <c:pt idx="26495">
                  <c:v>26.666667933265401</c:v>
                </c:pt>
                <c:pt idx="26496">
                  <c:v>33.333335692683868</c:v>
                </c:pt>
                <c:pt idx="26497">
                  <c:v>26.666667933265401</c:v>
                </c:pt>
                <c:pt idx="26498">
                  <c:v>33.333335692683868</c:v>
                </c:pt>
                <c:pt idx="26499">
                  <c:v>33.333335692683868</c:v>
                </c:pt>
                <c:pt idx="26500">
                  <c:v>26.666667933265401</c:v>
                </c:pt>
                <c:pt idx="26501">
                  <c:v>33.333335692683868</c:v>
                </c:pt>
                <c:pt idx="26502">
                  <c:v>33.333335692683868</c:v>
                </c:pt>
                <c:pt idx="26503">
                  <c:v>26.666667933265401</c:v>
                </c:pt>
                <c:pt idx="26504">
                  <c:v>33.333335692683868</c:v>
                </c:pt>
                <c:pt idx="26505">
                  <c:v>26.666667933265401</c:v>
                </c:pt>
                <c:pt idx="26506">
                  <c:v>33.333335692683868</c:v>
                </c:pt>
                <c:pt idx="26507">
                  <c:v>33.333335692683868</c:v>
                </c:pt>
                <c:pt idx="26508">
                  <c:v>26.666667933265401</c:v>
                </c:pt>
                <c:pt idx="26509">
                  <c:v>33.333335692683868</c:v>
                </c:pt>
                <c:pt idx="26510">
                  <c:v>33.333335692683868</c:v>
                </c:pt>
                <c:pt idx="26511">
                  <c:v>26.666667933265401</c:v>
                </c:pt>
                <c:pt idx="26512">
                  <c:v>33.333335692683868</c:v>
                </c:pt>
                <c:pt idx="26513">
                  <c:v>33.333335692683868</c:v>
                </c:pt>
                <c:pt idx="26514">
                  <c:v>33.333335692683868</c:v>
                </c:pt>
                <c:pt idx="26515">
                  <c:v>26.666667933265401</c:v>
                </c:pt>
                <c:pt idx="26516">
                  <c:v>33.333335692683868</c:v>
                </c:pt>
                <c:pt idx="26517">
                  <c:v>33.333335692683868</c:v>
                </c:pt>
                <c:pt idx="26518">
                  <c:v>33.333335692683868</c:v>
                </c:pt>
                <c:pt idx="26519">
                  <c:v>33.333335692683868</c:v>
                </c:pt>
                <c:pt idx="26520">
                  <c:v>33.333335692683868</c:v>
                </c:pt>
                <c:pt idx="26521">
                  <c:v>26.666667933265401</c:v>
                </c:pt>
                <c:pt idx="26522">
                  <c:v>33.333335692683868</c:v>
                </c:pt>
                <c:pt idx="26523">
                  <c:v>33.333335692683868</c:v>
                </c:pt>
                <c:pt idx="26524">
                  <c:v>33.333335692683868</c:v>
                </c:pt>
                <c:pt idx="26525">
                  <c:v>33.333335692683868</c:v>
                </c:pt>
                <c:pt idx="26526">
                  <c:v>33.333335692683868</c:v>
                </c:pt>
                <c:pt idx="26527">
                  <c:v>33.333335692683868</c:v>
                </c:pt>
                <c:pt idx="26528">
                  <c:v>33.333335692683868</c:v>
                </c:pt>
                <c:pt idx="26529">
                  <c:v>33.333335692683868</c:v>
                </c:pt>
                <c:pt idx="26530">
                  <c:v>26.666667933265401</c:v>
                </c:pt>
                <c:pt idx="26531">
                  <c:v>33.333335692683868</c:v>
                </c:pt>
                <c:pt idx="26532">
                  <c:v>33.333335692683868</c:v>
                </c:pt>
                <c:pt idx="26533">
                  <c:v>26.666667933265401</c:v>
                </c:pt>
                <c:pt idx="26534">
                  <c:v>33.333335692683868</c:v>
                </c:pt>
                <c:pt idx="26535">
                  <c:v>26.666667933265401</c:v>
                </c:pt>
                <c:pt idx="26536">
                  <c:v>26.666667933265401</c:v>
                </c:pt>
                <c:pt idx="26537">
                  <c:v>26.666667933265401</c:v>
                </c:pt>
                <c:pt idx="26538">
                  <c:v>26.666667933265401</c:v>
                </c:pt>
                <c:pt idx="26539">
                  <c:v>26.666667933265401</c:v>
                </c:pt>
                <c:pt idx="26540">
                  <c:v>26.666667933265401</c:v>
                </c:pt>
                <c:pt idx="26541">
                  <c:v>26.666667933265401</c:v>
                </c:pt>
                <c:pt idx="26542">
                  <c:v>26.666667933265401</c:v>
                </c:pt>
                <c:pt idx="26543">
                  <c:v>20.000000173846864</c:v>
                </c:pt>
                <c:pt idx="26544">
                  <c:v>26.666667933265401</c:v>
                </c:pt>
                <c:pt idx="26545">
                  <c:v>26.666667933265401</c:v>
                </c:pt>
                <c:pt idx="26546">
                  <c:v>20.000000173846864</c:v>
                </c:pt>
                <c:pt idx="26547">
                  <c:v>26.666667933265401</c:v>
                </c:pt>
                <c:pt idx="26548">
                  <c:v>20.000000173846864</c:v>
                </c:pt>
                <c:pt idx="26549">
                  <c:v>26.666667933265401</c:v>
                </c:pt>
                <c:pt idx="26550">
                  <c:v>20.000000173846864</c:v>
                </c:pt>
                <c:pt idx="26551">
                  <c:v>20.000000173846864</c:v>
                </c:pt>
                <c:pt idx="26552">
                  <c:v>26.666667933265401</c:v>
                </c:pt>
                <c:pt idx="26553">
                  <c:v>20.000000173846864</c:v>
                </c:pt>
                <c:pt idx="26554">
                  <c:v>20.000000173846864</c:v>
                </c:pt>
                <c:pt idx="26555">
                  <c:v>26.666667933265401</c:v>
                </c:pt>
                <c:pt idx="26556">
                  <c:v>20.000000173846864</c:v>
                </c:pt>
                <c:pt idx="26557">
                  <c:v>20.000000173846864</c:v>
                </c:pt>
                <c:pt idx="26558">
                  <c:v>20.000000173846864</c:v>
                </c:pt>
                <c:pt idx="26559">
                  <c:v>26.666667933265401</c:v>
                </c:pt>
                <c:pt idx="26560">
                  <c:v>20.000000173846864</c:v>
                </c:pt>
                <c:pt idx="26561">
                  <c:v>20.000000173846864</c:v>
                </c:pt>
                <c:pt idx="26562">
                  <c:v>20.000000173846864</c:v>
                </c:pt>
                <c:pt idx="26563">
                  <c:v>20.000000173846864</c:v>
                </c:pt>
                <c:pt idx="26564">
                  <c:v>20.000000173846864</c:v>
                </c:pt>
                <c:pt idx="26565">
                  <c:v>20.000000173846864</c:v>
                </c:pt>
                <c:pt idx="26566">
                  <c:v>20.000000173846864</c:v>
                </c:pt>
                <c:pt idx="26567">
                  <c:v>20.000000173846864</c:v>
                </c:pt>
                <c:pt idx="26568">
                  <c:v>20.000000173846864</c:v>
                </c:pt>
                <c:pt idx="26569">
                  <c:v>20.000000173846864</c:v>
                </c:pt>
                <c:pt idx="26570">
                  <c:v>20.000000173846864</c:v>
                </c:pt>
                <c:pt idx="26571">
                  <c:v>20.000000173846864</c:v>
                </c:pt>
                <c:pt idx="26572">
                  <c:v>20.000000173846864</c:v>
                </c:pt>
                <c:pt idx="26573">
                  <c:v>20.000000173846864</c:v>
                </c:pt>
                <c:pt idx="26574">
                  <c:v>20.000000173846864</c:v>
                </c:pt>
                <c:pt idx="26575">
                  <c:v>20.000000173846864</c:v>
                </c:pt>
                <c:pt idx="26576">
                  <c:v>20.000000173846864</c:v>
                </c:pt>
                <c:pt idx="26577">
                  <c:v>20.000000173846864</c:v>
                </c:pt>
                <c:pt idx="26578">
                  <c:v>20.000000173846864</c:v>
                </c:pt>
                <c:pt idx="26579">
                  <c:v>20.000000173846864</c:v>
                </c:pt>
                <c:pt idx="26580">
                  <c:v>20.000000173846864</c:v>
                </c:pt>
                <c:pt idx="26581">
                  <c:v>20.000000173846864</c:v>
                </c:pt>
                <c:pt idx="26582">
                  <c:v>20.000000173846864</c:v>
                </c:pt>
                <c:pt idx="26583">
                  <c:v>13.333333966632667</c:v>
                </c:pt>
                <c:pt idx="26584">
                  <c:v>20.000000173846864</c:v>
                </c:pt>
                <c:pt idx="26585">
                  <c:v>20.000000173846864</c:v>
                </c:pt>
                <c:pt idx="26586">
                  <c:v>20.000000173846864</c:v>
                </c:pt>
                <c:pt idx="26587">
                  <c:v>13.333333966632667</c:v>
                </c:pt>
                <c:pt idx="26588">
                  <c:v>20.000000173846864</c:v>
                </c:pt>
                <c:pt idx="26589">
                  <c:v>20.000000173846864</c:v>
                </c:pt>
                <c:pt idx="26590">
                  <c:v>13.333333966632667</c:v>
                </c:pt>
                <c:pt idx="26591">
                  <c:v>20.000000173846864</c:v>
                </c:pt>
                <c:pt idx="26592">
                  <c:v>13.333333966632667</c:v>
                </c:pt>
                <c:pt idx="26593">
                  <c:v>20.000000173846864</c:v>
                </c:pt>
                <c:pt idx="26594">
                  <c:v>20.000000173846864</c:v>
                </c:pt>
                <c:pt idx="26595">
                  <c:v>13.333333966632667</c:v>
                </c:pt>
                <c:pt idx="26596">
                  <c:v>20.000000173846864</c:v>
                </c:pt>
                <c:pt idx="26597">
                  <c:v>13.333333966632667</c:v>
                </c:pt>
                <c:pt idx="26598">
                  <c:v>20.000000173846864</c:v>
                </c:pt>
                <c:pt idx="26599">
                  <c:v>13.333333966632667</c:v>
                </c:pt>
                <c:pt idx="26600">
                  <c:v>20.000000173846864</c:v>
                </c:pt>
                <c:pt idx="26601">
                  <c:v>13.333333966632667</c:v>
                </c:pt>
                <c:pt idx="26602">
                  <c:v>20.000000173846864</c:v>
                </c:pt>
                <c:pt idx="26603">
                  <c:v>13.333333966632667</c:v>
                </c:pt>
                <c:pt idx="26604">
                  <c:v>13.333333966632667</c:v>
                </c:pt>
                <c:pt idx="26605">
                  <c:v>20.000000173846864</c:v>
                </c:pt>
                <c:pt idx="26606">
                  <c:v>13.333333966632667</c:v>
                </c:pt>
                <c:pt idx="26607">
                  <c:v>13.333333966632667</c:v>
                </c:pt>
                <c:pt idx="26608">
                  <c:v>20.000000173846864</c:v>
                </c:pt>
                <c:pt idx="26609">
                  <c:v>13.333333966632667</c:v>
                </c:pt>
                <c:pt idx="26610">
                  <c:v>13.333333966632667</c:v>
                </c:pt>
                <c:pt idx="26611">
                  <c:v>20.000000173846864</c:v>
                </c:pt>
                <c:pt idx="26612">
                  <c:v>13.333333966632667</c:v>
                </c:pt>
                <c:pt idx="26613">
                  <c:v>13.333333966632667</c:v>
                </c:pt>
                <c:pt idx="26614">
                  <c:v>13.333333966632667</c:v>
                </c:pt>
                <c:pt idx="26615">
                  <c:v>20.000000173846864</c:v>
                </c:pt>
                <c:pt idx="26616">
                  <c:v>13.333333966632667</c:v>
                </c:pt>
                <c:pt idx="26617">
                  <c:v>13.333333966632667</c:v>
                </c:pt>
                <c:pt idx="26618">
                  <c:v>13.333333966632667</c:v>
                </c:pt>
                <c:pt idx="26619">
                  <c:v>13.333333966632667</c:v>
                </c:pt>
                <c:pt idx="26620">
                  <c:v>20.000000173846864</c:v>
                </c:pt>
                <c:pt idx="26621">
                  <c:v>13.333333966632667</c:v>
                </c:pt>
                <c:pt idx="26622">
                  <c:v>13.333333966632667</c:v>
                </c:pt>
                <c:pt idx="26623">
                  <c:v>13.333333966632667</c:v>
                </c:pt>
                <c:pt idx="26624">
                  <c:v>13.333333966632667</c:v>
                </c:pt>
                <c:pt idx="26625">
                  <c:v>20.000000173846864</c:v>
                </c:pt>
                <c:pt idx="26626">
                  <c:v>13.333333966632667</c:v>
                </c:pt>
                <c:pt idx="26627">
                  <c:v>13.333333966632667</c:v>
                </c:pt>
                <c:pt idx="26628">
                  <c:v>13.333333966632667</c:v>
                </c:pt>
                <c:pt idx="26629">
                  <c:v>20.000000173846864</c:v>
                </c:pt>
                <c:pt idx="26630">
                  <c:v>13.333333966632667</c:v>
                </c:pt>
                <c:pt idx="26631">
                  <c:v>13.333333966632667</c:v>
                </c:pt>
                <c:pt idx="26632">
                  <c:v>13.333333966632667</c:v>
                </c:pt>
                <c:pt idx="26633">
                  <c:v>20.000000173846864</c:v>
                </c:pt>
                <c:pt idx="26634">
                  <c:v>13.333333966632667</c:v>
                </c:pt>
                <c:pt idx="26635">
                  <c:v>13.333333966632667</c:v>
                </c:pt>
                <c:pt idx="26636">
                  <c:v>13.333333966632667</c:v>
                </c:pt>
                <c:pt idx="26637">
                  <c:v>13.333333966632667</c:v>
                </c:pt>
                <c:pt idx="26638">
                  <c:v>20.000000173846864</c:v>
                </c:pt>
                <c:pt idx="26639">
                  <c:v>13.333333966632667</c:v>
                </c:pt>
                <c:pt idx="26640">
                  <c:v>13.333333966632667</c:v>
                </c:pt>
                <c:pt idx="26641">
                  <c:v>13.333333966632667</c:v>
                </c:pt>
                <c:pt idx="26642">
                  <c:v>13.333333966632667</c:v>
                </c:pt>
                <c:pt idx="26643">
                  <c:v>13.333333966632667</c:v>
                </c:pt>
                <c:pt idx="26644">
                  <c:v>20.000000173846864</c:v>
                </c:pt>
                <c:pt idx="26645">
                  <c:v>13.333333966632667</c:v>
                </c:pt>
                <c:pt idx="26646">
                  <c:v>13.333333966632667</c:v>
                </c:pt>
                <c:pt idx="26647">
                  <c:v>13.333333966632667</c:v>
                </c:pt>
                <c:pt idx="26648">
                  <c:v>13.333333966632667</c:v>
                </c:pt>
                <c:pt idx="26649">
                  <c:v>13.333333966632667</c:v>
                </c:pt>
                <c:pt idx="26650">
                  <c:v>13.333333966632667</c:v>
                </c:pt>
                <c:pt idx="26651">
                  <c:v>13.333333966632667</c:v>
                </c:pt>
                <c:pt idx="26652">
                  <c:v>13.333333966632667</c:v>
                </c:pt>
                <c:pt idx="26653">
                  <c:v>13.333333966632667</c:v>
                </c:pt>
                <c:pt idx="26654">
                  <c:v>13.333333966632667</c:v>
                </c:pt>
                <c:pt idx="26655">
                  <c:v>13.333333966632667</c:v>
                </c:pt>
                <c:pt idx="26656">
                  <c:v>13.333333966632667</c:v>
                </c:pt>
                <c:pt idx="26657">
                  <c:v>13.333333966632667</c:v>
                </c:pt>
                <c:pt idx="26658">
                  <c:v>13.333333966632667</c:v>
                </c:pt>
                <c:pt idx="26659">
                  <c:v>13.333333966632667</c:v>
                </c:pt>
                <c:pt idx="26660">
                  <c:v>20.000000173846864</c:v>
                </c:pt>
                <c:pt idx="26661">
                  <c:v>13.333333966632667</c:v>
                </c:pt>
                <c:pt idx="26662">
                  <c:v>13.333333966632667</c:v>
                </c:pt>
                <c:pt idx="26663">
                  <c:v>13.333333966632667</c:v>
                </c:pt>
                <c:pt idx="26664">
                  <c:v>13.333333966632667</c:v>
                </c:pt>
                <c:pt idx="26665">
                  <c:v>13.333333966632667</c:v>
                </c:pt>
                <c:pt idx="26666">
                  <c:v>13.333333966632667</c:v>
                </c:pt>
                <c:pt idx="26667">
                  <c:v>13.333333966632667</c:v>
                </c:pt>
                <c:pt idx="26668">
                  <c:v>13.333333966632667</c:v>
                </c:pt>
                <c:pt idx="26669">
                  <c:v>13.333333966632667</c:v>
                </c:pt>
                <c:pt idx="26670">
                  <c:v>13.333333966632667</c:v>
                </c:pt>
                <c:pt idx="26671">
                  <c:v>13.333333966632667</c:v>
                </c:pt>
                <c:pt idx="26672">
                  <c:v>13.333333966632667</c:v>
                </c:pt>
                <c:pt idx="26673">
                  <c:v>13.333333966632667</c:v>
                </c:pt>
                <c:pt idx="26674">
                  <c:v>13.333333966632667</c:v>
                </c:pt>
                <c:pt idx="26675">
                  <c:v>13.333333966632667</c:v>
                </c:pt>
                <c:pt idx="26676">
                  <c:v>13.333333966632667</c:v>
                </c:pt>
                <c:pt idx="26677">
                  <c:v>13.333333966632667</c:v>
                </c:pt>
                <c:pt idx="26678">
                  <c:v>13.333333966632667</c:v>
                </c:pt>
                <c:pt idx="26679">
                  <c:v>13.333333966632667</c:v>
                </c:pt>
                <c:pt idx="26680">
                  <c:v>13.333333966632667</c:v>
                </c:pt>
                <c:pt idx="26681">
                  <c:v>13.333333966632667</c:v>
                </c:pt>
                <c:pt idx="26682">
                  <c:v>13.333333966632667</c:v>
                </c:pt>
                <c:pt idx="26683">
                  <c:v>13.333333966632667</c:v>
                </c:pt>
                <c:pt idx="26684">
                  <c:v>13.333333966632667</c:v>
                </c:pt>
                <c:pt idx="26685">
                  <c:v>13.333333966632667</c:v>
                </c:pt>
                <c:pt idx="26686">
                  <c:v>13.333333966632667</c:v>
                </c:pt>
                <c:pt idx="26687">
                  <c:v>13.333333966632667</c:v>
                </c:pt>
                <c:pt idx="26688">
                  <c:v>13.333333966632667</c:v>
                </c:pt>
                <c:pt idx="26689">
                  <c:v>13.333333966632667</c:v>
                </c:pt>
                <c:pt idx="26690">
                  <c:v>13.333333966632667</c:v>
                </c:pt>
                <c:pt idx="26691">
                  <c:v>13.333333966632667</c:v>
                </c:pt>
                <c:pt idx="26692">
                  <c:v>13.333333966632667</c:v>
                </c:pt>
                <c:pt idx="26693">
                  <c:v>13.333333966632667</c:v>
                </c:pt>
                <c:pt idx="26694">
                  <c:v>13.333333966632667</c:v>
                </c:pt>
                <c:pt idx="26695">
                  <c:v>13.333333966632667</c:v>
                </c:pt>
                <c:pt idx="26696">
                  <c:v>13.333333966632667</c:v>
                </c:pt>
                <c:pt idx="26697">
                  <c:v>13.333333966632667</c:v>
                </c:pt>
                <c:pt idx="26698">
                  <c:v>13.333333966632667</c:v>
                </c:pt>
                <c:pt idx="26699">
                  <c:v>13.333333966632667</c:v>
                </c:pt>
                <c:pt idx="26700">
                  <c:v>13.333333966632667</c:v>
                </c:pt>
                <c:pt idx="26701">
                  <c:v>13.333333966632667</c:v>
                </c:pt>
                <c:pt idx="26702">
                  <c:v>13.333333966632667</c:v>
                </c:pt>
                <c:pt idx="26703">
                  <c:v>13.333333966632667</c:v>
                </c:pt>
                <c:pt idx="26704">
                  <c:v>13.333333966632667</c:v>
                </c:pt>
                <c:pt idx="26705">
                  <c:v>13.333333966632667</c:v>
                </c:pt>
                <c:pt idx="26706">
                  <c:v>13.333333966632667</c:v>
                </c:pt>
                <c:pt idx="26707">
                  <c:v>13.333333966632667</c:v>
                </c:pt>
                <c:pt idx="26708">
                  <c:v>13.333333966632667</c:v>
                </c:pt>
                <c:pt idx="26709">
                  <c:v>13.333333966632667</c:v>
                </c:pt>
                <c:pt idx="26710">
                  <c:v>13.333333966632667</c:v>
                </c:pt>
                <c:pt idx="26711">
                  <c:v>13.333333966632667</c:v>
                </c:pt>
                <c:pt idx="26712">
                  <c:v>13.333333966632667</c:v>
                </c:pt>
                <c:pt idx="26713">
                  <c:v>13.333333966632667</c:v>
                </c:pt>
                <c:pt idx="26714">
                  <c:v>6.6666669833163335</c:v>
                </c:pt>
                <c:pt idx="26715">
                  <c:v>13.333333966632667</c:v>
                </c:pt>
                <c:pt idx="26716">
                  <c:v>13.333333966632667</c:v>
                </c:pt>
                <c:pt idx="26717">
                  <c:v>13.333333966632667</c:v>
                </c:pt>
                <c:pt idx="26718">
                  <c:v>13.333333966632667</c:v>
                </c:pt>
                <c:pt idx="26719">
                  <c:v>13.333333966632667</c:v>
                </c:pt>
                <c:pt idx="26720">
                  <c:v>13.333333966632667</c:v>
                </c:pt>
                <c:pt idx="26721">
                  <c:v>13.333333966632667</c:v>
                </c:pt>
                <c:pt idx="26722">
                  <c:v>13.333333966632667</c:v>
                </c:pt>
                <c:pt idx="26723">
                  <c:v>20.000000173846864</c:v>
                </c:pt>
                <c:pt idx="26724">
                  <c:v>13.333333966632667</c:v>
                </c:pt>
                <c:pt idx="26725">
                  <c:v>13.333333966632667</c:v>
                </c:pt>
                <c:pt idx="26726">
                  <c:v>13.333333966632667</c:v>
                </c:pt>
                <c:pt idx="26727">
                  <c:v>13.333333966632667</c:v>
                </c:pt>
                <c:pt idx="26728">
                  <c:v>13.333333966632667</c:v>
                </c:pt>
                <c:pt idx="26729">
                  <c:v>13.333333966632667</c:v>
                </c:pt>
                <c:pt idx="26730">
                  <c:v>13.333333966632667</c:v>
                </c:pt>
                <c:pt idx="26731">
                  <c:v>20.000000173846864</c:v>
                </c:pt>
                <c:pt idx="26732">
                  <c:v>13.333333966632667</c:v>
                </c:pt>
                <c:pt idx="26733">
                  <c:v>13.333333966632667</c:v>
                </c:pt>
                <c:pt idx="26734">
                  <c:v>13.333333966632667</c:v>
                </c:pt>
                <c:pt idx="26735">
                  <c:v>13.333333966632667</c:v>
                </c:pt>
                <c:pt idx="26736">
                  <c:v>13.333333966632667</c:v>
                </c:pt>
                <c:pt idx="26737">
                  <c:v>13.333333966632667</c:v>
                </c:pt>
                <c:pt idx="26738">
                  <c:v>20.000000173846864</c:v>
                </c:pt>
                <c:pt idx="26739">
                  <c:v>13.333333966632667</c:v>
                </c:pt>
                <c:pt idx="26740">
                  <c:v>13.333333966632667</c:v>
                </c:pt>
                <c:pt idx="26741">
                  <c:v>13.333333966632667</c:v>
                </c:pt>
                <c:pt idx="26742">
                  <c:v>13.333333966632667</c:v>
                </c:pt>
                <c:pt idx="26743">
                  <c:v>13.333333966632667</c:v>
                </c:pt>
                <c:pt idx="26744">
                  <c:v>13.333333966632667</c:v>
                </c:pt>
                <c:pt idx="26745">
                  <c:v>13.333333966632667</c:v>
                </c:pt>
                <c:pt idx="26746">
                  <c:v>13.333333966632667</c:v>
                </c:pt>
                <c:pt idx="26747">
                  <c:v>13.333333966632667</c:v>
                </c:pt>
                <c:pt idx="26748">
                  <c:v>13.333333966632667</c:v>
                </c:pt>
                <c:pt idx="26749">
                  <c:v>13.333333966632667</c:v>
                </c:pt>
                <c:pt idx="26750">
                  <c:v>13.333333966632667</c:v>
                </c:pt>
                <c:pt idx="26751">
                  <c:v>13.333333966632667</c:v>
                </c:pt>
                <c:pt idx="26752">
                  <c:v>13.333333966632667</c:v>
                </c:pt>
                <c:pt idx="26753">
                  <c:v>13.333333966632667</c:v>
                </c:pt>
                <c:pt idx="26754">
                  <c:v>13.333333966632667</c:v>
                </c:pt>
                <c:pt idx="26755">
                  <c:v>13.333333966632667</c:v>
                </c:pt>
                <c:pt idx="26756">
                  <c:v>13.333333966632667</c:v>
                </c:pt>
                <c:pt idx="26757">
                  <c:v>13.333333966632667</c:v>
                </c:pt>
                <c:pt idx="26758">
                  <c:v>13.333333966632667</c:v>
                </c:pt>
                <c:pt idx="26759">
                  <c:v>13.333333966632667</c:v>
                </c:pt>
                <c:pt idx="26760">
                  <c:v>13.333333966632667</c:v>
                </c:pt>
                <c:pt idx="26761">
                  <c:v>13.333333966632667</c:v>
                </c:pt>
                <c:pt idx="26762">
                  <c:v>13.333333966632667</c:v>
                </c:pt>
                <c:pt idx="26763">
                  <c:v>13.333333966632667</c:v>
                </c:pt>
                <c:pt idx="26764">
                  <c:v>13.333333966632667</c:v>
                </c:pt>
                <c:pt idx="26765">
                  <c:v>13.333333966632667</c:v>
                </c:pt>
                <c:pt idx="26766">
                  <c:v>13.333333966632667</c:v>
                </c:pt>
                <c:pt idx="26767">
                  <c:v>20.000000173846864</c:v>
                </c:pt>
                <c:pt idx="26768">
                  <c:v>13.333333966632667</c:v>
                </c:pt>
                <c:pt idx="26769">
                  <c:v>13.333333966632667</c:v>
                </c:pt>
                <c:pt idx="26770">
                  <c:v>13.333333966632667</c:v>
                </c:pt>
                <c:pt idx="26771">
                  <c:v>13.333333966632667</c:v>
                </c:pt>
                <c:pt idx="26772">
                  <c:v>13.333333966632667</c:v>
                </c:pt>
                <c:pt idx="26773">
                  <c:v>13.333333966632667</c:v>
                </c:pt>
                <c:pt idx="26774">
                  <c:v>13.333333966632667</c:v>
                </c:pt>
                <c:pt idx="26775">
                  <c:v>13.333333966632667</c:v>
                </c:pt>
                <c:pt idx="26776">
                  <c:v>13.333333966632667</c:v>
                </c:pt>
                <c:pt idx="26777">
                  <c:v>13.333333966632667</c:v>
                </c:pt>
                <c:pt idx="26778">
                  <c:v>13.333333966632667</c:v>
                </c:pt>
                <c:pt idx="26779">
                  <c:v>13.333333966632667</c:v>
                </c:pt>
                <c:pt idx="26780">
                  <c:v>13.333333966632667</c:v>
                </c:pt>
                <c:pt idx="26781">
                  <c:v>13.333333966632667</c:v>
                </c:pt>
                <c:pt idx="26782">
                  <c:v>13.333333966632667</c:v>
                </c:pt>
                <c:pt idx="26783">
                  <c:v>13.333333966632667</c:v>
                </c:pt>
                <c:pt idx="26784">
                  <c:v>13.333333966632667</c:v>
                </c:pt>
                <c:pt idx="26785">
                  <c:v>20.000000173846864</c:v>
                </c:pt>
                <c:pt idx="26786">
                  <c:v>13.333333966632667</c:v>
                </c:pt>
                <c:pt idx="26787">
                  <c:v>13.333333966632667</c:v>
                </c:pt>
                <c:pt idx="26788">
                  <c:v>13.333333966632667</c:v>
                </c:pt>
                <c:pt idx="26789">
                  <c:v>13.333333966632667</c:v>
                </c:pt>
                <c:pt idx="26790">
                  <c:v>13.333333966632667</c:v>
                </c:pt>
                <c:pt idx="26791">
                  <c:v>13.333333966632667</c:v>
                </c:pt>
                <c:pt idx="26792">
                  <c:v>13.333333966632667</c:v>
                </c:pt>
                <c:pt idx="26793">
                  <c:v>13.333333966632667</c:v>
                </c:pt>
                <c:pt idx="26794">
                  <c:v>13.333333966632667</c:v>
                </c:pt>
                <c:pt idx="26795">
                  <c:v>13.333333966632667</c:v>
                </c:pt>
                <c:pt idx="26796">
                  <c:v>13.333333966632667</c:v>
                </c:pt>
                <c:pt idx="26797">
                  <c:v>13.333333966632667</c:v>
                </c:pt>
                <c:pt idx="26798">
                  <c:v>13.333333966632667</c:v>
                </c:pt>
                <c:pt idx="26799">
                  <c:v>13.333333966632667</c:v>
                </c:pt>
                <c:pt idx="26800">
                  <c:v>13.333333966632667</c:v>
                </c:pt>
                <c:pt idx="26801">
                  <c:v>13.333333966632667</c:v>
                </c:pt>
                <c:pt idx="26802">
                  <c:v>13.333333966632667</c:v>
                </c:pt>
                <c:pt idx="26803">
                  <c:v>13.333333966632667</c:v>
                </c:pt>
                <c:pt idx="26804">
                  <c:v>13.333333966632667</c:v>
                </c:pt>
                <c:pt idx="26805">
                  <c:v>13.333333966632667</c:v>
                </c:pt>
                <c:pt idx="26806">
                  <c:v>13.333333966632667</c:v>
                </c:pt>
                <c:pt idx="26807">
                  <c:v>13.333333966632667</c:v>
                </c:pt>
                <c:pt idx="26808">
                  <c:v>13.333333966632667</c:v>
                </c:pt>
                <c:pt idx="26809">
                  <c:v>13.333333966632667</c:v>
                </c:pt>
                <c:pt idx="26810">
                  <c:v>13.333333966632667</c:v>
                </c:pt>
                <c:pt idx="26811">
                  <c:v>13.333333966632667</c:v>
                </c:pt>
                <c:pt idx="26812">
                  <c:v>13.333333966632667</c:v>
                </c:pt>
                <c:pt idx="26813">
                  <c:v>13.333333966632667</c:v>
                </c:pt>
                <c:pt idx="26814">
                  <c:v>13.333333966632667</c:v>
                </c:pt>
                <c:pt idx="26815">
                  <c:v>13.333333966632667</c:v>
                </c:pt>
                <c:pt idx="26816">
                  <c:v>13.333333966632667</c:v>
                </c:pt>
                <c:pt idx="26817">
                  <c:v>13.333333966632667</c:v>
                </c:pt>
                <c:pt idx="26818">
                  <c:v>13.333333966632667</c:v>
                </c:pt>
                <c:pt idx="26819">
                  <c:v>13.333333966632667</c:v>
                </c:pt>
                <c:pt idx="26820">
                  <c:v>20.000000173846864</c:v>
                </c:pt>
                <c:pt idx="26821">
                  <c:v>13.333333966632667</c:v>
                </c:pt>
                <c:pt idx="26822">
                  <c:v>13.333333966632667</c:v>
                </c:pt>
                <c:pt idx="26823">
                  <c:v>13.333333966632667</c:v>
                </c:pt>
                <c:pt idx="26824">
                  <c:v>13.333333966632667</c:v>
                </c:pt>
                <c:pt idx="26825">
                  <c:v>13.333333966632667</c:v>
                </c:pt>
                <c:pt idx="26826">
                  <c:v>20.000000173846864</c:v>
                </c:pt>
                <c:pt idx="26827">
                  <c:v>13.333333966632667</c:v>
                </c:pt>
                <c:pt idx="26828">
                  <c:v>13.333333966632667</c:v>
                </c:pt>
                <c:pt idx="26829">
                  <c:v>13.333333966632667</c:v>
                </c:pt>
                <c:pt idx="26830">
                  <c:v>13.333333966632667</c:v>
                </c:pt>
                <c:pt idx="26831">
                  <c:v>13.333333966632667</c:v>
                </c:pt>
                <c:pt idx="26832">
                  <c:v>20.000000173846864</c:v>
                </c:pt>
                <c:pt idx="26833">
                  <c:v>13.333333966632667</c:v>
                </c:pt>
                <c:pt idx="26834">
                  <c:v>13.333333966632667</c:v>
                </c:pt>
                <c:pt idx="26835">
                  <c:v>13.333333966632667</c:v>
                </c:pt>
                <c:pt idx="26836">
                  <c:v>13.333333966632667</c:v>
                </c:pt>
                <c:pt idx="26837">
                  <c:v>13.333333966632667</c:v>
                </c:pt>
                <c:pt idx="26838">
                  <c:v>13.333333966632667</c:v>
                </c:pt>
                <c:pt idx="26839">
                  <c:v>13.333333966632667</c:v>
                </c:pt>
                <c:pt idx="26840">
                  <c:v>13.333333966632667</c:v>
                </c:pt>
                <c:pt idx="26841">
                  <c:v>13.333333966632667</c:v>
                </c:pt>
                <c:pt idx="26842">
                  <c:v>13.333333966632667</c:v>
                </c:pt>
                <c:pt idx="26843">
                  <c:v>13.333333966632667</c:v>
                </c:pt>
                <c:pt idx="26844">
                  <c:v>13.333333966632667</c:v>
                </c:pt>
                <c:pt idx="26845">
                  <c:v>13.333333966632667</c:v>
                </c:pt>
                <c:pt idx="26846">
                  <c:v>13.333333966632667</c:v>
                </c:pt>
                <c:pt idx="26847">
                  <c:v>13.333333966632667</c:v>
                </c:pt>
                <c:pt idx="26848">
                  <c:v>13.333333966632667</c:v>
                </c:pt>
                <c:pt idx="26849">
                  <c:v>13.333333966632667</c:v>
                </c:pt>
                <c:pt idx="26850">
                  <c:v>13.333333966632667</c:v>
                </c:pt>
                <c:pt idx="26851">
                  <c:v>13.333333966632667</c:v>
                </c:pt>
                <c:pt idx="26852">
                  <c:v>13.333333966632667</c:v>
                </c:pt>
                <c:pt idx="26853">
                  <c:v>13.333333966632667</c:v>
                </c:pt>
                <c:pt idx="26854">
                  <c:v>13.333333966632667</c:v>
                </c:pt>
                <c:pt idx="26855">
                  <c:v>20.000000173846864</c:v>
                </c:pt>
                <c:pt idx="26856">
                  <c:v>13.333333966632667</c:v>
                </c:pt>
                <c:pt idx="26857">
                  <c:v>13.333333966632667</c:v>
                </c:pt>
                <c:pt idx="26858">
                  <c:v>13.333333966632667</c:v>
                </c:pt>
                <c:pt idx="26859">
                  <c:v>13.333333966632667</c:v>
                </c:pt>
                <c:pt idx="26860">
                  <c:v>13.333333966632667</c:v>
                </c:pt>
                <c:pt idx="26861">
                  <c:v>20.000000173846864</c:v>
                </c:pt>
                <c:pt idx="26862">
                  <c:v>13.333333966632667</c:v>
                </c:pt>
                <c:pt idx="26863">
                  <c:v>13.333333966632667</c:v>
                </c:pt>
                <c:pt idx="26864">
                  <c:v>13.333333966632667</c:v>
                </c:pt>
                <c:pt idx="26865">
                  <c:v>13.333333966632667</c:v>
                </c:pt>
                <c:pt idx="26866">
                  <c:v>20.000000173846864</c:v>
                </c:pt>
                <c:pt idx="26867">
                  <c:v>13.333333966632667</c:v>
                </c:pt>
                <c:pt idx="26868">
                  <c:v>13.333333966632667</c:v>
                </c:pt>
                <c:pt idx="26869">
                  <c:v>20.000000173846864</c:v>
                </c:pt>
                <c:pt idx="26870">
                  <c:v>13.333333966632667</c:v>
                </c:pt>
                <c:pt idx="26871">
                  <c:v>20.000000173846864</c:v>
                </c:pt>
                <c:pt idx="26872">
                  <c:v>13.333333966632667</c:v>
                </c:pt>
                <c:pt idx="26873">
                  <c:v>13.333333966632667</c:v>
                </c:pt>
                <c:pt idx="26874">
                  <c:v>20.000000173846864</c:v>
                </c:pt>
                <c:pt idx="26875">
                  <c:v>13.333333966632667</c:v>
                </c:pt>
                <c:pt idx="26876">
                  <c:v>20.000000173846864</c:v>
                </c:pt>
                <c:pt idx="26877">
                  <c:v>13.333333966632667</c:v>
                </c:pt>
                <c:pt idx="26878">
                  <c:v>13.333333966632667</c:v>
                </c:pt>
                <c:pt idx="26879">
                  <c:v>20.000000173846864</c:v>
                </c:pt>
                <c:pt idx="26880">
                  <c:v>13.333333966632667</c:v>
                </c:pt>
                <c:pt idx="26881">
                  <c:v>20.000000173846864</c:v>
                </c:pt>
                <c:pt idx="26882">
                  <c:v>13.333333966632667</c:v>
                </c:pt>
                <c:pt idx="26883">
                  <c:v>20.000000173846864</c:v>
                </c:pt>
                <c:pt idx="26884">
                  <c:v>13.333333966632667</c:v>
                </c:pt>
                <c:pt idx="26885">
                  <c:v>20.000000173846864</c:v>
                </c:pt>
                <c:pt idx="26886">
                  <c:v>13.333333966632667</c:v>
                </c:pt>
                <c:pt idx="26887">
                  <c:v>20.000000173846864</c:v>
                </c:pt>
                <c:pt idx="26888">
                  <c:v>13.333333966632667</c:v>
                </c:pt>
                <c:pt idx="26889">
                  <c:v>20.000000173846864</c:v>
                </c:pt>
                <c:pt idx="26890">
                  <c:v>13.333333966632667</c:v>
                </c:pt>
                <c:pt idx="26891">
                  <c:v>20.000000173846864</c:v>
                </c:pt>
                <c:pt idx="26892">
                  <c:v>20.000000173846864</c:v>
                </c:pt>
                <c:pt idx="26893">
                  <c:v>13.333333966632667</c:v>
                </c:pt>
                <c:pt idx="26894">
                  <c:v>20.000000173846864</c:v>
                </c:pt>
                <c:pt idx="26895">
                  <c:v>13.333333966632667</c:v>
                </c:pt>
                <c:pt idx="26896">
                  <c:v>20.000000173846864</c:v>
                </c:pt>
                <c:pt idx="26897">
                  <c:v>13.333333966632667</c:v>
                </c:pt>
                <c:pt idx="26898">
                  <c:v>20.000000173846864</c:v>
                </c:pt>
                <c:pt idx="26899">
                  <c:v>20.000000173846864</c:v>
                </c:pt>
                <c:pt idx="26900">
                  <c:v>13.333333966632667</c:v>
                </c:pt>
                <c:pt idx="26901">
                  <c:v>20.000000173846864</c:v>
                </c:pt>
                <c:pt idx="26902">
                  <c:v>13.333333966632667</c:v>
                </c:pt>
                <c:pt idx="26903">
                  <c:v>20.000000173846864</c:v>
                </c:pt>
                <c:pt idx="26904">
                  <c:v>20.000000173846864</c:v>
                </c:pt>
                <c:pt idx="26905">
                  <c:v>13.333333966632667</c:v>
                </c:pt>
                <c:pt idx="26906">
                  <c:v>20.000000173846864</c:v>
                </c:pt>
                <c:pt idx="26907">
                  <c:v>20.000000173846864</c:v>
                </c:pt>
                <c:pt idx="26908">
                  <c:v>13.333333966632667</c:v>
                </c:pt>
                <c:pt idx="26909">
                  <c:v>20.000000173846864</c:v>
                </c:pt>
                <c:pt idx="26910">
                  <c:v>20.000000173846864</c:v>
                </c:pt>
                <c:pt idx="26911">
                  <c:v>13.333333966632667</c:v>
                </c:pt>
                <c:pt idx="26912">
                  <c:v>20.000000173846864</c:v>
                </c:pt>
                <c:pt idx="26913">
                  <c:v>20.000000173846864</c:v>
                </c:pt>
                <c:pt idx="26914">
                  <c:v>20.000000173846864</c:v>
                </c:pt>
                <c:pt idx="26915">
                  <c:v>13.333333966632667</c:v>
                </c:pt>
                <c:pt idx="26916">
                  <c:v>20.000000173846864</c:v>
                </c:pt>
                <c:pt idx="26917">
                  <c:v>20.000000173846864</c:v>
                </c:pt>
                <c:pt idx="26918">
                  <c:v>20.000000173846864</c:v>
                </c:pt>
                <c:pt idx="26919">
                  <c:v>13.333333966632667</c:v>
                </c:pt>
                <c:pt idx="26920">
                  <c:v>20.000000173846864</c:v>
                </c:pt>
                <c:pt idx="26921">
                  <c:v>20.000000173846864</c:v>
                </c:pt>
                <c:pt idx="26922">
                  <c:v>20.000000173846864</c:v>
                </c:pt>
                <c:pt idx="26923">
                  <c:v>20.000000173846864</c:v>
                </c:pt>
                <c:pt idx="26924">
                  <c:v>13.333333966632667</c:v>
                </c:pt>
                <c:pt idx="26925">
                  <c:v>20.000000173846864</c:v>
                </c:pt>
                <c:pt idx="26926">
                  <c:v>20.000000173846864</c:v>
                </c:pt>
                <c:pt idx="26927">
                  <c:v>20.000000173846864</c:v>
                </c:pt>
                <c:pt idx="26928">
                  <c:v>13.333333966632667</c:v>
                </c:pt>
                <c:pt idx="26929">
                  <c:v>20.000000173846864</c:v>
                </c:pt>
                <c:pt idx="26930">
                  <c:v>20.000000173846864</c:v>
                </c:pt>
                <c:pt idx="26931">
                  <c:v>13.333333966632667</c:v>
                </c:pt>
                <c:pt idx="26932">
                  <c:v>20.000000173846864</c:v>
                </c:pt>
                <c:pt idx="26933">
                  <c:v>13.333333966632667</c:v>
                </c:pt>
                <c:pt idx="26934">
                  <c:v>13.333333966632667</c:v>
                </c:pt>
                <c:pt idx="26935">
                  <c:v>20.000000173846864</c:v>
                </c:pt>
                <c:pt idx="26936">
                  <c:v>20.000000173846864</c:v>
                </c:pt>
                <c:pt idx="26937">
                  <c:v>13.333333966632667</c:v>
                </c:pt>
                <c:pt idx="26938">
                  <c:v>20.000000173846864</c:v>
                </c:pt>
                <c:pt idx="26939">
                  <c:v>20.000000173846864</c:v>
                </c:pt>
                <c:pt idx="26940">
                  <c:v>13.333333966632667</c:v>
                </c:pt>
                <c:pt idx="26941">
                  <c:v>20.000000173846864</c:v>
                </c:pt>
                <c:pt idx="26942">
                  <c:v>13.333333966632667</c:v>
                </c:pt>
                <c:pt idx="26943">
                  <c:v>20.000000173846864</c:v>
                </c:pt>
                <c:pt idx="26944">
                  <c:v>13.333333966632667</c:v>
                </c:pt>
                <c:pt idx="26945">
                  <c:v>20.000000173846864</c:v>
                </c:pt>
                <c:pt idx="26946">
                  <c:v>13.333333966632667</c:v>
                </c:pt>
                <c:pt idx="26947">
                  <c:v>20.000000173846864</c:v>
                </c:pt>
                <c:pt idx="26948">
                  <c:v>13.333333966632667</c:v>
                </c:pt>
                <c:pt idx="26949">
                  <c:v>20.000000173846864</c:v>
                </c:pt>
                <c:pt idx="26950">
                  <c:v>13.333333966632667</c:v>
                </c:pt>
                <c:pt idx="26951">
                  <c:v>20.000000173846864</c:v>
                </c:pt>
                <c:pt idx="26952">
                  <c:v>13.333333966632667</c:v>
                </c:pt>
                <c:pt idx="26953">
                  <c:v>20.000000173846864</c:v>
                </c:pt>
                <c:pt idx="26954">
                  <c:v>13.333333966632667</c:v>
                </c:pt>
                <c:pt idx="26955">
                  <c:v>20.000000173846864</c:v>
                </c:pt>
                <c:pt idx="26956">
                  <c:v>13.333333966632667</c:v>
                </c:pt>
                <c:pt idx="26957">
                  <c:v>20.000000173846864</c:v>
                </c:pt>
                <c:pt idx="26958">
                  <c:v>13.333333966632667</c:v>
                </c:pt>
                <c:pt idx="26959">
                  <c:v>20.000000173846864</c:v>
                </c:pt>
                <c:pt idx="26960">
                  <c:v>20.000000173846864</c:v>
                </c:pt>
                <c:pt idx="26961">
                  <c:v>13.333333966632667</c:v>
                </c:pt>
                <c:pt idx="26962">
                  <c:v>20.000000173846864</c:v>
                </c:pt>
                <c:pt idx="26963">
                  <c:v>13.333333966632667</c:v>
                </c:pt>
                <c:pt idx="26964">
                  <c:v>20.000000173846864</c:v>
                </c:pt>
                <c:pt idx="26965">
                  <c:v>20.000000173846864</c:v>
                </c:pt>
                <c:pt idx="26966">
                  <c:v>13.333333966632667</c:v>
                </c:pt>
                <c:pt idx="26967">
                  <c:v>20.000000173846864</c:v>
                </c:pt>
                <c:pt idx="26968">
                  <c:v>13.333333966632667</c:v>
                </c:pt>
                <c:pt idx="26969">
                  <c:v>20.000000173846864</c:v>
                </c:pt>
                <c:pt idx="26970">
                  <c:v>20.000000173846864</c:v>
                </c:pt>
                <c:pt idx="26971">
                  <c:v>13.333333966632667</c:v>
                </c:pt>
                <c:pt idx="26972">
                  <c:v>20.000000173846864</c:v>
                </c:pt>
                <c:pt idx="26973">
                  <c:v>20.000000173846864</c:v>
                </c:pt>
                <c:pt idx="26974">
                  <c:v>20.000000173846864</c:v>
                </c:pt>
                <c:pt idx="26975">
                  <c:v>13.333333966632667</c:v>
                </c:pt>
                <c:pt idx="26976">
                  <c:v>20.000000173846864</c:v>
                </c:pt>
                <c:pt idx="26977">
                  <c:v>20.000000173846864</c:v>
                </c:pt>
                <c:pt idx="26978">
                  <c:v>13.333333966632667</c:v>
                </c:pt>
                <c:pt idx="26979">
                  <c:v>20.000000173846864</c:v>
                </c:pt>
                <c:pt idx="26980">
                  <c:v>20.000000173846864</c:v>
                </c:pt>
                <c:pt idx="26981">
                  <c:v>13.333333966632667</c:v>
                </c:pt>
                <c:pt idx="26982">
                  <c:v>20.000000173846864</c:v>
                </c:pt>
                <c:pt idx="26983">
                  <c:v>20.000000173846864</c:v>
                </c:pt>
                <c:pt idx="26984">
                  <c:v>20.000000173846864</c:v>
                </c:pt>
                <c:pt idx="26985">
                  <c:v>13.333333966632667</c:v>
                </c:pt>
                <c:pt idx="26986">
                  <c:v>20.000000173846864</c:v>
                </c:pt>
                <c:pt idx="26987">
                  <c:v>20.000000173846864</c:v>
                </c:pt>
                <c:pt idx="26988">
                  <c:v>13.333333966632667</c:v>
                </c:pt>
                <c:pt idx="26989">
                  <c:v>20.000000173846864</c:v>
                </c:pt>
                <c:pt idx="26990">
                  <c:v>20.000000173846864</c:v>
                </c:pt>
                <c:pt idx="26991">
                  <c:v>20.000000173846864</c:v>
                </c:pt>
                <c:pt idx="26992">
                  <c:v>13.333333966632667</c:v>
                </c:pt>
                <c:pt idx="26993">
                  <c:v>20.000000173846864</c:v>
                </c:pt>
                <c:pt idx="26994">
                  <c:v>20.000000173846864</c:v>
                </c:pt>
                <c:pt idx="26995">
                  <c:v>20.000000173846864</c:v>
                </c:pt>
                <c:pt idx="26996">
                  <c:v>13.333333966632667</c:v>
                </c:pt>
                <c:pt idx="26997">
                  <c:v>20.000000173846864</c:v>
                </c:pt>
                <c:pt idx="26998">
                  <c:v>20.000000173846864</c:v>
                </c:pt>
                <c:pt idx="26999">
                  <c:v>20.000000173846864</c:v>
                </c:pt>
                <c:pt idx="27000">
                  <c:v>20.000000173846864</c:v>
                </c:pt>
                <c:pt idx="27001">
                  <c:v>20.000000173846864</c:v>
                </c:pt>
                <c:pt idx="27002">
                  <c:v>13.333333966632667</c:v>
                </c:pt>
                <c:pt idx="27003">
                  <c:v>20.000000173846864</c:v>
                </c:pt>
                <c:pt idx="27004">
                  <c:v>20.000000173846864</c:v>
                </c:pt>
                <c:pt idx="27005">
                  <c:v>20.000000173846864</c:v>
                </c:pt>
                <c:pt idx="27006">
                  <c:v>20.000000173846864</c:v>
                </c:pt>
                <c:pt idx="27007">
                  <c:v>20.000000173846864</c:v>
                </c:pt>
                <c:pt idx="27008">
                  <c:v>20.000000173846864</c:v>
                </c:pt>
                <c:pt idx="27009">
                  <c:v>20.000000173846864</c:v>
                </c:pt>
                <c:pt idx="27010">
                  <c:v>20.000000173846864</c:v>
                </c:pt>
                <c:pt idx="27011">
                  <c:v>20.000000173846864</c:v>
                </c:pt>
                <c:pt idx="27012">
                  <c:v>20.000000173846864</c:v>
                </c:pt>
                <c:pt idx="27013">
                  <c:v>20.000000173846864</c:v>
                </c:pt>
                <c:pt idx="27014">
                  <c:v>20.000000173846864</c:v>
                </c:pt>
                <c:pt idx="27015">
                  <c:v>20.000000173846864</c:v>
                </c:pt>
                <c:pt idx="27016">
                  <c:v>20.000000173846864</c:v>
                </c:pt>
                <c:pt idx="27017">
                  <c:v>20.000000173846864</c:v>
                </c:pt>
                <c:pt idx="27018">
                  <c:v>20.000000173846864</c:v>
                </c:pt>
                <c:pt idx="27019">
                  <c:v>20.000000173846864</c:v>
                </c:pt>
                <c:pt idx="27020">
                  <c:v>26.666667933265401</c:v>
                </c:pt>
                <c:pt idx="27021">
                  <c:v>20.000000173846864</c:v>
                </c:pt>
                <c:pt idx="27022">
                  <c:v>20.000000173846864</c:v>
                </c:pt>
                <c:pt idx="27023">
                  <c:v>20.000000173846864</c:v>
                </c:pt>
                <c:pt idx="27024">
                  <c:v>20.000000173846864</c:v>
                </c:pt>
                <c:pt idx="27025">
                  <c:v>20.000000173846864</c:v>
                </c:pt>
                <c:pt idx="27026">
                  <c:v>20.000000173846864</c:v>
                </c:pt>
                <c:pt idx="27027">
                  <c:v>20.000000173846864</c:v>
                </c:pt>
                <c:pt idx="27028">
                  <c:v>20.000000173846864</c:v>
                </c:pt>
                <c:pt idx="27029">
                  <c:v>20.000000173846864</c:v>
                </c:pt>
                <c:pt idx="27030">
                  <c:v>20.000000173846864</c:v>
                </c:pt>
                <c:pt idx="27031">
                  <c:v>20.000000173846864</c:v>
                </c:pt>
                <c:pt idx="27032">
                  <c:v>20.000000173846864</c:v>
                </c:pt>
                <c:pt idx="27033">
                  <c:v>20.000000173846864</c:v>
                </c:pt>
                <c:pt idx="27034">
                  <c:v>20.000000173846864</c:v>
                </c:pt>
                <c:pt idx="27035">
                  <c:v>13.333333966632667</c:v>
                </c:pt>
                <c:pt idx="27036">
                  <c:v>20.000000173846864</c:v>
                </c:pt>
                <c:pt idx="27037">
                  <c:v>20.000000173846864</c:v>
                </c:pt>
                <c:pt idx="27038">
                  <c:v>20.000000173846864</c:v>
                </c:pt>
                <c:pt idx="27039">
                  <c:v>20.000000173846864</c:v>
                </c:pt>
                <c:pt idx="27040">
                  <c:v>13.333333966632667</c:v>
                </c:pt>
                <c:pt idx="27041">
                  <c:v>20.000000173846864</c:v>
                </c:pt>
                <c:pt idx="27042">
                  <c:v>20.000000173846864</c:v>
                </c:pt>
                <c:pt idx="27043">
                  <c:v>13.333333966632667</c:v>
                </c:pt>
                <c:pt idx="27044">
                  <c:v>20.000000173846864</c:v>
                </c:pt>
                <c:pt idx="27045">
                  <c:v>20.000000173846864</c:v>
                </c:pt>
                <c:pt idx="27046">
                  <c:v>13.333333966632667</c:v>
                </c:pt>
                <c:pt idx="27047">
                  <c:v>20.000000173846864</c:v>
                </c:pt>
                <c:pt idx="27048">
                  <c:v>13.333333966632667</c:v>
                </c:pt>
                <c:pt idx="27049">
                  <c:v>20.000000173846864</c:v>
                </c:pt>
                <c:pt idx="27050">
                  <c:v>13.333333966632667</c:v>
                </c:pt>
                <c:pt idx="27051">
                  <c:v>20.000000173846864</c:v>
                </c:pt>
                <c:pt idx="27052">
                  <c:v>13.333333966632667</c:v>
                </c:pt>
                <c:pt idx="27053">
                  <c:v>13.333333966632667</c:v>
                </c:pt>
                <c:pt idx="27054">
                  <c:v>20.000000173846864</c:v>
                </c:pt>
                <c:pt idx="27055">
                  <c:v>13.333333966632667</c:v>
                </c:pt>
                <c:pt idx="27056">
                  <c:v>20.000000173846864</c:v>
                </c:pt>
                <c:pt idx="27057">
                  <c:v>13.333333966632667</c:v>
                </c:pt>
                <c:pt idx="27058">
                  <c:v>13.333333966632667</c:v>
                </c:pt>
                <c:pt idx="27059">
                  <c:v>20.000000173846864</c:v>
                </c:pt>
                <c:pt idx="27060">
                  <c:v>13.333333966632667</c:v>
                </c:pt>
                <c:pt idx="27061">
                  <c:v>13.333333966632667</c:v>
                </c:pt>
                <c:pt idx="27062">
                  <c:v>20.000000173846864</c:v>
                </c:pt>
                <c:pt idx="27063">
                  <c:v>13.333333966632667</c:v>
                </c:pt>
                <c:pt idx="27064">
                  <c:v>13.333333966632667</c:v>
                </c:pt>
                <c:pt idx="27065">
                  <c:v>13.333333966632667</c:v>
                </c:pt>
                <c:pt idx="27066">
                  <c:v>20.000000173846864</c:v>
                </c:pt>
                <c:pt idx="27067">
                  <c:v>13.333333966632667</c:v>
                </c:pt>
                <c:pt idx="27068">
                  <c:v>13.333333966632667</c:v>
                </c:pt>
                <c:pt idx="27069">
                  <c:v>13.333333966632667</c:v>
                </c:pt>
                <c:pt idx="27070">
                  <c:v>13.333333966632667</c:v>
                </c:pt>
                <c:pt idx="27071">
                  <c:v>13.333333966632667</c:v>
                </c:pt>
                <c:pt idx="27072">
                  <c:v>13.333333966632667</c:v>
                </c:pt>
                <c:pt idx="27073">
                  <c:v>13.333333966632667</c:v>
                </c:pt>
                <c:pt idx="27074">
                  <c:v>20.000000173846864</c:v>
                </c:pt>
                <c:pt idx="27075">
                  <c:v>13.333333966632667</c:v>
                </c:pt>
                <c:pt idx="27076">
                  <c:v>13.333333966632667</c:v>
                </c:pt>
                <c:pt idx="27077">
                  <c:v>13.333333966632667</c:v>
                </c:pt>
                <c:pt idx="27078">
                  <c:v>13.333333966632667</c:v>
                </c:pt>
                <c:pt idx="27079">
                  <c:v>13.333333966632667</c:v>
                </c:pt>
                <c:pt idx="27080">
                  <c:v>13.333333966632667</c:v>
                </c:pt>
                <c:pt idx="27081">
                  <c:v>13.333333966632667</c:v>
                </c:pt>
                <c:pt idx="27082">
                  <c:v>6.6666669833163335</c:v>
                </c:pt>
                <c:pt idx="27083">
                  <c:v>13.333333966632667</c:v>
                </c:pt>
                <c:pt idx="27084">
                  <c:v>13.333333966632667</c:v>
                </c:pt>
                <c:pt idx="27085">
                  <c:v>13.333333966632667</c:v>
                </c:pt>
                <c:pt idx="27086">
                  <c:v>13.333333966632667</c:v>
                </c:pt>
                <c:pt idx="27087">
                  <c:v>13.333333966632667</c:v>
                </c:pt>
                <c:pt idx="27088">
                  <c:v>13.333333966632667</c:v>
                </c:pt>
                <c:pt idx="27089">
                  <c:v>13.333333966632667</c:v>
                </c:pt>
                <c:pt idx="27090">
                  <c:v>6.6666669833163335</c:v>
                </c:pt>
                <c:pt idx="27091">
                  <c:v>13.333333966632667</c:v>
                </c:pt>
                <c:pt idx="27092">
                  <c:v>13.333333966632667</c:v>
                </c:pt>
                <c:pt idx="27093">
                  <c:v>13.333333966632667</c:v>
                </c:pt>
                <c:pt idx="27094">
                  <c:v>13.333333966632667</c:v>
                </c:pt>
                <c:pt idx="27095">
                  <c:v>13.333333966632667</c:v>
                </c:pt>
                <c:pt idx="27096">
                  <c:v>6.6666669833163335</c:v>
                </c:pt>
                <c:pt idx="27097">
                  <c:v>13.333333966632667</c:v>
                </c:pt>
                <c:pt idx="27098">
                  <c:v>13.333333966632667</c:v>
                </c:pt>
                <c:pt idx="27099">
                  <c:v>13.333333966632667</c:v>
                </c:pt>
                <c:pt idx="27100">
                  <c:v>6.6666669833163335</c:v>
                </c:pt>
                <c:pt idx="27101">
                  <c:v>13.333333966632667</c:v>
                </c:pt>
                <c:pt idx="27102">
                  <c:v>13.333333966632667</c:v>
                </c:pt>
                <c:pt idx="27103">
                  <c:v>13.333333966632667</c:v>
                </c:pt>
                <c:pt idx="27104">
                  <c:v>13.333333966632667</c:v>
                </c:pt>
                <c:pt idx="27105">
                  <c:v>6.6666669833163335</c:v>
                </c:pt>
                <c:pt idx="27106">
                  <c:v>13.333333966632667</c:v>
                </c:pt>
                <c:pt idx="27107">
                  <c:v>13.333333966632667</c:v>
                </c:pt>
                <c:pt idx="27108">
                  <c:v>13.333333966632667</c:v>
                </c:pt>
                <c:pt idx="27109">
                  <c:v>13.333333966632667</c:v>
                </c:pt>
                <c:pt idx="27110">
                  <c:v>13.333333966632667</c:v>
                </c:pt>
                <c:pt idx="27111">
                  <c:v>13.333333966632667</c:v>
                </c:pt>
                <c:pt idx="27112">
                  <c:v>6.6666669833163335</c:v>
                </c:pt>
                <c:pt idx="27113">
                  <c:v>13.333333966632667</c:v>
                </c:pt>
                <c:pt idx="27114">
                  <c:v>13.333333966632667</c:v>
                </c:pt>
                <c:pt idx="27115">
                  <c:v>13.333333966632667</c:v>
                </c:pt>
                <c:pt idx="27116">
                  <c:v>13.333333966632667</c:v>
                </c:pt>
                <c:pt idx="27117">
                  <c:v>13.333333966632667</c:v>
                </c:pt>
                <c:pt idx="27118">
                  <c:v>13.333333966632667</c:v>
                </c:pt>
                <c:pt idx="27119">
                  <c:v>6.6666669833163335</c:v>
                </c:pt>
                <c:pt idx="27120">
                  <c:v>13.333333966632667</c:v>
                </c:pt>
                <c:pt idx="27121">
                  <c:v>13.333333966632667</c:v>
                </c:pt>
                <c:pt idx="27122">
                  <c:v>13.333333966632667</c:v>
                </c:pt>
                <c:pt idx="27123">
                  <c:v>13.333333966632667</c:v>
                </c:pt>
                <c:pt idx="27124">
                  <c:v>6.6666669833163335</c:v>
                </c:pt>
                <c:pt idx="27125">
                  <c:v>13.333333966632667</c:v>
                </c:pt>
                <c:pt idx="27126">
                  <c:v>13.333333966632667</c:v>
                </c:pt>
                <c:pt idx="27127">
                  <c:v>13.333333966632667</c:v>
                </c:pt>
                <c:pt idx="27128">
                  <c:v>6.6666669833163335</c:v>
                </c:pt>
                <c:pt idx="27129">
                  <c:v>13.333333966632667</c:v>
                </c:pt>
                <c:pt idx="27130">
                  <c:v>13.333333966632667</c:v>
                </c:pt>
                <c:pt idx="27131">
                  <c:v>13.333333966632667</c:v>
                </c:pt>
                <c:pt idx="27132">
                  <c:v>6.6666669833163335</c:v>
                </c:pt>
                <c:pt idx="27133">
                  <c:v>13.333333966632667</c:v>
                </c:pt>
                <c:pt idx="27134">
                  <c:v>13.333333966632667</c:v>
                </c:pt>
                <c:pt idx="27135">
                  <c:v>6.6666669833163335</c:v>
                </c:pt>
                <c:pt idx="27136">
                  <c:v>13.333333966632667</c:v>
                </c:pt>
                <c:pt idx="27137">
                  <c:v>13.333333966632667</c:v>
                </c:pt>
                <c:pt idx="27138">
                  <c:v>6.6666669833163335</c:v>
                </c:pt>
                <c:pt idx="27139">
                  <c:v>13.333333966632667</c:v>
                </c:pt>
                <c:pt idx="27140">
                  <c:v>13.333333966632667</c:v>
                </c:pt>
                <c:pt idx="27141">
                  <c:v>6.6666669833163335</c:v>
                </c:pt>
                <c:pt idx="27142">
                  <c:v>13.333333966632667</c:v>
                </c:pt>
                <c:pt idx="27143">
                  <c:v>13.333333966632667</c:v>
                </c:pt>
                <c:pt idx="27144">
                  <c:v>6.6666669833163335</c:v>
                </c:pt>
                <c:pt idx="27145">
                  <c:v>13.333333966632667</c:v>
                </c:pt>
                <c:pt idx="27146">
                  <c:v>13.333333966632667</c:v>
                </c:pt>
                <c:pt idx="27147">
                  <c:v>13.333333966632667</c:v>
                </c:pt>
                <c:pt idx="27148">
                  <c:v>6.6666669833163335</c:v>
                </c:pt>
                <c:pt idx="27149">
                  <c:v>13.333333966632667</c:v>
                </c:pt>
                <c:pt idx="27150">
                  <c:v>13.333333966632667</c:v>
                </c:pt>
                <c:pt idx="27151">
                  <c:v>6.6666669833163335</c:v>
                </c:pt>
                <c:pt idx="27152">
                  <c:v>13.333333966632667</c:v>
                </c:pt>
                <c:pt idx="27153">
                  <c:v>13.333333966632667</c:v>
                </c:pt>
                <c:pt idx="27154">
                  <c:v>6.6666669833163335</c:v>
                </c:pt>
                <c:pt idx="27155">
                  <c:v>13.333333966632667</c:v>
                </c:pt>
                <c:pt idx="27156">
                  <c:v>13.333333966632667</c:v>
                </c:pt>
                <c:pt idx="27157">
                  <c:v>6.6666669833163335</c:v>
                </c:pt>
                <c:pt idx="27158">
                  <c:v>13.333333966632667</c:v>
                </c:pt>
                <c:pt idx="27159">
                  <c:v>13.333333966632667</c:v>
                </c:pt>
                <c:pt idx="27160">
                  <c:v>6.6666669833163335</c:v>
                </c:pt>
                <c:pt idx="27161">
                  <c:v>13.333333966632667</c:v>
                </c:pt>
                <c:pt idx="27162">
                  <c:v>13.333333966632667</c:v>
                </c:pt>
                <c:pt idx="27163">
                  <c:v>6.6666669833163335</c:v>
                </c:pt>
                <c:pt idx="27164">
                  <c:v>13.333333966632667</c:v>
                </c:pt>
                <c:pt idx="27165">
                  <c:v>13.333333966632667</c:v>
                </c:pt>
                <c:pt idx="27166">
                  <c:v>6.6666669833163335</c:v>
                </c:pt>
                <c:pt idx="27167">
                  <c:v>13.333333966632667</c:v>
                </c:pt>
                <c:pt idx="27168">
                  <c:v>13.333333966632667</c:v>
                </c:pt>
                <c:pt idx="27169">
                  <c:v>6.6666669833163335</c:v>
                </c:pt>
                <c:pt idx="27170">
                  <c:v>13.333333966632667</c:v>
                </c:pt>
                <c:pt idx="27171">
                  <c:v>13.333333966632667</c:v>
                </c:pt>
                <c:pt idx="27172">
                  <c:v>6.6666669833163335</c:v>
                </c:pt>
                <c:pt idx="27173">
                  <c:v>13.333333966632667</c:v>
                </c:pt>
                <c:pt idx="27174">
                  <c:v>13.333333966632667</c:v>
                </c:pt>
                <c:pt idx="27175">
                  <c:v>6.6666669833163335</c:v>
                </c:pt>
                <c:pt idx="27176">
                  <c:v>13.333333966632667</c:v>
                </c:pt>
                <c:pt idx="27177">
                  <c:v>13.333333966632667</c:v>
                </c:pt>
                <c:pt idx="27178">
                  <c:v>6.6666669833163335</c:v>
                </c:pt>
                <c:pt idx="27179">
                  <c:v>13.333333966632667</c:v>
                </c:pt>
                <c:pt idx="27180">
                  <c:v>13.333333966632667</c:v>
                </c:pt>
                <c:pt idx="27181">
                  <c:v>6.6666669833163335</c:v>
                </c:pt>
                <c:pt idx="27182">
                  <c:v>13.333333966632667</c:v>
                </c:pt>
                <c:pt idx="27183">
                  <c:v>6.6666669833163335</c:v>
                </c:pt>
                <c:pt idx="27184">
                  <c:v>13.333333966632667</c:v>
                </c:pt>
                <c:pt idx="27185">
                  <c:v>13.333333966632667</c:v>
                </c:pt>
                <c:pt idx="27186">
                  <c:v>6.6666669833163335</c:v>
                </c:pt>
                <c:pt idx="27187">
                  <c:v>13.333333966632667</c:v>
                </c:pt>
                <c:pt idx="27188">
                  <c:v>13.333333966632667</c:v>
                </c:pt>
                <c:pt idx="27189">
                  <c:v>6.6666669833163335</c:v>
                </c:pt>
                <c:pt idx="27190">
                  <c:v>13.333333966632667</c:v>
                </c:pt>
                <c:pt idx="27191">
                  <c:v>13.333333966632667</c:v>
                </c:pt>
                <c:pt idx="27192">
                  <c:v>6.6666669833163335</c:v>
                </c:pt>
                <c:pt idx="27193">
                  <c:v>13.333333966632667</c:v>
                </c:pt>
                <c:pt idx="27194">
                  <c:v>6.6666669833163335</c:v>
                </c:pt>
                <c:pt idx="27195">
                  <c:v>13.333333966632667</c:v>
                </c:pt>
                <c:pt idx="27196">
                  <c:v>13.333333966632667</c:v>
                </c:pt>
                <c:pt idx="27197">
                  <c:v>6.6666669833163335</c:v>
                </c:pt>
                <c:pt idx="27198">
                  <c:v>13.333333966632667</c:v>
                </c:pt>
                <c:pt idx="27199">
                  <c:v>13.333333966632667</c:v>
                </c:pt>
                <c:pt idx="27200">
                  <c:v>6.6666669833163335</c:v>
                </c:pt>
                <c:pt idx="27201">
                  <c:v>13.333333966632667</c:v>
                </c:pt>
                <c:pt idx="27202">
                  <c:v>13.333333966632667</c:v>
                </c:pt>
                <c:pt idx="27203">
                  <c:v>13.333333966632667</c:v>
                </c:pt>
                <c:pt idx="27204">
                  <c:v>6.6666669833163335</c:v>
                </c:pt>
                <c:pt idx="27205">
                  <c:v>13.333333966632667</c:v>
                </c:pt>
                <c:pt idx="27206">
                  <c:v>13.333333966632667</c:v>
                </c:pt>
                <c:pt idx="27207">
                  <c:v>6.6666669833163335</c:v>
                </c:pt>
                <c:pt idx="27208">
                  <c:v>13.333333966632667</c:v>
                </c:pt>
                <c:pt idx="27209">
                  <c:v>13.333333966632667</c:v>
                </c:pt>
                <c:pt idx="27210">
                  <c:v>13.333333966632667</c:v>
                </c:pt>
                <c:pt idx="27211">
                  <c:v>6.6666669833163335</c:v>
                </c:pt>
                <c:pt idx="27212">
                  <c:v>13.333333966632667</c:v>
                </c:pt>
                <c:pt idx="27213">
                  <c:v>13.333333966632667</c:v>
                </c:pt>
                <c:pt idx="27214">
                  <c:v>13.333333966632667</c:v>
                </c:pt>
                <c:pt idx="27215">
                  <c:v>13.333333966632667</c:v>
                </c:pt>
                <c:pt idx="27216">
                  <c:v>6.6666669833163335</c:v>
                </c:pt>
                <c:pt idx="27217">
                  <c:v>13.333333966632667</c:v>
                </c:pt>
                <c:pt idx="27218">
                  <c:v>13.333333966632667</c:v>
                </c:pt>
                <c:pt idx="27219">
                  <c:v>13.333333966632667</c:v>
                </c:pt>
                <c:pt idx="27220">
                  <c:v>6.6666669833163335</c:v>
                </c:pt>
                <c:pt idx="27221">
                  <c:v>13.333333966632667</c:v>
                </c:pt>
                <c:pt idx="27222">
                  <c:v>13.333333966632667</c:v>
                </c:pt>
                <c:pt idx="27223">
                  <c:v>13.333333966632667</c:v>
                </c:pt>
                <c:pt idx="27224">
                  <c:v>6.6666669833163335</c:v>
                </c:pt>
                <c:pt idx="27225">
                  <c:v>13.333333966632667</c:v>
                </c:pt>
                <c:pt idx="27226">
                  <c:v>13.333333966632667</c:v>
                </c:pt>
                <c:pt idx="27227">
                  <c:v>13.333333966632667</c:v>
                </c:pt>
                <c:pt idx="27228">
                  <c:v>6.6666669833163335</c:v>
                </c:pt>
                <c:pt idx="27229">
                  <c:v>13.333333966632667</c:v>
                </c:pt>
                <c:pt idx="27230">
                  <c:v>13.333333966632667</c:v>
                </c:pt>
                <c:pt idx="27231">
                  <c:v>13.333333966632667</c:v>
                </c:pt>
                <c:pt idx="27232">
                  <c:v>6.6666669833163335</c:v>
                </c:pt>
                <c:pt idx="27233">
                  <c:v>13.333333966632667</c:v>
                </c:pt>
                <c:pt idx="27234">
                  <c:v>13.333333966632667</c:v>
                </c:pt>
                <c:pt idx="27235">
                  <c:v>13.333333966632667</c:v>
                </c:pt>
                <c:pt idx="27236">
                  <c:v>6.6666669833163335</c:v>
                </c:pt>
                <c:pt idx="27237">
                  <c:v>13.333333966632667</c:v>
                </c:pt>
                <c:pt idx="27238">
                  <c:v>13.333333966632667</c:v>
                </c:pt>
                <c:pt idx="27239">
                  <c:v>13.333333966632667</c:v>
                </c:pt>
                <c:pt idx="27240">
                  <c:v>6.6666669833163335</c:v>
                </c:pt>
                <c:pt idx="27241">
                  <c:v>13.333333966632667</c:v>
                </c:pt>
                <c:pt idx="27242">
                  <c:v>13.333333966632667</c:v>
                </c:pt>
                <c:pt idx="27243">
                  <c:v>13.333333966632667</c:v>
                </c:pt>
                <c:pt idx="27244">
                  <c:v>6.6666669833163335</c:v>
                </c:pt>
                <c:pt idx="27245">
                  <c:v>13.333333966632667</c:v>
                </c:pt>
                <c:pt idx="27246">
                  <c:v>13.333333966632667</c:v>
                </c:pt>
                <c:pt idx="27247">
                  <c:v>13.333333966632667</c:v>
                </c:pt>
                <c:pt idx="27248">
                  <c:v>6.6666669833163335</c:v>
                </c:pt>
                <c:pt idx="27249">
                  <c:v>13.333333966632667</c:v>
                </c:pt>
                <c:pt idx="27250">
                  <c:v>13.333333966632667</c:v>
                </c:pt>
                <c:pt idx="27251">
                  <c:v>13.333333966632667</c:v>
                </c:pt>
                <c:pt idx="27252">
                  <c:v>6.6666669833163335</c:v>
                </c:pt>
                <c:pt idx="27253">
                  <c:v>13.333333966632667</c:v>
                </c:pt>
                <c:pt idx="27254">
                  <c:v>13.333333966632667</c:v>
                </c:pt>
                <c:pt idx="27255">
                  <c:v>13.333333966632667</c:v>
                </c:pt>
                <c:pt idx="27256">
                  <c:v>6.6666669833163335</c:v>
                </c:pt>
                <c:pt idx="27257">
                  <c:v>13.333333966632667</c:v>
                </c:pt>
                <c:pt idx="27258">
                  <c:v>13.333333966632667</c:v>
                </c:pt>
                <c:pt idx="27259">
                  <c:v>6.6666669833163335</c:v>
                </c:pt>
                <c:pt idx="27260">
                  <c:v>13.333333966632667</c:v>
                </c:pt>
                <c:pt idx="27261">
                  <c:v>13.333333966632667</c:v>
                </c:pt>
                <c:pt idx="27262">
                  <c:v>6.6666669833163335</c:v>
                </c:pt>
                <c:pt idx="27263">
                  <c:v>13.333333966632667</c:v>
                </c:pt>
                <c:pt idx="27264">
                  <c:v>6.6666669833163335</c:v>
                </c:pt>
                <c:pt idx="27265">
                  <c:v>13.333333966632667</c:v>
                </c:pt>
                <c:pt idx="27266">
                  <c:v>13.333333966632667</c:v>
                </c:pt>
                <c:pt idx="27267">
                  <c:v>6.6666669833163335</c:v>
                </c:pt>
                <c:pt idx="27268">
                  <c:v>13.333333966632667</c:v>
                </c:pt>
                <c:pt idx="27269">
                  <c:v>6.6666669833163335</c:v>
                </c:pt>
                <c:pt idx="27270">
                  <c:v>13.333333966632667</c:v>
                </c:pt>
                <c:pt idx="27271">
                  <c:v>13.333333966632667</c:v>
                </c:pt>
                <c:pt idx="27272">
                  <c:v>6.6666669833163335</c:v>
                </c:pt>
                <c:pt idx="27273">
                  <c:v>13.333333966632667</c:v>
                </c:pt>
                <c:pt idx="27274">
                  <c:v>6.6666669833163335</c:v>
                </c:pt>
                <c:pt idx="27275">
                  <c:v>13.333333966632667</c:v>
                </c:pt>
                <c:pt idx="27276">
                  <c:v>13.333333966632667</c:v>
                </c:pt>
                <c:pt idx="27277">
                  <c:v>6.6666669833163335</c:v>
                </c:pt>
                <c:pt idx="27278">
                  <c:v>13.333333966632667</c:v>
                </c:pt>
                <c:pt idx="27279">
                  <c:v>6.6666669833163335</c:v>
                </c:pt>
                <c:pt idx="27280">
                  <c:v>13.333333966632667</c:v>
                </c:pt>
                <c:pt idx="27281">
                  <c:v>6.6666669833163335</c:v>
                </c:pt>
                <c:pt idx="27282">
                  <c:v>13.333333966632667</c:v>
                </c:pt>
                <c:pt idx="27283">
                  <c:v>13.333333966632667</c:v>
                </c:pt>
                <c:pt idx="27284">
                  <c:v>6.6666669833163335</c:v>
                </c:pt>
                <c:pt idx="27285">
                  <c:v>13.333333966632667</c:v>
                </c:pt>
                <c:pt idx="27286">
                  <c:v>13.333333966632667</c:v>
                </c:pt>
                <c:pt idx="27287">
                  <c:v>6.6666669833163335</c:v>
                </c:pt>
                <c:pt idx="27288">
                  <c:v>13.333333966632667</c:v>
                </c:pt>
                <c:pt idx="27289">
                  <c:v>13.333333966632667</c:v>
                </c:pt>
                <c:pt idx="27290">
                  <c:v>6.6666669833163335</c:v>
                </c:pt>
                <c:pt idx="27291">
                  <c:v>13.333333966632667</c:v>
                </c:pt>
                <c:pt idx="27292">
                  <c:v>13.333333966632667</c:v>
                </c:pt>
                <c:pt idx="27293">
                  <c:v>13.333333966632667</c:v>
                </c:pt>
                <c:pt idx="27294">
                  <c:v>6.6666669833163335</c:v>
                </c:pt>
                <c:pt idx="27295">
                  <c:v>13.333333966632667</c:v>
                </c:pt>
                <c:pt idx="27296">
                  <c:v>13.333333966632667</c:v>
                </c:pt>
                <c:pt idx="27297">
                  <c:v>13.333333966632667</c:v>
                </c:pt>
                <c:pt idx="27298">
                  <c:v>13.333333966632667</c:v>
                </c:pt>
                <c:pt idx="27299">
                  <c:v>13.333333966632667</c:v>
                </c:pt>
                <c:pt idx="27300">
                  <c:v>13.333333966632667</c:v>
                </c:pt>
                <c:pt idx="27301">
                  <c:v>13.333333966632667</c:v>
                </c:pt>
                <c:pt idx="27302">
                  <c:v>13.333333966632667</c:v>
                </c:pt>
                <c:pt idx="27303">
                  <c:v>13.333333966632667</c:v>
                </c:pt>
                <c:pt idx="27304">
                  <c:v>13.333333966632667</c:v>
                </c:pt>
                <c:pt idx="27305">
                  <c:v>13.333333966632667</c:v>
                </c:pt>
                <c:pt idx="27306">
                  <c:v>20.000000173846864</c:v>
                </c:pt>
                <c:pt idx="27307">
                  <c:v>13.333333966632667</c:v>
                </c:pt>
                <c:pt idx="27308">
                  <c:v>13.333333966632667</c:v>
                </c:pt>
                <c:pt idx="27309">
                  <c:v>13.333333966632667</c:v>
                </c:pt>
                <c:pt idx="27310">
                  <c:v>20.000000173846864</c:v>
                </c:pt>
                <c:pt idx="27311">
                  <c:v>13.333333966632667</c:v>
                </c:pt>
                <c:pt idx="27312">
                  <c:v>13.333333966632667</c:v>
                </c:pt>
                <c:pt idx="27313">
                  <c:v>13.333333966632667</c:v>
                </c:pt>
                <c:pt idx="27314">
                  <c:v>20.000000173846864</c:v>
                </c:pt>
                <c:pt idx="27315">
                  <c:v>13.333333966632667</c:v>
                </c:pt>
                <c:pt idx="27316">
                  <c:v>13.333333966632667</c:v>
                </c:pt>
                <c:pt idx="27317">
                  <c:v>13.333333966632667</c:v>
                </c:pt>
                <c:pt idx="27318">
                  <c:v>20.000000173846864</c:v>
                </c:pt>
                <c:pt idx="27319">
                  <c:v>13.333333966632667</c:v>
                </c:pt>
                <c:pt idx="27320">
                  <c:v>13.333333966632667</c:v>
                </c:pt>
                <c:pt idx="27321">
                  <c:v>13.333333966632667</c:v>
                </c:pt>
                <c:pt idx="27322">
                  <c:v>20.000000173846864</c:v>
                </c:pt>
                <c:pt idx="27323">
                  <c:v>13.333333966632667</c:v>
                </c:pt>
                <c:pt idx="27324">
                  <c:v>13.333333966632667</c:v>
                </c:pt>
                <c:pt idx="27325">
                  <c:v>13.333333966632667</c:v>
                </c:pt>
                <c:pt idx="27326">
                  <c:v>20.000000173846864</c:v>
                </c:pt>
                <c:pt idx="27327">
                  <c:v>13.333333966632667</c:v>
                </c:pt>
                <c:pt idx="27328">
                  <c:v>13.333333966632667</c:v>
                </c:pt>
                <c:pt idx="27329">
                  <c:v>13.333333966632667</c:v>
                </c:pt>
                <c:pt idx="27330">
                  <c:v>13.333333966632667</c:v>
                </c:pt>
                <c:pt idx="27331">
                  <c:v>20.000000173846864</c:v>
                </c:pt>
                <c:pt idx="27332">
                  <c:v>13.333333966632667</c:v>
                </c:pt>
                <c:pt idx="27333">
                  <c:v>13.333333966632667</c:v>
                </c:pt>
                <c:pt idx="27334">
                  <c:v>13.333333966632667</c:v>
                </c:pt>
                <c:pt idx="27335">
                  <c:v>13.333333966632667</c:v>
                </c:pt>
                <c:pt idx="27336">
                  <c:v>13.333333966632667</c:v>
                </c:pt>
                <c:pt idx="27337">
                  <c:v>13.333333966632667</c:v>
                </c:pt>
                <c:pt idx="27338">
                  <c:v>20.000000173846864</c:v>
                </c:pt>
                <c:pt idx="27339">
                  <c:v>13.333333966632667</c:v>
                </c:pt>
                <c:pt idx="27340">
                  <c:v>13.333333966632667</c:v>
                </c:pt>
                <c:pt idx="27341">
                  <c:v>13.333333966632667</c:v>
                </c:pt>
                <c:pt idx="27342">
                  <c:v>13.333333966632667</c:v>
                </c:pt>
                <c:pt idx="27343">
                  <c:v>13.333333966632667</c:v>
                </c:pt>
                <c:pt idx="27344">
                  <c:v>13.333333966632667</c:v>
                </c:pt>
                <c:pt idx="27345">
                  <c:v>13.333333966632667</c:v>
                </c:pt>
                <c:pt idx="27346">
                  <c:v>13.333333966632667</c:v>
                </c:pt>
                <c:pt idx="27347">
                  <c:v>13.333333966632667</c:v>
                </c:pt>
                <c:pt idx="27348">
                  <c:v>13.333333966632667</c:v>
                </c:pt>
                <c:pt idx="27349">
                  <c:v>13.333333966632667</c:v>
                </c:pt>
                <c:pt idx="27350">
                  <c:v>13.333333966632667</c:v>
                </c:pt>
                <c:pt idx="27351">
                  <c:v>13.333333966632667</c:v>
                </c:pt>
                <c:pt idx="27352">
                  <c:v>13.333333966632667</c:v>
                </c:pt>
                <c:pt idx="27353">
                  <c:v>13.333333966632667</c:v>
                </c:pt>
                <c:pt idx="27354">
                  <c:v>13.333333966632667</c:v>
                </c:pt>
                <c:pt idx="27355">
                  <c:v>13.333333966632667</c:v>
                </c:pt>
                <c:pt idx="27356">
                  <c:v>6.6666669833163335</c:v>
                </c:pt>
                <c:pt idx="27357">
                  <c:v>13.333333966632667</c:v>
                </c:pt>
                <c:pt idx="27358">
                  <c:v>13.333333966632667</c:v>
                </c:pt>
                <c:pt idx="27359">
                  <c:v>13.333333966632667</c:v>
                </c:pt>
                <c:pt idx="27360">
                  <c:v>13.333333966632667</c:v>
                </c:pt>
                <c:pt idx="27361">
                  <c:v>13.333333966632667</c:v>
                </c:pt>
                <c:pt idx="27362">
                  <c:v>6.6666669833163335</c:v>
                </c:pt>
                <c:pt idx="27363">
                  <c:v>13.333333966632667</c:v>
                </c:pt>
                <c:pt idx="27364">
                  <c:v>13.333333966632667</c:v>
                </c:pt>
                <c:pt idx="27365">
                  <c:v>13.333333966632667</c:v>
                </c:pt>
                <c:pt idx="27366">
                  <c:v>13.333333966632667</c:v>
                </c:pt>
                <c:pt idx="27367">
                  <c:v>6.6666669833163335</c:v>
                </c:pt>
                <c:pt idx="27368">
                  <c:v>13.333333966632667</c:v>
                </c:pt>
                <c:pt idx="27369">
                  <c:v>13.333333966632667</c:v>
                </c:pt>
                <c:pt idx="27370">
                  <c:v>13.333333966632667</c:v>
                </c:pt>
                <c:pt idx="27371">
                  <c:v>6.6666669833163335</c:v>
                </c:pt>
                <c:pt idx="27372">
                  <c:v>13.333333966632667</c:v>
                </c:pt>
                <c:pt idx="27373">
                  <c:v>13.333333966632667</c:v>
                </c:pt>
                <c:pt idx="27374">
                  <c:v>13.333333966632667</c:v>
                </c:pt>
                <c:pt idx="27375">
                  <c:v>6.6666669833163335</c:v>
                </c:pt>
                <c:pt idx="27376">
                  <c:v>13.333333966632667</c:v>
                </c:pt>
                <c:pt idx="27377">
                  <c:v>13.333333966632667</c:v>
                </c:pt>
                <c:pt idx="27378">
                  <c:v>6.6666669833163335</c:v>
                </c:pt>
                <c:pt idx="27379">
                  <c:v>13.333333966632667</c:v>
                </c:pt>
                <c:pt idx="27380">
                  <c:v>13.333333966632667</c:v>
                </c:pt>
                <c:pt idx="27381">
                  <c:v>6.6666669833163335</c:v>
                </c:pt>
                <c:pt idx="27382">
                  <c:v>13.333333966632667</c:v>
                </c:pt>
                <c:pt idx="27383">
                  <c:v>13.333333966632667</c:v>
                </c:pt>
                <c:pt idx="27384">
                  <c:v>6.6666669833163335</c:v>
                </c:pt>
                <c:pt idx="27385">
                  <c:v>13.333333966632667</c:v>
                </c:pt>
                <c:pt idx="27386">
                  <c:v>6.6666669833163335</c:v>
                </c:pt>
                <c:pt idx="27387">
                  <c:v>13.333333966632667</c:v>
                </c:pt>
                <c:pt idx="27388">
                  <c:v>13.333333966632667</c:v>
                </c:pt>
                <c:pt idx="27389">
                  <c:v>6.6666669833163335</c:v>
                </c:pt>
                <c:pt idx="27390">
                  <c:v>13.333333966632667</c:v>
                </c:pt>
                <c:pt idx="27391">
                  <c:v>13.333333966632667</c:v>
                </c:pt>
                <c:pt idx="27392">
                  <c:v>6.6666669833163335</c:v>
                </c:pt>
                <c:pt idx="27393">
                  <c:v>13.333333966632667</c:v>
                </c:pt>
                <c:pt idx="27394">
                  <c:v>13.333333966632667</c:v>
                </c:pt>
                <c:pt idx="27395">
                  <c:v>13.333333966632667</c:v>
                </c:pt>
                <c:pt idx="27396">
                  <c:v>13.333333966632667</c:v>
                </c:pt>
                <c:pt idx="27397">
                  <c:v>6.6666669833163335</c:v>
                </c:pt>
                <c:pt idx="27398">
                  <c:v>13.333333966632667</c:v>
                </c:pt>
                <c:pt idx="27399">
                  <c:v>13.333333966632667</c:v>
                </c:pt>
                <c:pt idx="27400">
                  <c:v>13.333333966632667</c:v>
                </c:pt>
                <c:pt idx="27401">
                  <c:v>13.333333966632667</c:v>
                </c:pt>
                <c:pt idx="27402">
                  <c:v>13.333333966632667</c:v>
                </c:pt>
                <c:pt idx="27403">
                  <c:v>13.333333966632667</c:v>
                </c:pt>
                <c:pt idx="27404">
                  <c:v>6.6666669833163335</c:v>
                </c:pt>
                <c:pt idx="27405">
                  <c:v>13.333333966632667</c:v>
                </c:pt>
                <c:pt idx="27406">
                  <c:v>13.333333966632667</c:v>
                </c:pt>
                <c:pt idx="27407">
                  <c:v>13.333333966632667</c:v>
                </c:pt>
                <c:pt idx="27408">
                  <c:v>13.333333966632667</c:v>
                </c:pt>
                <c:pt idx="27409">
                  <c:v>13.333333966632667</c:v>
                </c:pt>
                <c:pt idx="27410">
                  <c:v>13.333333966632667</c:v>
                </c:pt>
                <c:pt idx="27411">
                  <c:v>13.333333966632667</c:v>
                </c:pt>
                <c:pt idx="27412">
                  <c:v>13.333333966632667</c:v>
                </c:pt>
                <c:pt idx="27413">
                  <c:v>13.333333966632667</c:v>
                </c:pt>
                <c:pt idx="27414">
                  <c:v>13.333333966632667</c:v>
                </c:pt>
                <c:pt idx="27415">
                  <c:v>13.333333966632667</c:v>
                </c:pt>
                <c:pt idx="27416">
                  <c:v>13.333333966632667</c:v>
                </c:pt>
                <c:pt idx="27417">
                  <c:v>13.333333966632667</c:v>
                </c:pt>
                <c:pt idx="27418">
                  <c:v>6.6666669833163335</c:v>
                </c:pt>
                <c:pt idx="27419">
                  <c:v>13.333333966632667</c:v>
                </c:pt>
                <c:pt idx="27420">
                  <c:v>13.333333966632667</c:v>
                </c:pt>
                <c:pt idx="27421">
                  <c:v>13.333333966632667</c:v>
                </c:pt>
                <c:pt idx="27422">
                  <c:v>13.333333966632667</c:v>
                </c:pt>
                <c:pt idx="27423">
                  <c:v>13.333333966632667</c:v>
                </c:pt>
                <c:pt idx="27424">
                  <c:v>13.333333966632667</c:v>
                </c:pt>
                <c:pt idx="27425">
                  <c:v>6.6666669833163335</c:v>
                </c:pt>
                <c:pt idx="27426">
                  <c:v>13.333333966632667</c:v>
                </c:pt>
                <c:pt idx="27427">
                  <c:v>13.333333966632667</c:v>
                </c:pt>
                <c:pt idx="27428">
                  <c:v>13.333333966632667</c:v>
                </c:pt>
                <c:pt idx="27429">
                  <c:v>13.333333966632667</c:v>
                </c:pt>
                <c:pt idx="27430">
                  <c:v>13.333333966632667</c:v>
                </c:pt>
                <c:pt idx="27431">
                  <c:v>6.6666669833163335</c:v>
                </c:pt>
                <c:pt idx="27432">
                  <c:v>13.333333966632667</c:v>
                </c:pt>
                <c:pt idx="27433">
                  <c:v>13.333333966632667</c:v>
                </c:pt>
                <c:pt idx="27434">
                  <c:v>13.333333966632667</c:v>
                </c:pt>
                <c:pt idx="27435">
                  <c:v>6.6666669833163335</c:v>
                </c:pt>
                <c:pt idx="27436">
                  <c:v>13.333333966632667</c:v>
                </c:pt>
                <c:pt idx="27437">
                  <c:v>13.333333966632667</c:v>
                </c:pt>
                <c:pt idx="27438">
                  <c:v>13.333333966632667</c:v>
                </c:pt>
                <c:pt idx="27439">
                  <c:v>13.333333966632667</c:v>
                </c:pt>
                <c:pt idx="27440">
                  <c:v>13.333333966632667</c:v>
                </c:pt>
                <c:pt idx="27441">
                  <c:v>6.6666669833163335</c:v>
                </c:pt>
                <c:pt idx="27442">
                  <c:v>13.333333966632667</c:v>
                </c:pt>
                <c:pt idx="27443">
                  <c:v>13.333333966632667</c:v>
                </c:pt>
                <c:pt idx="27444">
                  <c:v>13.333333966632667</c:v>
                </c:pt>
                <c:pt idx="27445">
                  <c:v>13.333333966632667</c:v>
                </c:pt>
                <c:pt idx="27446">
                  <c:v>13.333333966632667</c:v>
                </c:pt>
                <c:pt idx="27447">
                  <c:v>13.333333966632667</c:v>
                </c:pt>
                <c:pt idx="27448">
                  <c:v>13.333333966632667</c:v>
                </c:pt>
                <c:pt idx="27449">
                  <c:v>13.333333966632667</c:v>
                </c:pt>
                <c:pt idx="27450">
                  <c:v>13.333333966632667</c:v>
                </c:pt>
                <c:pt idx="27451">
                  <c:v>6.6666669833163335</c:v>
                </c:pt>
                <c:pt idx="27452">
                  <c:v>13.333333966632667</c:v>
                </c:pt>
                <c:pt idx="27453">
                  <c:v>13.333333966632667</c:v>
                </c:pt>
                <c:pt idx="27454">
                  <c:v>13.333333966632667</c:v>
                </c:pt>
                <c:pt idx="27455">
                  <c:v>13.333333966632667</c:v>
                </c:pt>
                <c:pt idx="27456">
                  <c:v>13.333333966632667</c:v>
                </c:pt>
                <c:pt idx="27457">
                  <c:v>13.333333966632667</c:v>
                </c:pt>
                <c:pt idx="27458">
                  <c:v>13.333333966632667</c:v>
                </c:pt>
                <c:pt idx="27459">
                  <c:v>13.333333966632667</c:v>
                </c:pt>
                <c:pt idx="27460">
                  <c:v>13.333333966632667</c:v>
                </c:pt>
                <c:pt idx="27461">
                  <c:v>13.333333966632667</c:v>
                </c:pt>
                <c:pt idx="27462">
                  <c:v>20.000000173846864</c:v>
                </c:pt>
                <c:pt idx="27463">
                  <c:v>13.333333966632667</c:v>
                </c:pt>
                <c:pt idx="27464">
                  <c:v>13.333333966632667</c:v>
                </c:pt>
                <c:pt idx="27465">
                  <c:v>13.333333966632667</c:v>
                </c:pt>
                <c:pt idx="27466">
                  <c:v>13.333333966632667</c:v>
                </c:pt>
                <c:pt idx="27467">
                  <c:v>13.333333966632667</c:v>
                </c:pt>
                <c:pt idx="27468">
                  <c:v>13.333333966632667</c:v>
                </c:pt>
                <c:pt idx="27469">
                  <c:v>20.000000173846864</c:v>
                </c:pt>
                <c:pt idx="27470">
                  <c:v>13.333333966632667</c:v>
                </c:pt>
                <c:pt idx="27471">
                  <c:v>13.333333966632667</c:v>
                </c:pt>
                <c:pt idx="27472">
                  <c:v>13.333333966632667</c:v>
                </c:pt>
                <c:pt idx="27473">
                  <c:v>20.000000173846864</c:v>
                </c:pt>
                <c:pt idx="27474">
                  <c:v>13.333333966632667</c:v>
                </c:pt>
                <c:pt idx="27475">
                  <c:v>13.333333966632667</c:v>
                </c:pt>
                <c:pt idx="27476">
                  <c:v>20.000000173846864</c:v>
                </c:pt>
                <c:pt idx="27477">
                  <c:v>13.333333966632667</c:v>
                </c:pt>
                <c:pt idx="27478">
                  <c:v>13.333333966632667</c:v>
                </c:pt>
                <c:pt idx="27479">
                  <c:v>20.000000173846864</c:v>
                </c:pt>
                <c:pt idx="27480">
                  <c:v>13.333333966632667</c:v>
                </c:pt>
                <c:pt idx="27481">
                  <c:v>13.333333966632667</c:v>
                </c:pt>
                <c:pt idx="27482">
                  <c:v>20.000000173846864</c:v>
                </c:pt>
                <c:pt idx="27483">
                  <c:v>13.333333966632667</c:v>
                </c:pt>
                <c:pt idx="27484">
                  <c:v>13.333333966632667</c:v>
                </c:pt>
                <c:pt idx="27485">
                  <c:v>20.000000173846864</c:v>
                </c:pt>
                <c:pt idx="27486">
                  <c:v>13.333333966632667</c:v>
                </c:pt>
                <c:pt idx="27487">
                  <c:v>20.000000173846864</c:v>
                </c:pt>
                <c:pt idx="27488">
                  <c:v>13.333333966632667</c:v>
                </c:pt>
                <c:pt idx="27489">
                  <c:v>20.000000173846864</c:v>
                </c:pt>
                <c:pt idx="27490">
                  <c:v>13.333333966632667</c:v>
                </c:pt>
                <c:pt idx="27491">
                  <c:v>20.000000173846864</c:v>
                </c:pt>
                <c:pt idx="27492">
                  <c:v>20.000000173846864</c:v>
                </c:pt>
                <c:pt idx="27493">
                  <c:v>13.333333966632667</c:v>
                </c:pt>
                <c:pt idx="27494">
                  <c:v>20.000000173846864</c:v>
                </c:pt>
                <c:pt idx="27495">
                  <c:v>20.000000173846864</c:v>
                </c:pt>
                <c:pt idx="27496">
                  <c:v>20.000000173846864</c:v>
                </c:pt>
                <c:pt idx="27497">
                  <c:v>13.333333966632667</c:v>
                </c:pt>
                <c:pt idx="27498">
                  <c:v>20.000000173846864</c:v>
                </c:pt>
                <c:pt idx="27499">
                  <c:v>20.000000173846864</c:v>
                </c:pt>
                <c:pt idx="27500">
                  <c:v>20.000000173846864</c:v>
                </c:pt>
                <c:pt idx="27501">
                  <c:v>20.000000173846864</c:v>
                </c:pt>
                <c:pt idx="27502">
                  <c:v>20.000000173846864</c:v>
                </c:pt>
                <c:pt idx="27503">
                  <c:v>20.000000173846864</c:v>
                </c:pt>
                <c:pt idx="27504">
                  <c:v>20.000000173846864</c:v>
                </c:pt>
                <c:pt idx="27505">
                  <c:v>20.000000173846864</c:v>
                </c:pt>
                <c:pt idx="27506">
                  <c:v>20.000000173846864</c:v>
                </c:pt>
                <c:pt idx="27507">
                  <c:v>20.000000173846864</c:v>
                </c:pt>
                <c:pt idx="27508">
                  <c:v>20.000000173846864</c:v>
                </c:pt>
                <c:pt idx="27509">
                  <c:v>20.000000173846864</c:v>
                </c:pt>
                <c:pt idx="27510">
                  <c:v>20.000000173846864</c:v>
                </c:pt>
                <c:pt idx="27511">
                  <c:v>20.000000173846864</c:v>
                </c:pt>
                <c:pt idx="27512">
                  <c:v>20.000000173846864</c:v>
                </c:pt>
                <c:pt idx="27513">
                  <c:v>20.000000173846864</c:v>
                </c:pt>
                <c:pt idx="27514">
                  <c:v>20.000000173846864</c:v>
                </c:pt>
                <c:pt idx="27515">
                  <c:v>20.000000173846864</c:v>
                </c:pt>
                <c:pt idx="27516">
                  <c:v>20.000000173846864</c:v>
                </c:pt>
                <c:pt idx="27517">
                  <c:v>20.000000173846864</c:v>
                </c:pt>
                <c:pt idx="27518">
                  <c:v>20.000000173846864</c:v>
                </c:pt>
                <c:pt idx="27519">
                  <c:v>20.000000173846864</c:v>
                </c:pt>
                <c:pt idx="27520">
                  <c:v>26.666667933265401</c:v>
                </c:pt>
                <c:pt idx="27521">
                  <c:v>20.000000173846864</c:v>
                </c:pt>
                <c:pt idx="27522">
                  <c:v>20.000000173846864</c:v>
                </c:pt>
                <c:pt idx="27523">
                  <c:v>20.000000173846864</c:v>
                </c:pt>
                <c:pt idx="27524">
                  <c:v>20.000000173846864</c:v>
                </c:pt>
                <c:pt idx="27525">
                  <c:v>20.000000173846864</c:v>
                </c:pt>
                <c:pt idx="27526">
                  <c:v>20.000000173846864</c:v>
                </c:pt>
                <c:pt idx="27527">
                  <c:v>20.000000173846864</c:v>
                </c:pt>
                <c:pt idx="27528">
                  <c:v>20.000000173846864</c:v>
                </c:pt>
                <c:pt idx="27529">
                  <c:v>20.000000173846864</c:v>
                </c:pt>
                <c:pt idx="27530">
                  <c:v>20.000000173846864</c:v>
                </c:pt>
                <c:pt idx="27531">
                  <c:v>20.000000173846864</c:v>
                </c:pt>
                <c:pt idx="27532">
                  <c:v>20.000000173846864</c:v>
                </c:pt>
                <c:pt idx="27533">
                  <c:v>20.000000173846864</c:v>
                </c:pt>
                <c:pt idx="27534">
                  <c:v>20.000000173846864</c:v>
                </c:pt>
                <c:pt idx="27535">
                  <c:v>20.000000173846864</c:v>
                </c:pt>
                <c:pt idx="27536">
                  <c:v>20.000000173846864</c:v>
                </c:pt>
                <c:pt idx="27537">
                  <c:v>20.000000173846864</c:v>
                </c:pt>
                <c:pt idx="27538">
                  <c:v>13.333333966632667</c:v>
                </c:pt>
                <c:pt idx="27539">
                  <c:v>20.000000173846864</c:v>
                </c:pt>
                <c:pt idx="27540">
                  <c:v>20.000000173846864</c:v>
                </c:pt>
                <c:pt idx="27541">
                  <c:v>20.000000173846864</c:v>
                </c:pt>
                <c:pt idx="27542">
                  <c:v>20.000000173846864</c:v>
                </c:pt>
                <c:pt idx="27543">
                  <c:v>20.000000173846864</c:v>
                </c:pt>
                <c:pt idx="27544">
                  <c:v>13.333333966632667</c:v>
                </c:pt>
                <c:pt idx="27545">
                  <c:v>20.000000173846864</c:v>
                </c:pt>
                <c:pt idx="27546">
                  <c:v>20.000000173846864</c:v>
                </c:pt>
                <c:pt idx="27547">
                  <c:v>13.333333966632667</c:v>
                </c:pt>
                <c:pt idx="27548">
                  <c:v>20.000000173846864</c:v>
                </c:pt>
                <c:pt idx="27549">
                  <c:v>20.000000173846864</c:v>
                </c:pt>
                <c:pt idx="27550">
                  <c:v>13.333333966632667</c:v>
                </c:pt>
                <c:pt idx="27551">
                  <c:v>20.000000173846864</c:v>
                </c:pt>
                <c:pt idx="27552">
                  <c:v>13.333333966632667</c:v>
                </c:pt>
                <c:pt idx="27553">
                  <c:v>20.000000173846864</c:v>
                </c:pt>
                <c:pt idx="27554">
                  <c:v>13.333333966632667</c:v>
                </c:pt>
                <c:pt idx="27555">
                  <c:v>20.000000173846864</c:v>
                </c:pt>
                <c:pt idx="27556">
                  <c:v>13.333333966632667</c:v>
                </c:pt>
                <c:pt idx="27557">
                  <c:v>13.333333966632667</c:v>
                </c:pt>
                <c:pt idx="27558">
                  <c:v>20.000000173846864</c:v>
                </c:pt>
                <c:pt idx="27559">
                  <c:v>13.333333966632667</c:v>
                </c:pt>
                <c:pt idx="27560">
                  <c:v>20.000000173846864</c:v>
                </c:pt>
                <c:pt idx="27561">
                  <c:v>13.333333966632667</c:v>
                </c:pt>
                <c:pt idx="27562">
                  <c:v>13.333333966632667</c:v>
                </c:pt>
                <c:pt idx="27563">
                  <c:v>13.333333966632667</c:v>
                </c:pt>
                <c:pt idx="27564">
                  <c:v>20.000000173846864</c:v>
                </c:pt>
                <c:pt idx="27565">
                  <c:v>13.333333966632667</c:v>
                </c:pt>
                <c:pt idx="27566">
                  <c:v>13.333333966632667</c:v>
                </c:pt>
                <c:pt idx="27567">
                  <c:v>13.333333966632667</c:v>
                </c:pt>
                <c:pt idx="27568">
                  <c:v>13.333333966632667</c:v>
                </c:pt>
                <c:pt idx="27569">
                  <c:v>20.000000173846864</c:v>
                </c:pt>
                <c:pt idx="27570">
                  <c:v>13.333333966632667</c:v>
                </c:pt>
                <c:pt idx="27571">
                  <c:v>13.333333966632667</c:v>
                </c:pt>
                <c:pt idx="27572">
                  <c:v>13.333333966632667</c:v>
                </c:pt>
                <c:pt idx="27573">
                  <c:v>13.333333966632667</c:v>
                </c:pt>
                <c:pt idx="27574">
                  <c:v>13.333333966632667</c:v>
                </c:pt>
                <c:pt idx="27575">
                  <c:v>13.333333966632667</c:v>
                </c:pt>
                <c:pt idx="27576">
                  <c:v>13.333333966632667</c:v>
                </c:pt>
                <c:pt idx="27577">
                  <c:v>13.333333966632667</c:v>
                </c:pt>
                <c:pt idx="27578">
                  <c:v>13.333333966632667</c:v>
                </c:pt>
                <c:pt idx="27579">
                  <c:v>13.333333966632667</c:v>
                </c:pt>
                <c:pt idx="27580">
                  <c:v>13.333333966632667</c:v>
                </c:pt>
                <c:pt idx="27581">
                  <c:v>13.333333966632667</c:v>
                </c:pt>
                <c:pt idx="27582">
                  <c:v>13.333333966632667</c:v>
                </c:pt>
                <c:pt idx="27583">
                  <c:v>13.333333966632667</c:v>
                </c:pt>
                <c:pt idx="27584">
                  <c:v>13.333333966632667</c:v>
                </c:pt>
                <c:pt idx="27585">
                  <c:v>6.6666669833163335</c:v>
                </c:pt>
                <c:pt idx="27586">
                  <c:v>13.333333966632667</c:v>
                </c:pt>
                <c:pt idx="27587">
                  <c:v>13.333333966632667</c:v>
                </c:pt>
                <c:pt idx="27588">
                  <c:v>13.333333966632667</c:v>
                </c:pt>
                <c:pt idx="27589">
                  <c:v>13.333333966632667</c:v>
                </c:pt>
                <c:pt idx="27590">
                  <c:v>13.333333966632667</c:v>
                </c:pt>
                <c:pt idx="27591">
                  <c:v>13.333333966632667</c:v>
                </c:pt>
                <c:pt idx="27592">
                  <c:v>13.333333966632667</c:v>
                </c:pt>
                <c:pt idx="27593">
                  <c:v>13.333333966632667</c:v>
                </c:pt>
                <c:pt idx="27594">
                  <c:v>6.6666669833163335</c:v>
                </c:pt>
                <c:pt idx="27595">
                  <c:v>13.333333966632667</c:v>
                </c:pt>
                <c:pt idx="27596">
                  <c:v>13.333333966632667</c:v>
                </c:pt>
                <c:pt idx="27597">
                  <c:v>13.333333966632667</c:v>
                </c:pt>
                <c:pt idx="27598">
                  <c:v>13.333333966632667</c:v>
                </c:pt>
                <c:pt idx="27599">
                  <c:v>6.6666669833163335</c:v>
                </c:pt>
                <c:pt idx="27600">
                  <c:v>13.333333966632667</c:v>
                </c:pt>
                <c:pt idx="27601">
                  <c:v>13.333333966632667</c:v>
                </c:pt>
                <c:pt idx="27602">
                  <c:v>6.6666669833163335</c:v>
                </c:pt>
                <c:pt idx="27603">
                  <c:v>13.333333966632667</c:v>
                </c:pt>
                <c:pt idx="27604">
                  <c:v>13.333333966632667</c:v>
                </c:pt>
                <c:pt idx="27605">
                  <c:v>6.6666669833163335</c:v>
                </c:pt>
                <c:pt idx="27606">
                  <c:v>13.333333966632667</c:v>
                </c:pt>
                <c:pt idx="27607">
                  <c:v>13.333333966632667</c:v>
                </c:pt>
                <c:pt idx="27608">
                  <c:v>6.6666669833163335</c:v>
                </c:pt>
                <c:pt idx="27609">
                  <c:v>13.333333966632667</c:v>
                </c:pt>
                <c:pt idx="27610">
                  <c:v>6.6666669833163335</c:v>
                </c:pt>
                <c:pt idx="27611">
                  <c:v>13.333333966632667</c:v>
                </c:pt>
                <c:pt idx="27612">
                  <c:v>6.6666669833163335</c:v>
                </c:pt>
                <c:pt idx="27613">
                  <c:v>13.333333966632667</c:v>
                </c:pt>
                <c:pt idx="27614">
                  <c:v>6.6666669833163335</c:v>
                </c:pt>
                <c:pt idx="27615">
                  <c:v>13.333333966632667</c:v>
                </c:pt>
                <c:pt idx="27616">
                  <c:v>6.6666669833163335</c:v>
                </c:pt>
                <c:pt idx="27617">
                  <c:v>13.333333966632667</c:v>
                </c:pt>
                <c:pt idx="27618">
                  <c:v>6.6666669833163335</c:v>
                </c:pt>
                <c:pt idx="27619">
                  <c:v>13.333333966632667</c:v>
                </c:pt>
                <c:pt idx="27620">
                  <c:v>6.6666669833163335</c:v>
                </c:pt>
                <c:pt idx="27621">
                  <c:v>13.333333966632667</c:v>
                </c:pt>
                <c:pt idx="27622">
                  <c:v>6.6666669833163335</c:v>
                </c:pt>
                <c:pt idx="27623">
                  <c:v>13.333333966632667</c:v>
                </c:pt>
                <c:pt idx="27624">
                  <c:v>6.6666669833163335</c:v>
                </c:pt>
                <c:pt idx="27625">
                  <c:v>13.333333966632667</c:v>
                </c:pt>
                <c:pt idx="27626">
                  <c:v>6.6666669833163335</c:v>
                </c:pt>
                <c:pt idx="27627">
                  <c:v>6.6666669833163335</c:v>
                </c:pt>
                <c:pt idx="27628">
                  <c:v>13.333333966632667</c:v>
                </c:pt>
                <c:pt idx="27629">
                  <c:v>6.6666669833163335</c:v>
                </c:pt>
                <c:pt idx="27630">
                  <c:v>13.333333966632667</c:v>
                </c:pt>
                <c:pt idx="27631">
                  <c:v>6.6666669833163335</c:v>
                </c:pt>
                <c:pt idx="27632">
                  <c:v>13.333333966632667</c:v>
                </c:pt>
                <c:pt idx="27633">
                  <c:v>6.6666669833163335</c:v>
                </c:pt>
                <c:pt idx="27634">
                  <c:v>6.6666669833163335</c:v>
                </c:pt>
                <c:pt idx="27635">
                  <c:v>13.333333966632667</c:v>
                </c:pt>
                <c:pt idx="27636">
                  <c:v>6.6666669833163335</c:v>
                </c:pt>
                <c:pt idx="27637">
                  <c:v>13.333333966632667</c:v>
                </c:pt>
                <c:pt idx="27638">
                  <c:v>6.6666669833163335</c:v>
                </c:pt>
                <c:pt idx="27639">
                  <c:v>6.6666669833163335</c:v>
                </c:pt>
                <c:pt idx="27640">
                  <c:v>13.333333966632667</c:v>
                </c:pt>
                <c:pt idx="27641">
                  <c:v>6.6666669833163335</c:v>
                </c:pt>
                <c:pt idx="27642">
                  <c:v>6.6666669833163335</c:v>
                </c:pt>
                <c:pt idx="27643">
                  <c:v>13.333333966632667</c:v>
                </c:pt>
                <c:pt idx="27644">
                  <c:v>6.6666669833163335</c:v>
                </c:pt>
                <c:pt idx="27645">
                  <c:v>6.6666669833163335</c:v>
                </c:pt>
                <c:pt idx="27646">
                  <c:v>13.333333966632667</c:v>
                </c:pt>
                <c:pt idx="27647">
                  <c:v>6.6666669833163335</c:v>
                </c:pt>
                <c:pt idx="27648">
                  <c:v>6.6666669833163335</c:v>
                </c:pt>
                <c:pt idx="27649">
                  <c:v>6.6666669833163335</c:v>
                </c:pt>
                <c:pt idx="27650">
                  <c:v>13.333333966632667</c:v>
                </c:pt>
                <c:pt idx="27651">
                  <c:v>6.6666669833163335</c:v>
                </c:pt>
                <c:pt idx="27652">
                  <c:v>6.6666669833163335</c:v>
                </c:pt>
                <c:pt idx="27653">
                  <c:v>13.333333966632667</c:v>
                </c:pt>
                <c:pt idx="27654">
                  <c:v>6.6666669833163335</c:v>
                </c:pt>
                <c:pt idx="27655">
                  <c:v>6.6666669833163335</c:v>
                </c:pt>
                <c:pt idx="27656">
                  <c:v>6.6666669833163335</c:v>
                </c:pt>
                <c:pt idx="27657">
                  <c:v>6.6666669833163335</c:v>
                </c:pt>
                <c:pt idx="27658">
                  <c:v>13.333333966632667</c:v>
                </c:pt>
                <c:pt idx="27659">
                  <c:v>6.6666669833163335</c:v>
                </c:pt>
                <c:pt idx="27660">
                  <c:v>6.6666669833163335</c:v>
                </c:pt>
                <c:pt idx="27661">
                  <c:v>6.6666669833163335</c:v>
                </c:pt>
                <c:pt idx="27662">
                  <c:v>6.6666669833163335</c:v>
                </c:pt>
                <c:pt idx="27663">
                  <c:v>13.333333966632667</c:v>
                </c:pt>
                <c:pt idx="27664">
                  <c:v>6.6666669833163335</c:v>
                </c:pt>
                <c:pt idx="27665">
                  <c:v>6.6666669833163335</c:v>
                </c:pt>
                <c:pt idx="27666">
                  <c:v>6.6666669833163335</c:v>
                </c:pt>
                <c:pt idx="27667">
                  <c:v>6.6666669833163335</c:v>
                </c:pt>
                <c:pt idx="27668">
                  <c:v>6.6666669833163335</c:v>
                </c:pt>
                <c:pt idx="27669">
                  <c:v>6.6666669833163335</c:v>
                </c:pt>
                <c:pt idx="27670">
                  <c:v>6.6666669833163335</c:v>
                </c:pt>
                <c:pt idx="27671">
                  <c:v>13.333333966632667</c:v>
                </c:pt>
                <c:pt idx="27672">
                  <c:v>6.6666669833163335</c:v>
                </c:pt>
                <c:pt idx="27673">
                  <c:v>6.6666669833163335</c:v>
                </c:pt>
                <c:pt idx="27674">
                  <c:v>6.6666669833163335</c:v>
                </c:pt>
                <c:pt idx="27675">
                  <c:v>6.6666669833163335</c:v>
                </c:pt>
                <c:pt idx="27676">
                  <c:v>6.6666669833163335</c:v>
                </c:pt>
                <c:pt idx="27677">
                  <c:v>6.6666669833163335</c:v>
                </c:pt>
                <c:pt idx="27678">
                  <c:v>6.6666669833163335</c:v>
                </c:pt>
                <c:pt idx="27679">
                  <c:v>6.6666669833163335</c:v>
                </c:pt>
                <c:pt idx="27680">
                  <c:v>6.6666669833163335</c:v>
                </c:pt>
                <c:pt idx="27681">
                  <c:v>6.6666669833163335</c:v>
                </c:pt>
                <c:pt idx="27682">
                  <c:v>6.6666669833163335</c:v>
                </c:pt>
                <c:pt idx="27683">
                  <c:v>6.6666669833163335</c:v>
                </c:pt>
                <c:pt idx="27684">
                  <c:v>6.6666669833163335</c:v>
                </c:pt>
                <c:pt idx="27685">
                  <c:v>6.6666669833163335</c:v>
                </c:pt>
                <c:pt idx="27686">
                  <c:v>6.6666669833163335</c:v>
                </c:pt>
                <c:pt idx="27687">
                  <c:v>6.6666669833163335</c:v>
                </c:pt>
                <c:pt idx="27688">
                  <c:v>6.6666669833163335</c:v>
                </c:pt>
                <c:pt idx="27689">
                  <c:v>6.6666669833163335</c:v>
                </c:pt>
                <c:pt idx="27690">
                  <c:v>6.6666669833163335</c:v>
                </c:pt>
                <c:pt idx="27691">
                  <c:v>6.6666669833163335</c:v>
                </c:pt>
                <c:pt idx="27692">
                  <c:v>6.6666669833163335</c:v>
                </c:pt>
                <c:pt idx="27693">
                  <c:v>6.6666669833163335</c:v>
                </c:pt>
                <c:pt idx="27694">
                  <c:v>6.6666669833163335</c:v>
                </c:pt>
                <c:pt idx="27695">
                  <c:v>6.6666669833163335</c:v>
                </c:pt>
                <c:pt idx="27696">
                  <c:v>6.6666669833163335</c:v>
                </c:pt>
                <c:pt idx="27697">
                  <c:v>6.6666669833163335</c:v>
                </c:pt>
                <c:pt idx="27698">
                  <c:v>6.6666669833163335</c:v>
                </c:pt>
                <c:pt idx="27699">
                  <c:v>6.6666669833163335</c:v>
                </c:pt>
                <c:pt idx="27700">
                  <c:v>0</c:v>
                </c:pt>
                <c:pt idx="27701">
                  <c:v>6.6666669833163335</c:v>
                </c:pt>
                <c:pt idx="27702">
                  <c:v>6.6666669833163335</c:v>
                </c:pt>
                <c:pt idx="27703">
                  <c:v>6.6666669833163335</c:v>
                </c:pt>
                <c:pt idx="27704">
                  <c:v>6.6666669833163335</c:v>
                </c:pt>
                <c:pt idx="27705">
                  <c:v>6.6666669833163335</c:v>
                </c:pt>
                <c:pt idx="27706">
                  <c:v>6.6666669833163335</c:v>
                </c:pt>
                <c:pt idx="27707">
                  <c:v>0</c:v>
                </c:pt>
                <c:pt idx="27708">
                  <c:v>6.6666669833163335</c:v>
                </c:pt>
                <c:pt idx="27709">
                  <c:v>6.6666669833163335</c:v>
                </c:pt>
                <c:pt idx="27710">
                  <c:v>6.6666669833163335</c:v>
                </c:pt>
                <c:pt idx="27711">
                  <c:v>6.6666669833163335</c:v>
                </c:pt>
                <c:pt idx="27712">
                  <c:v>6.6666669833163335</c:v>
                </c:pt>
                <c:pt idx="27713">
                  <c:v>0</c:v>
                </c:pt>
                <c:pt idx="27714">
                  <c:v>6.6666669833163335</c:v>
                </c:pt>
                <c:pt idx="27715">
                  <c:v>6.6666669833163335</c:v>
                </c:pt>
                <c:pt idx="27716">
                  <c:v>6.6666669833163335</c:v>
                </c:pt>
                <c:pt idx="27717">
                  <c:v>6.6666669833163335</c:v>
                </c:pt>
                <c:pt idx="27718">
                  <c:v>0</c:v>
                </c:pt>
                <c:pt idx="27719">
                  <c:v>6.6666669833163335</c:v>
                </c:pt>
                <c:pt idx="27720">
                  <c:v>6.6666669833163335</c:v>
                </c:pt>
                <c:pt idx="27721">
                  <c:v>6.6666669833163335</c:v>
                </c:pt>
                <c:pt idx="27722">
                  <c:v>6.6666669833163335</c:v>
                </c:pt>
                <c:pt idx="27723">
                  <c:v>0</c:v>
                </c:pt>
                <c:pt idx="27724">
                  <c:v>6.6666669833163335</c:v>
                </c:pt>
                <c:pt idx="27725">
                  <c:v>6.6666669833163335</c:v>
                </c:pt>
                <c:pt idx="27726">
                  <c:v>6.6666669833163335</c:v>
                </c:pt>
                <c:pt idx="27727">
                  <c:v>0</c:v>
                </c:pt>
                <c:pt idx="27728">
                  <c:v>6.6666669833163335</c:v>
                </c:pt>
                <c:pt idx="27729">
                  <c:v>6.6666669833163335</c:v>
                </c:pt>
                <c:pt idx="27730">
                  <c:v>6.6666669833163335</c:v>
                </c:pt>
                <c:pt idx="27731">
                  <c:v>6.6666669833163335</c:v>
                </c:pt>
                <c:pt idx="27732">
                  <c:v>6.6666669833163335</c:v>
                </c:pt>
                <c:pt idx="27733">
                  <c:v>0</c:v>
                </c:pt>
                <c:pt idx="27734">
                  <c:v>6.6666669833163335</c:v>
                </c:pt>
                <c:pt idx="27735">
                  <c:v>6.6666669833163335</c:v>
                </c:pt>
                <c:pt idx="27736">
                  <c:v>6.6666669833163335</c:v>
                </c:pt>
                <c:pt idx="27737">
                  <c:v>0</c:v>
                </c:pt>
                <c:pt idx="27738">
                  <c:v>6.6666669833163335</c:v>
                </c:pt>
                <c:pt idx="27739">
                  <c:v>6.6666669833163335</c:v>
                </c:pt>
                <c:pt idx="27740">
                  <c:v>6.6666669833163335</c:v>
                </c:pt>
                <c:pt idx="27741">
                  <c:v>6.6666669833163335</c:v>
                </c:pt>
                <c:pt idx="27742">
                  <c:v>0</c:v>
                </c:pt>
                <c:pt idx="27743">
                  <c:v>6.6666669833163335</c:v>
                </c:pt>
                <c:pt idx="27744">
                  <c:v>6.6666669833163335</c:v>
                </c:pt>
                <c:pt idx="27745">
                  <c:v>6.6666669833163335</c:v>
                </c:pt>
                <c:pt idx="27746">
                  <c:v>0</c:v>
                </c:pt>
                <c:pt idx="27747">
                  <c:v>6.6666669833163335</c:v>
                </c:pt>
                <c:pt idx="27748">
                  <c:v>6.6666669833163335</c:v>
                </c:pt>
                <c:pt idx="27749">
                  <c:v>6.6666669833163335</c:v>
                </c:pt>
                <c:pt idx="27750">
                  <c:v>0</c:v>
                </c:pt>
                <c:pt idx="27751">
                  <c:v>6.6666669833163335</c:v>
                </c:pt>
                <c:pt idx="27752">
                  <c:v>6.6666669833163335</c:v>
                </c:pt>
                <c:pt idx="27753">
                  <c:v>6.6666669833163335</c:v>
                </c:pt>
                <c:pt idx="27754">
                  <c:v>0</c:v>
                </c:pt>
                <c:pt idx="27755">
                  <c:v>6.6666669833163335</c:v>
                </c:pt>
                <c:pt idx="27756">
                  <c:v>6.6666669833163335</c:v>
                </c:pt>
                <c:pt idx="27757">
                  <c:v>6.6666669833163335</c:v>
                </c:pt>
                <c:pt idx="27758">
                  <c:v>0</c:v>
                </c:pt>
                <c:pt idx="27759">
                  <c:v>6.6666669833163335</c:v>
                </c:pt>
                <c:pt idx="27760">
                  <c:v>6.6666669833163335</c:v>
                </c:pt>
                <c:pt idx="27761">
                  <c:v>6.6666669833163335</c:v>
                </c:pt>
                <c:pt idx="27762">
                  <c:v>6.6666669833163335</c:v>
                </c:pt>
                <c:pt idx="27763">
                  <c:v>0</c:v>
                </c:pt>
                <c:pt idx="27764">
                  <c:v>6.6666669833163335</c:v>
                </c:pt>
                <c:pt idx="27765">
                  <c:v>6.6666669833163335</c:v>
                </c:pt>
                <c:pt idx="27766">
                  <c:v>6.6666669833163335</c:v>
                </c:pt>
                <c:pt idx="27767">
                  <c:v>0</c:v>
                </c:pt>
                <c:pt idx="27768">
                  <c:v>6.6666669833163335</c:v>
                </c:pt>
                <c:pt idx="27769">
                  <c:v>6.6666669833163335</c:v>
                </c:pt>
                <c:pt idx="27770">
                  <c:v>6.6666669833163335</c:v>
                </c:pt>
                <c:pt idx="27771">
                  <c:v>6.6666669833163335</c:v>
                </c:pt>
                <c:pt idx="27772">
                  <c:v>0</c:v>
                </c:pt>
                <c:pt idx="27773">
                  <c:v>6.6666669833163335</c:v>
                </c:pt>
                <c:pt idx="27774">
                  <c:v>6.6666669833163335</c:v>
                </c:pt>
                <c:pt idx="27775">
                  <c:v>6.6666669833163335</c:v>
                </c:pt>
                <c:pt idx="27776">
                  <c:v>6.6666669833163335</c:v>
                </c:pt>
                <c:pt idx="27777">
                  <c:v>0</c:v>
                </c:pt>
                <c:pt idx="27778">
                  <c:v>6.6666669833163335</c:v>
                </c:pt>
                <c:pt idx="27779">
                  <c:v>6.6666669833163335</c:v>
                </c:pt>
                <c:pt idx="27780">
                  <c:v>6.6666669833163335</c:v>
                </c:pt>
                <c:pt idx="27781">
                  <c:v>6.6666669833163335</c:v>
                </c:pt>
                <c:pt idx="27782">
                  <c:v>6.6666669833163335</c:v>
                </c:pt>
                <c:pt idx="27783">
                  <c:v>6.6666669833163335</c:v>
                </c:pt>
                <c:pt idx="27784">
                  <c:v>6.6666669833163335</c:v>
                </c:pt>
                <c:pt idx="27785">
                  <c:v>6.6666669833163335</c:v>
                </c:pt>
                <c:pt idx="27786">
                  <c:v>6.6666669833163335</c:v>
                </c:pt>
                <c:pt idx="27787">
                  <c:v>6.6666669833163335</c:v>
                </c:pt>
                <c:pt idx="27788">
                  <c:v>6.6666669833163335</c:v>
                </c:pt>
                <c:pt idx="27789">
                  <c:v>6.6666669833163335</c:v>
                </c:pt>
                <c:pt idx="27790">
                  <c:v>13.333333966632667</c:v>
                </c:pt>
                <c:pt idx="27791">
                  <c:v>6.6666669833163335</c:v>
                </c:pt>
                <c:pt idx="27792">
                  <c:v>6.6666669833163335</c:v>
                </c:pt>
                <c:pt idx="27793">
                  <c:v>6.6666669833163335</c:v>
                </c:pt>
                <c:pt idx="27794">
                  <c:v>6.6666669833163335</c:v>
                </c:pt>
                <c:pt idx="27795">
                  <c:v>6.6666669833163335</c:v>
                </c:pt>
                <c:pt idx="27796">
                  <c:v>13.333333966632667</c:v>
                </c:pt>
                <c:pt idx="27797">
                  <c:v>6.6666669833163335</c:v>
                </c:pt>
                <c:pt idx="27798">
                  <c:v>6.6666669833163335</c:v>
                </c:pt>
                <c:pt idx="27799">
                  <c:v>6.6666669833163335</c:v>
                </c:pt>
                <c:pt idx="27800">
                  <c:v>13.333333966632667</c:v>
                </c:pt>
                <c:pt idx="27801">
                  <c:v>6.6666669833163335</c:v>
                </c:pt>
                <c:pt idx="27802">
                  <c:v>6.6666669833163335</c:v>
                </c:pt>
                <c:pt idx="27803">
                  <c:v>13.333333966632667</c:v>
                </c:pt>
                <c:pt idx="27804">
                  <c:v>6.6666669833163335</c:v>
                </c:pt>
                <c:pt idx="27805">
                  <c:v>13.333333966632667</c:v>
                </c:pt>
                <c:pt idx="27806">
                  <c:v>6.6666669833163335</c:v>
                </c:pt>
                <c:pt idx="27807">
                  <c:v>6.6666669833163335</c:v>
                </c:pt>
                <c:pt idx="27808">
                  <c:v>13.333333966632667</c:v>
                </c:pt>
                <c:pt idx="27809">
                  <c:v>6.6666669833163335</c:v>
                </c:pt>
                <c:pt idx="27810">
                  <c:v>13.333333966632667</c:v>
                </c:pt>
                <c:pt idx="27811">
                  <c:v>6.6666669833163335</c:v>
                </c:pt>
                <c:pt idx="27812">
                  <c:v>13.333333966632667</c:v>
                </c:pt>
                <c:pt idx="27813">
                  <c:v>6.6666669833163335</c:v>
                </c:pt>
                <c:pt idx="27814">
                  <c:v>13.333333966632667</c:v>
                </c:pt>
                <c:pt idx="27815">
                  <c:v>6.6666669833163335</c:v>
                </c:pt>
                <c:pt idx="27816">
                  <c:v>6.6666669833163335</c:v>
                </c:pt>
                <c:pt idx="27817">
                  <c:v>13.333333966632667</c:v>
                </c:pt>
                <c:pt idx="27818">
                  <c:v>6.6666669833163335</c:v>
                </c:pt>
                <c:pt idx="27819">
                  <c:v>13.333333966632667</c:v>
                </c:pt>
                <c:pt idx="27820">
                  <c:v>6.6666669833163335</c:v>
                </c:pt>
                <c:pt idx="27821">
                  <c:v>13.333333966632667</c:v>
                </c:pt>
                <c:pt idx="27822">
                  <c:v>6.6666669833163335</c:v>
                </c:pt>
                <c:pt idx="27823">
                  <c:v>13.333333966632667</c:v>
                </c:pt>
                <c:pt idx="27824">
                  <c:v>13.333333966632667</c:v>
                </c:pt>
                <c:pt idx="27825">
                  <c:v>6.6666669833163335</c:v>
                </c:pt>
                <c:pt idx="27826">
                  <c:v>13.333333966632667</c:v>
                </c:pt>
                <c:pt idx="27827">
                  <c:v>6.6666669833163335</c:v>
                </c:pt>
                <c:pt idx="27828">
                  <c:v>13.333333966632667</c:v>
                </c:pt>
                <c:pt idx="27829">
                  <c:v>6.6666669833163335</c:v>
                </c:pt>
                <c:pt idx="27830">
                  <c:v>13.333333966632667</c:v>
                </c:pt>
                <c:pt idx="27831">
                  <c:v>6.6666669833163335</c:v>
                </c:pt>
                <c:pt idx="27832">
                  <c:v>13.333333966632667</c:v>
                </c:pt>
                <c:pt idx="27833">
                  <c:v>6.6666669833163335</c:v>
                </c:pt>
                <c:pt idx="27834">
                  <c:v>13.333333966632667</c:v>
                </c:pt>
                <c:pt idx="27835">
                  <c:v>13.333333966632667</c:v>
                </c:pt>
                <c:pt idx="27836">
                  <c:v>6.6666669833163335</c:v>
                </c:pt>
                <c:pt idx="27837">
                  <c:v>13.333333966632667</c:v>
                </c:pt>
                <c:pt idx="27838">
                  <c:v>6.6666669833163335</c:v>
                </c:pt>
                <c:pt idx="27839">
                  <c:v>13.333333966632667</c:v>
                </c:pt>
                <c:pt idx="27840">
                  <c:v>6.6666669833163335</c:v>
                </c:pt>
                <c:pt idx="27841">
                  <c:v>13.333333966632667</c:v>
                </c:pt>
                <c:pt idx="27842">
                  <c:v>6.6666669833163335</c:v>
                </c:pt>
                <c:pt idx="27843">
                  <c:v>13.333333966632667</c:v>
                </c:pt>
                <c:pt idx="27844">
                  <c:v>13.333333966632667</c:v>
                </c:pt>
                <c:pt idx="27845">
                  <c:v>6.6666669833163335</c:v>
                </c:pt>
                <c:pt idx="27846">
                  <c:v>13.333333966632667</c:v>
                </c:pt>
                <c:pt idx="27847">
                  <c:v>6.6666669833163335</c:v>
                </c:pt>
                <c:pt idx="27848">
                  <c:v>13.333333966632667</c:v>
                </c:pt>
                <c:pt idx="27849">
                  <c:v>13.333333966632667</c:v>
                </c:pt>
                <c:pt idx="27850">
                  <c:v>6.6666669833163335</c:v>
                </c:pt>
                <c:pt idx="27851">
                  <c:v>13.333333966632667</c:v>
                </c:pt>
                <c:pt idx="27852">
                  <c:v>13.333333966632667</c:v>
                </c:pt>
                <c:pt idx="27853">
                  <c:v>6.6666669833163335</c:v>
                </c:pt>
                <c:pt idx="27854">
                  <c:v>13.333333966632667</c:v>
                </c:pt>
                <c:pt idx="27855">
                  <c:v>6.6666669833163335</c:v>
                </c:pt>
                <c:pt idx="27856">
                  <c:v>13.333333966632667</c:v>
                </c:pt>
                <c:pt idx="27857">
                  <c:v>13.333333966632667</c:v>
                </c:pt>
                <c:pt idx="27858">
                  <c:v>6.6666669833163335</c:v>
                </c:pt>
                <c:pt idx="27859">
                  <c:v>13.333333966632667</c:v>
                </c:pt>
                <c:pt idx="27860">
                  <c:v>13.333333966632667</c:v>
                </c:pt>
                <c:pt idx="27861">
                  <c:v>6.6666669833163335</c:v>
                </c:pt>
                <c:pt idx="27862">
                  <c:v>13.333333966632667</c:v>
                </c:pt>
                <c:pt idx="27863">
                  <c:v>13.333333966632667</c:v>
                </c:pt>
                <c:pt idx="27864">
                  <c:v>13.333333966632667</c:v>
                </c:pt>
                <c:pt idx="27865">
                  <c:v>6.6666669833163335</c:v>
                </c:pt>
                <c:pt idx="27866">
                  <c:v>13.333333966632667</c:v>
                </c:pt>
                <c:pt idx="27867">
                  <c:v>13.333333966632667</c:v>
                </c:pt>
                <c:pt idx="27868">
                  <c:v>13.333333966632667</c:v>
                </c:pt>
                <c:pt idx="27869">
                  <c:v>6.6666669833163335</c:v>
                </c:pt>
                <c:pt idx="27870">
                  <c:v>13.333333966632667</c:v>
                </c:pt>
                <c:pt idx="27871">
                  <c:v>13.333333966632667</c:v>
                </c:pt>
                <c:pt idx="27872">
                  <c:v>13.333333966632667</c:v>
                </c:pt>
                <c:pt idx="27873">
                  <c:v>13.333333966632667</c:v>
                </c:pt>
                <c:pt idx="27874">
                  <c:v>13.333333966632667</c:v>
                </c:pt>
                <c:pt idx="27875">
                  <c:v>13.333333966632667</c:v>
                </c:pt>
                <c:pt idx="27876">
                  <c:v>13.333333966632667</c:v>
                </c:pt>
                <c:pt idx="27877">
                  <c:v>13.333333966632667</c:v>
                </c:pt>
                <c:pt idx="27878">
                  <c:v>13.333333966632667</c:v>
                </c:pt>
                <c:pt idx="27879">
                  <c:v>20.000000173846864</c:v>
                </c:pt>
                <c:pt idx="27880">
                  <c:v>13.333333966632667</c:v>
                </c:pt>
                <c:pt idx="27881">
                  <c:v>13.333333966632667</c:v>
                </c:pt>
                <c:pt idx="27882">
                  <c:v>13.333333966632667</c:v>
                </c:pt>
                <c:pt idx="27883">
                  <c:v>13.333333966632667</c:v>
                </c:pt>
                <c:pt idx="27884">
                  <c:v>13.333333966632667</c:v>
                </c:pt>
                <c:pt idx="27885">
                  <c:v>13.333333966632667</c:v>
                </c:pt>
                <c:pt idx="27886">
                  <c:v>13.333333966632667</c:v>
                </c:pt>
                <c:pt idx="27887">
                  <c:v>13.333333966632667</c:v>
                </c:pt>
                <c:pt idx="27888">
                  <c:v>13.333333966632667</c:v>
                </c:pt>
                <c:pt idx="27889">
                  <c:v>13.333333966632667</c:v>
                </c:pt>
                <c:pt idx="27890">
                  <c:v>13.333333966632667</c:v>
                </c:pt>
                <c:pt idx="27891">
                  <c:v>13.333333966632667</c:v>
                </c:pt>
                <c:pt idx="27892">
                  <c:v>13.333333966632667</c:v>
                </c:pt>
                <c:pt idx="27893">
                  <c:v>13.333333966632667</c:v>
                </c:pt>
                <c:pt idx="27894">
                  <c:v>6.6666669833163335</c:v>
                </c:pt>
                <c:pt idx="27895">
                  <c:v>13.333333966632667</c:v>
                </c:pt>
                <c:pt idx="27896">
                  <c:v>13.333333966632667</c:v>
                </c:pt>
                <c:pt idx="27897">
                  <c:v>13.333333966632667</c:v>
                </c:pt>
                <c:pt idx="27898">
                  <c:v>13.333333966632667</c:v>
                </c:pt>
                <c:pt idx="27899">
                  <c:v>13.333333966632667</c:v>
                </c:pt>
                <c:pt idx="27900">
                  <c:v>13.333333966632667</c:v>
                </c:pt>
                <c:pt idx="27901">
                  <c:v>13.333333966632667</c:v>
                </c:pt>
                <c:pt idx="27902">
                  <c:v>6.6666669833163335</c:v>
                </c:pt>
                <c:pt idx="27903">
                  <c:v>13.333333966632667</c:v>
                </c:pt>
                <c:pt idx="27904">
                  <c:v>13.333333966632667</c:v>
                </c:pt>
                <c:pt idx="27905">
                  <c:v>13.333333966632667</c:v>
                </c:pt>
                <c:pt idx="27906">
                  <c:v>13.333333966632667</c:v>
                </c:pt>
                <c:pt idx="27907">
                  <c:v>6.6666669833163335</c:v>
                </c:pt>
                <c:pt idx="27908">
                  <c:v>13.333333966632667</c:v>
                </c:pt>
                <c:pt idx="27909">
                  <c:v>13.333333966632667</c:v>
                </c:pt>
                <c:pt idx="27910">
                  <c:v>13.333333966632667</c:v>
                </c:pt>
                <c:pt idx="27911">
                  <c:v>6.6666669833163335</c:v>
                </c:pt>
                <c:pt idx="27912">
                  <c:v>13.333333966632667</c:v>
                </c:pt>
                <c:pt idx="27913">
                  <c:v>13.333333966632667</c:v>
                </c:pt>
                <c:pt idx="27914">
                  <c:v>13.333333966632667</c:v>
                </c:pt>
                <c:pt idx="27915">
                  <c:v>6.6666669833163335</c:v>
                </c:pt>
                <c:pt idx="27916">
                  <c:v>13.333333966632667</c:v>
                </c:pt>
                <c:pt idx="27917">
                  <c:v>13.333333966632667</c:v>
                </c:pt>
                <c:pt idx="27918">
                  <c:v>13.333333966632667</c:v>
                </c:pt>
                <c:pt idx="27919">
                  <c:v>6.6666669833163335</c:v>
                </c:pt>
                <c:pt idx="27920">
                  <c:v>13.333333966632667</c:v>
                </c:pt>
                <c:pt idx="27921">
                  <c:v>13.333333966632667</c:v>
                </c:pt>
                <c:pt idx="27922">
                  <c:v>6.6666669833163335</c:v>
                </c:pt>
                <c:pt idx="27923">
                  <c:v>13.333333966632667</c:v>
                </c:pt>
                <c:pt idx="27924">
                  <c:v>13.333333966632667</c:v>
                </c:pt>
                <c:pt idx="27925">
                  <c:v>13.333333966632667</c:v>
                </c:pt>
                <c:pt idx="27926">
                  <c:v>6.6666669833163335</c:v>
                </c:pt>
                <c:pt idx="27927">
                  <c:v>13.333333966632667</c:v>
                </c:pt>
                <c:pt idx="27928">
                  <c:v>13.333333966632667</c:v>
                </c:pt>
                <c:pt idx="27929">
                  <c:v>6.6666669833163335</c:v>
                </c:pt>
                <c:pt idx="27930">
                  <c:v>13.333333966632667</c:v>
                </c:pt>
                <c:pt idx="27931">
                  <c:v>13.333333966632667</c:v>
                </c:pt>
                <c:pt idx="27932">
                  <c:v>6.6666669833163335</c:v>
                </c:pt>
                <c:pt idx="27933">
                  <c:v>13.333333966632667</c:v>
                </c:pt>
                <c:pt idx="27934">
                  <c:v>13.333333966632667</c:v>
                </c:pt>
                <c:pt idx="27935">
                  <c:v>6.6666669833163335</c:v>
                </c:pt>
                <c:pt idx="27936">
                  <c:v>13.333333966632667</c:v>
                </c:pt>
                <c:pt idx="27937">
                  <c:v>13.333333966632667</c:v>
                </c:pt>
                <c:pt idx="27938">
                  <c:v>6.6666669833163335</c:v>
                </c:pt>
                <c:pt idx="27939">
                  <c:v>13.333333966632667</c:v>
                </c:pt>
                <c:pt idx="27940">
                  <c:v>6.6666669833163335</c:v>
                </c:pt>
                <c:pt idx="27941">
                  <c:v>13.333333966632667</c:v>
                </c:pt>
                <c:pt idx="27942">
                  <c:v>6.6666669833163335</c:v>
                </c:pt>
                <c:pt idx="27943">
                  <c:v>13.333333966632667</c:v>
                </c:pt>
                <c:pt idx="27944">
                  <c:v>6.6666669833163335</c:v>
                </c:pt>
                <c:pt idx="27945">
                  <c:v>13.333333966632667</c:v>
                </c:pt>
                <c:pt idx="27946">
                  <c:v>6.6666669833163335</c:v>
                </c:pt>
                <c:pt idx="27947">
                  <c:v>13.333333966632667</c:v>
                </c:pt>
                <c:pt idx="27948">
                  <c:v>6.6666669833163335</c:v>
                </c:pt>
                <c:pt idx="27949">
                  <c:v>13.333333966632667</c:v>
                </c:pt>
                <c:pt idx="27950">
                  <c:v>6.6666669833163335</c:v>
                </c:pt>
                <c:pt idx="27951">
                  <c:v>13.333333966632667</c:v>
                </c:pt>
                <c:pt idx="27952">
                  <c:v>6.6666669833163335</c:v>
                </c:pt>
                <c:pt idx="27953">
                  <c:v>6.6666669833163335</c:v>
                </c:pt>
                <c:pt idx="27954">
                  <c:v>13.333333966632667</c:v>
                </c:pt>
                <c:pt idx="27955">
                  <c:v>6.6666669833163335</c:v>
                </c:pt>
                <c:pt idx="27956">
                  <c:v>6.6666669833163335</c:v>
                </c:pt>
                <c:pt idx="27957">
                  <c:v>13.333333966632667</c:v>
                </c:pt>
                <c:pt idx="27958">
                  <c:v>6.6666669833163335</c:v>
                </c:pt>
                <c:pt idx="27959">
                  <c:v>6.6666669833163335</c:v>
                </c:pt>
                <c:pt idx="27960">
                  <c:v>6.6666669833163335</c:v>
                </c:pt>
                <c:pt idx="27961">
                  <c:v>6.6666669833163335</c:v>
                </c:pt>
                <c:pt idx="27962">
                  <c:v>13.333333966632667</c:v>
                </c:pt>
                <c:pt idx="27963">
                  <c:v>6.6666669833163335</c:v>
                </c:pt>
                <c:pt idx="27964">
                  <c:v>6.6666669833163335</c:v>
                </c:pt>
                <c:pt idx="27965">
                  <c:v>6.6666669833163335</c:v>
                </c:pt>
                <c:pt idx="27966">
                  <c:v>6.6666669833163335</c:v>
                </c:pt>
                <c:pt idx="27967">
                  <c:v>6.6666669833163335</c:v>
                </c:pt>
                <c:pt idx="27968">
                  <c:v>13.333333966632667</c:v>
                </c:pt>
                <c:pt idx="27969">
                  <c:v>6.6666669833163335</c:v>
                </c:pt>
                <c:pt idx="27970">
                  <c:v>6.6666669833163335</c:v>
                </c:pt>
                <c:pt idx="27971">
                  <c:v>6.6666669833163335</c:v>
                </c:pt>
                <c:pt idx="27972">
                  <c:v>6.6666669833163335</c:v>
                </c:pt>
                <c:pt idx="27973">
                  <c:v>6.6666669833163335</c:v>
                </c:pt>
                <c:pt idx="27974">
                  <c:v>6.6666669833163335</c:v>
                </c:pt>
                <c:pt idx="27975">
                  <c:v>6.6666669833163335</c:v>
                </c:pt>
                <c:pt idx="27976">
                  <c:v>6.6666669833163335</c:v>
                </c:pt>
                <c:pt idx="27977">
                  <c:v>6.6666669833163335</c:v>
                </c:pt>
                <c:pt idx="27978">
                  <c:v>6.6666669833163335</c:v>
                </c:pt>
                <c:pt idx="27979">
                  <c:v>6.6666669833163335</c:v>
                </c:pt>
                <c:pt idx="27980">
                  <c:v>6.6666669833163335</c:v>
                </c:pt>
                <c:pt idx="27981">
                  <c:v>6.6666669833163335</c:v>
                </c:pt>
                <c:pt idx="27982">
                  <c:v>6.6666669833163335</c:v>
                </c:pt>
                <c:pt idx="27983">
                  <c:v>6.6666669833163335</c:v>
                </c:pt>
                <c:pt idx="27984">
                  <c:v>6.6666669833163335</c:v>
                </c:pt>
                <c:pt idx="27985">
                  <c:v>6.6666669833163335</c:v>
                </c:pt>
                <c:pt idx="27986">
                  <c:v>6.6666669833163335</c:v>
                </c:pt>
                <c:pt idx="27987">
                  <c:v>6.6666669833163335</c:v>
                </c:pt>
                <c:pt idx="27988">
                  <c:v>6.6666669833163335</c:v>
                </c:pt>
                <c:pt idx="27989">
                  <c:v>6.6666669833163335</c:v>
                </c:pt>
                <c:pt idx="27990">
                  <c:v>6.6666669833163335</c:v>
                </c:pt>
                <c:pt idx="27991">
                  <c:v>6.6666669833163335</c:v>
                </c:pt>
                <c:pt idx="27992">
                  <c:v>0</c:v>
                </c:pt>
                <c:pt idx="27993">
                  <c:v>6.6666669833163335</c:v>
                </c:pt>
                <c:pt idx="27994">
                  <c:v>6.6666669833163335</c:v>
                </c:pt>
                <c:pt idx="27995">
                  <c:v>6.6666669833163335</c:v>
                </c:pt>
                <c:pt idx="27996">
                  <c:v>6.6666669833163335</c:v>
                </c:pt>
                <c:pt idx="27997">
                  <c:v>0</c:v>
                </c:pt>
                <c:pt idx="27998">
                  <c:v>6.6666669833163335</c:v>
                </c:pt>
                <c:pt idx="27999">
                  <c:v>6.6666669833163335</c:v>
                </c:pt>
                <c:pt idx="28000">
                  <c:v>6.6666669833163335</c:v>
                </c:pt>
                <c:pt idx="28001">
                  <c:v>6.6666669833163335</c:v>
                </c:pt>
                <c:pt idx="28002">
                  <c:v>0</c:v>
                </c:pt>
                <c:pt idx="28003">
                  <c:v>6.6666669833163335</c:v>
                </c:pt>
                <c:pt idx="28004">
                  <c:v>6.6666669833163335</c:v>
                </c:pt>
                <c:pt idx="28005">
                  <c:v>6.6666669833163335</c:v>
                </c:pt>
                <c:pt idx="28006">
                  <c:v>0</c:v>
                </c:pt>
                <c:pt idx="28007">
                  <c:v>6.6666669833163335</c:v>
                </c:pt>
                <c:pt idx="28008">
                  <c:v>6.6666669833163335</c:v>
                </c:pt>
                <c:pt idx="28009">
                  <c:v>6.6666669833163335</c:v>
                </c:pt>
                <c:pt idx="28010">
                  <c:v>0</c:v>
                </c:pt>
                <c:pt idx="28011">
                  <c:v>6.6666669833163335</c:v>
                </c:pt>
                <c:pt idx="28012">
                  <c:v>6.6666669833163335</c:v>
                </c:pt>
                <c:pt idx="28013">
                  <c:v>0</c:v>
                </c:pt>
                <c:pt idx="28014">
                  <c:v>6.6666669833163335</c:v>
                </c:pt>
                <c:pt idx="28015">
                  <c:v>6.6666669833163335</c:v>
                </c:pt>
                <c:pt idx="28016">
                  <c:v>6.6666669833163335</c:v>
                </c:pt>
                <c:pt idx="28017">
                  <c:v>0</c:v>
                </c:pt>
                <c:pt idx="28018">
                  <c:v>6.6666669833163335</c:v>
                </c:pt>
                <c:pt idx="28019">
                  <c:v>6.6666669833163335</c:v>
                </c:pt>
                <c:pt idx="28020">
                  <c:v>0</c:v>
                </c:pt>
                <c:pt idx="28021">
                  <c:v>6.6666669833163335</c:v>
                </c:pt>
                <c:pt idx="28022">
                  <c:v>6.6666669833163335</c:v>
                </c:pt>
                <c:pt idx="28023">
                  <c:v>6.6666669833163335</c:v>
                </c:pt>
                <c:pt idx="28024">
                  <c:v>0</c:v>
                </c:pt>
                <c:pt idx="28025">
                  <c:v>6.6666669833163335</c:v>
                </c:pt>
                <c:pt idx="28026">
                  <c:v>6.6666669833163335</c:v>
                </c:pt>
                <c:pt idx="28027">
                  <c:v>0</c:v>
                </c:pt>
                <c:pt idx="28028">
                  <c:v>6.6666669833163335</c:v>
                </c:pt>
                <c:pt idx="28029">
                  <c:v>6.6666669833163335</c:v>
                </c:pt>
                <c:pt idx="28030">
                  <c:v>0</c:v>
                </c:pt>
                <c:pt idx="28031">
                  <c:v>6.6666669833163335</c:v>
                </c:pt>
                <c:pt idx="28032">
                  <c:v>6.6666669833163335</c:v>
                </c:pt>
                <c:pt idx="28033">
                  <c:v>6.6666669833163335</c:v>
                </c:pt>
                <c:pt idx="28034">
                  <c:v>0</c:v>
                </c:pt>
                <c:pt idx="28035">
                  <c:v>6.6666669833163335</c:v>
                </c:pt>
                <c:pt idx="28036">
                  <c:v>6.6666669833163335</c:v>
                </c:pt>
                <c:pt idx="28037">
                  <c:v>6.6666669833163335</c:v>
                </c:pt>
                <c:pt idx="28038">
                  <c:v>0</c:v>
                </c:pt>
                <c:pt idx="28039">
                  <c:v>6.6666669833163335</c:v>
                </c:pt>
                <c:pt idx="28040">
                  <c:v>6.6666669833163335</c:v>
                </c:pt>
                <c:pt idx="28041">
                  <c:v>6.6666669833163335</c:v>
                </c:pt>
                <c:pt idx="28042">
                  <c:v>0</c:v>
                </c:pt>
                <c:pt idx="28043">
                  <c:v>6.6666669833163335</c:v>
                </c:pt>
                <c:pt idx="28044">
                  <c:v>6.6666669833163335</c:v>
                </c:pt>
                <c:pt idx="28045">
                  <c:v>6.6666669833163335</c:v>
                </c:pt>
                <c:pt idx="28046">
                  <c:v>0</c:v>
                </c:pt>
                <c:pt idx="28047">
                  <c:v>6.6666669833163335</c:v>
                </c:pt>
                <c:pt idx="28048">
                  <c:v>6.6666669833163335</c:v>
                </c:pt>
                <c:pt idx="28049">
                  <c:v>6.6666669833163335</c:v>
                </c:pt>
                <c:pt idx="28050">
                  <c:v>0</c:v>
                </c:pt>
                <c:pt idx="28051">
                  <c:v>6.6666669833163335</c:v>
                </c:pt>
                <c:pt idx="28052">
                  <c:v>6.6666669833163335</c:v>
                </c:pt>
                <c:pt idx="28053">
                  <c:v>6.6666669833163335</c:v>
                </c:pt>
                <c:pt idx="28054">
                  <c:v>0</c:v>
                </c:pt>
                <c:pt idx="28055">
                  <c:v>6.6666669833163335</c:v>
                </c:pt>
                <c:pt idx="28056">
                  <c:v>6.6666669833163335</c:v>
                </c:pt>
                <c:pt idx="28057">
                  <c:v>6.6666669833163335</c:v>
                </c:pt>
                <c:pt idx="28058">
                  <c:v>0</c:v>
                </c:pt>
                <c:pt idx="28059">
                  <c:v>6.6666669833163335</c:v>
                </c:pt>
                <c:pt idx="28060">
                  <c:v>6.6666669833163335</c:v>
                </c:pt>
                <c:pt idx="28061">
                  <c:v>6.6666669833163335</c:v>
                </c:pt>
                <c:pt idx="28062">
                  <c:v>0</c:v>
                </c:pt>
                <c:pt idx="28063">
                  <c:v>6.6666669833163335</c:v>
                </c:pt>
                <c:pt idx="28064">
                  <c:v>6.6666669833163335</c:v>
                </c:pt>
                <c:pt idx="28065">
                  <c:v>6.6666669833163335</c:v>
                </c:pt>
                <c:pt idx="28066">
                  <c:v>6.6666669833163335</c:v>
                </c:pt>
                <c:pt idx="28067">
                  <c:v>6.6666669833163335</c:v>
                </c:pt>
                <c:pt idx="28068">
                  <c:v>6.6666669833163335</c:v>
                </c:pt>
                <c:pt idx="28069">
                  <c:v>6.6666669833163335</c:v>
                </c:pt>
                <c:pt idx="28070">
                  <c:v>0</c:v>
                </c:pt>
                <c:pt idx="28071">
                  <c:v>6.6666669833163335</c:v>
                </c:pt>
                <c:pt idx="28072">
                  <c:v>6.6666669833163335</c:v>
                </c:pt>
                <c:pt idx="28073">
                  <c:v>6.6666669833163335</c:v>
                </c:pt>
                <c:pt idx="28074">
                  <c:v>6.6666669833163335</c:v>
                </c:pt>
                <c:pt idx="28075">
                  <c:v>6.6666669833163335</c:v>
                </c:pt>
                <c:pt idx="28076">
                  <c:v>6.6666669833163335</c:v>
                </c:pt>
                <c:pt idx="28077">
                  <c:v>6.6666669833163335</c:v>
                </c:pt>
                <c:pt idx="28078">
                  <c:v>6.6666669833163335</c:v>
                </c:pt>
                <c:pt idx="28079">
                  <c:v>6.6666669833163335</c:v>
                </c:pt>
                <c:pt idx="28080">
                  <c:v>6.6666669833163335</c:v>
                </c:pt>
                <c:pt idx="28081">
                  <c:v>6.6666669833163335</c:v>
                </c:pt>
                <c:pt idx="28082">
                  <c:v>6.6666669833163335</c:v>
                </c:pt>
                <c:pt idx="28083">
                  <c:v>6.6666669833163335</c:v>
                </c:pt>
                <c:pt idx="28084">
                  <c:v>6.6666669833163335</c:v>
                </c:pt>
                <c:pt idx="28085">
                  <c:v>13.333333966632667</c:v>
                </c:pt>
                <c:pt idx="28086">
                  <c:v>6.6666669833163335</c:v>
                </c:pt>
                <c:pt idx="28087">
                  <c:v>6.6666669833163335</c:v>
                </c:pt>
                <c:pt idx="28088">
                  <c:v>6.6666669833163335</c:v>
                </c:pt>
                <c:pt idx="28089">
                  <c:v>6.6666669833163335</c:v>
                </c:pt>
                <c:pt idx="28090">
                  <c:v>6.6666669833163335</c:v>
                </c:pt>
                <c:pt idx="28091">
                  <c:v>6.6666669833163335</c:v>
                </c:pt>
                <c:pt idx="28092">
                  <c:v>6.6666669833163335</c:v>
                </c:pt>
                <c:pt idx="28093">
                  <c:v>6.6666669833163335</c:v>
                </c:pt>
                <c:pt idx="28094">
                  <c:v>6.6666669833163335</c:v>
                </c:pt>
                <c:pt idx="28095">
                  <c:v>13.333333966632667</c:v>
                </c:pt>
                <c:pt idx="28096">
                  <c:v>6.6666669833163335</c:v>
                </c:pt>
                <c:pt idx="28097">
                  <c:v>6.6666669833163335</c:v>
                </c:pt>
                <c:pt idx="28098">
                  <c:v>6.6666669833163335</c:v>
                </c:pt>
                <c:pt idx="28099">
                  <c:v>6.6666669833163335</c:v>
                </c:pt>
                <c:pt idx="28100">
                  <c:v>6.6666669833163335</c:v>
                </c:pt>
                <c:pt idx="28101">
                  <c:v>6.6666669833163335</c:v>
                </c:pt>
                <c:pt idx="28102">
                  <c:v>13.333333966632667</c:v>
                </c:pt>
                <c:pt idx="28103">
                  <c:v>6.6666669833163335</c:v>
                </c:pt>
                <c:pt idx="28104">
                  <c:v>6.6666669833163335</c:v>
                </c:pt>
                <c:pt idx="28105">
                  <c:v>6.6666669833163335</c:v>
                </c:pt>
                <c:pt idx="28106">
                  <c:v>6.6666669833163335</c:v>
                </c:pt>
                <c:pt idx="28107">
                  <c:v>13.333333966632667</c:v>
                </c:pt>
                <c:pt idx="28108">
                  <c:v>6.6666669833163335</c:v>
                </c:pt>
                <c:pt idx="28109">
                  <c:v>6.6666669833163335</c:v>
                </c:pt>
                <c:pt idx="28110">
                  <c:v>6.6666669833163335</c:v>
                </c:pt>
                <c:pt idx="28111">
                  <c:v>6.6666669833163335</c:v>
                </c:pt>
                <c:pt idx="28112">
                  <c:v>13.333333966632667</c:v>
                </c:pt>
                <c:pt idx="28113">
                  <c:v>6.6666669833163335</c:v>
                </c:pt>
                <c:pt idx="28114">
                  <c:v>6.6666669833163335</c:v>
                </c:pt>
                <c:pt idx="28115">
                  <c:v>13.333333966632667</c:v>
                </c:pt>
                <c:pt idx="28116">
                  <c:v>6.6666669833163335</c:v>
                </c:pt>
                <c:pt idx="28117">
                  <c:v>6.6666669833163335</c:v>
                </c:pt>
                <c:pt idx="28118">
                  <c:v>6.6666669833163335</c:v>
                </c:pt>
                <c:pt idx="28119">
                  <c:v>13.333333966632667</c:v>
                </c:pt>
                <c:pt idx="28120">
                  <c:v>6.6666669833163335</c:v>
                </c:pt>
                <c:pt idx="28121">
                  <c:v>6.6666669833163335</c:v>
                </c:pt>
                <c:pt idx="28122">
                  <c:v>6.6666669833163335</c:v>
                </c:pt>
                <c:pt idx="28123">
                  <c:v>6.6666669833163335</c:v>
                </c:pt>
                <c:pt idx="28124">
                  <c:v>13.333333966632667</c:v>
                </c:pt>
                <c:pt idx="28125">
                  <c:v>6.6666669833163335</c:v>
                </c:pt>
                <c:pt idx="28126">
                  <c:v>6.6666669833163335</c:v>
                </c:pt>
                <c:pt idx="28127">
                  <c:v>6.6666669833163335</c:v>
                </c:pt>
                <c:pt idx="28128">
                  <c:v>13.333333966632667</c:v>
                </c:pt>
                <c:pt idx="28129">
                  <c:v>6.6666669833163335</c:v>
                </c:pt>
                <c:pt idx="28130">
                  <c:v>6.6666669833163335</c:v>
                </c:pt>
                <c:pt idx="28131">
                  <c:v>6.6666669833163335</c:v>
                </c:pt>
                <c:pt idx="28132">
                  <c:v>13.333333966632667</c:v>
                </c:pt>
                <c:pt idx="28133">
                  <c:v>6.6666669833163335</c:v>
                </c:pt>
                <c:pt idx="28134">
                  <c:v>6.6666669833163335</c:v>
                </c:pt>
                <c:pt idx="28135">
                  <c:v>6.6666669833163335</c:v>
                </c:pt>
                <c:pt idx="28136">
                  <c:v>13.333333966632667</c:v>
                </c:pt>
                <c:pt idx="28137">
                  <c:v>6.6666669833163335</c:v>
                </c:pt>
                <c:pt idx="28138">
                  <c:v>13.333333966632667</c:v>
                </c:pt>
                <c:pt idx="28139">
                  <c:v>13.333333966632667</c:v>
                </c:pt>
                <c:pt idx="28140">
                  <c:v>6.6666669833163335</c:v>
                </c:pt>
                <c:pt idx="28141">
                  <c:v>13.333333966632667</c:v>
                </c:pt>
                <c:pt idx="28142">
                  <c:v>13.333333966632667</c:v>
                </c:pt>
                <c:pt idx="28143">
                  <c:v>13.333333966632667</c:v>
                </c:pt>
                <c:pt idx="28144">
                  <c:v>20.000000173846864</c:v>
                </c:pt>
                <c:pt idx="28145">
                  <c:v>20.000000173846864</c:v>
                </c:pt>
                <c:pt idx="28146">
                  <c:v>20.000000173846864</c:v>
                </c:pt>
                <c:pt idx="28147">
                  <c:v>20.000000173846864</c:v>
                </c:pt>
                <c:pt idx="28148">
                  <c:v>26.666667933265401</c:v>
                </c:pt>
                <c:pt idx="28149">
                  <c:v>33.333335692683868</c:v>
                </c:pt>
                <c:pt idx="28150">
                  <c:v>26.666667933265401</c:v>
                </c:pt>
                <c:pt idx="28151">
                  <c:v>40.000003452102327</c:v>
                </c:pt>
                <c:pt idx="28152">
                  <c:v>40.000003452102327</c:v>
                </c:pt>
                <c:pt idx="28153">
                  <c:v>46.6666712115208</c:v>
                </c:pt>
                <c:pt idx="28154">
                  <c:v>53.333335866530739</c:v>
                </c:pt>
                <c:pt idx="28155">
                  <c:v>60.000003625949198</c:v>
                </c:pt>
                <c:pt idx="28156">
                  <c:v>60.000003625949198</c:v>
                </c:pt>
                <c:pt idx="28157">
                  <c:v>73.333339144785995</c:v>
                </c:pt>
                <c:pt idx="28158">
                  <c:v>73.333339144785995</c:v>
                </c:pt>
                <c:pt idx="28159">
                  <c:v>80.000006904204653</c:v>
                </c:pt>
                <c:pt idx="28160">
                  <c:v>93.333342423041344</c:v>
                </c:pt>
                <c:pt idx="28161">
                  <c:v>93.333342423041344</c:v>
                </c:pt>
                <c:pt idx="28162">
                  <c:v>100.00001018246</c:v>
                </c:pt>
                <c:pt idx="28163">
                  <c:v>106.66667173306134</c:v>
                </c:pt>
                <c:pt idx="28164">
                  <c:v>113.33333949248001</c:v>
                </c:pt>
                <c:pt idx="28165">
                  <c:v>120.00000725189867</c:v>
                </c:pt>
                <c:pt idx="28166">
                  <c:v>126.66667501131664</c:v>
                </c:pt>
                <c:pt idx="28167">
                  <c:v>140.00001053015401</c:v>
                </c:pt>
                <c:pt idx="28168">
                  <c:v>146.66667828957267</c:v>
                </c:pt>
                <c:pt idx="28169">
                  <c:v>146.66667828957267</c:v>
                </c:pt>
                <c:pt idx="28170">
                  <c:v>160.00001380840931</c:v>
                </c:pt>
                <c:pt idx="28171">
                  <c:v>166.66668156782802</c:v>
                </c:pt>
                <c:pt idx="28172">
                  <c:v>173.33334932724668</c:v>
                </c:pt>
                <c:pt idx="28173">
                  <c:v>180.00001708666468</c:v>
                </c:pt>
                <c:pt idx="28174">
                  <c:v>180.00001708666468</c:v>
                </c:pt>
                <c:pt idx="28175">
                  <c:v>193.333352605502</c:v>
                </c:pt>
                <c:pt idx="28176">
                  <c:v>193.333352605502</c:v>
                </c:pt>
                <c:pt idx="28177">
                  <c:v>200.00002036492</c:v>
                </c:pt>
                <c:pt idx="28178">
                  <c:v>206.66668812433866</c:v>
                </c:pt>
                <c:pt idx="28179">
                  <c:v>213.33334346612267</c:v>
                </c:pt>
                <c:pt idx="28180">
                  <c:v>213.33334346612267</c:v>
                </c:pt>
                <c:pt idx="28181">
                  <c:v>226.66665414969137</c:v>
                </c:pt>
                <c:pt idx="28182">
                  <c:v>233.33330949147532</c:v>
                </c:pt>
                <c:pt idx="28183">
                  <c:v>239.99996483325933</c:v>
                </c:pt>
                <c:pt idx="28184">
                  <c:v>253.333275516828</c:v>
                </c:pt>
                <c:pt idx="28185">
                  <c:v>259.999930858612</c:v>
                </c:pt>
                <c:pt idx="28186">
                  <c:v>279.99989688396465</c:v>
                </c:pt>
                <c:pt idx="28187">
                  <c:v>299.9998629093173</c:v>
                </c:pt>
                <c:pt idx="28188">
                  <c:v>306.66651825110131</c:v>
                </c:pt>
                <c:pt idx="28189">
                  <c:v>326.66648427645333</c:v>
                </c:pt>
                <c:pt idx="28190">
                  <c:v>339.99979496002203</c:v>
                </c:pt>
                <c:pt idx="28191">
                  <c:v>359.99976098537468</c:v>
                </c:pt>
                <c:pt idx="28192">
                  <c:v>373.33307166894264</c:v>
                </c:pt>
                <c:pt idx="28193">
                  <c:v>399.99969303607929</c:v>
                </c:pt>
                <c:pt idx="28194">
                  <c:v>413.33300371964805</c:v>
                </c:pt>
                <c:pt idx="28195">
                  <c:v>439.99969959259067</c:v>
                </c:pt>
                <c:pt idx="28196">
                  <c:v>473.33310047785471</c:v>
                </c:pt>
                <c:pt idx="28197">
                  <c:v>499.99982118606601</c:v>
                </c:pt>
                <c:pt idx="28198">
                  <c:v>546.66658242543531</c:v>
                </c:pt>
                <c:pt idx="28199">
                  <c:v>586.66666348775209</c:v>
                </c:pt>
                <c:pt idx="28200">
                  <c:v>620.00006437301658</c:v>
                </c:pt>
                <c:pt idx="28201">
                  <c:v>653.33346525828063</c:v>
                </c:pt>
                <c:pt idx="28202">
                  <c:v>686.6668661435466</c:v>
                </c:pt>
                <c:pt idx="28203">
                  <c:v>706.66690667470004</c:v>
                </c:pt>
                <c:pt idx="28204">
                  <c:v>726.66694720585997</c:v>
                </c:pt>
                <c:pt idx="28205">
                  <c:v>753.33366791407332</c:v>
                </c:pt>
                <c:pt idx="28206">
                  <c:v>773.33370844523336</c:v>
                </c:pt>
                <c:pt idx="28207">
                  <c:v>800.00042915344</c:v>
                </c:pt>
                <c:pt idx="28208">
                  <c:v>820.00046968460003</c:v>
                </c:pt>
                <c:pt idx="28209">
                  <c:v>840.00051021575996</c:v>
                </c:pt>
                <c:pt idx="28210">
                  <c:v>853.33387056986658</c:v>
                </c:pt>
                <c:pt idx="28211">
                  <c:v>880.00059127807333</c:v>
                </c:pt>
                <c:pt idx="28212">
                  <c:v>886.66727145512652</c:v>
                </c:pt>
                <c:pt idx="28213">
                  <c:v>900.00063180923325</c:v>
                </c:pt>
                <c:pt idx="28214">
                  <c:v>913.33399216333999</c:v>
                </c:pt>
                <c:pt idx="28215">
                  <c:v>920.00067234039329</c:v>
                </c:pt>
                <c:pt idx="28216">
                  <c:v>933.33403269450002</c:v>
                </c:pt>
                <c:pt idx="28217">
                  <c:v>940.00071287155345</c:v>
                </c:pt>
                <c:pt idx="28218">
                  <c:v>946.66739304860675</c:v>
                </c:pt>
                <c:pt idx="28219">
                  <c:v>960.00075340270655</c:v>
                </c:pt>
                <c:pt idx="28220">
                  <c:v>960.00075340270655</c:v>
                </c:pt>
                <c:pt idx="28221">
                  <c:v>973.33411375681328</c:v>
                </c:pt>
                <c:pt idx="28222">
                  <c:v>980.0007939338667</c:v>
                </c:pt>
                <c:pt idx="28223">
                  <c:v>980.0007939338667</c:v>
                </c:pt>
                <c:pt idx="28224">
                  <c:v>986.6674741109199</c:v>
                </c:pt>
                <c:pt idx="28225">
                  <c:v>1000.0008344650266</c:v>
                </c:pt>
                <c:pt idx="28226">
                  <c:v>1000.0008344650266</c:v>
                </c:pt>
                <c:pt idx="28227">
                  <c:v>1006.6675146420801</c:v>
                </c:pt>
                <c:pt idx="28228">
                  <c:v>1013.3341948191335</c:v>
                </c:pt>
                <c:pt idx="28229">
                  <c:v>1020.0008749961867</c:v>
                </c:pt>
                <c:pt idx="28230">
                  <c:v>1026.6675551732401</c:v>
                </c:pt>
                <c:pt idx="28231">
                  <c:v>1033.3342353502933</c:v>
                </c:pt>
                <c:pt idx="28232">
                  <c:v>1046.6675957043933</c:v>
                </c:pt>
                <c:pt idx="28233">
                  <c:v>1053.3342758814465</c:v>
                </c:pt>
                <c:pt idx="28234">
                  <c:v>1053.3342758814465</c:v>
                </c:pt>
                <c:pt idx="28235">
                  <c:v>1053.3342758814465</c:v>
                </c:pt>
                <c:pt idx="28236">
                  <c:v>1060.0009560584999</c:v>
                </c:pt>
                <c:pt idx="28237">
                  <c:v>1066.6676362355533</c:v>
                </c:pt>
                <c:pt idx="28238">
                  <c:v>1066.6676362355533</c:v>
                </c:pt>
                <c:pt idx="28239">
                  <c:v>1073.3343164126068</c:v>
                </c:pt>
                <c:pt idx="28240">
                  <c:v>1086.6676767667132</c:v>
                </c:pt>
                <c:pt idx="28241">
                  <c:v>1093.3343569437668</c:v>
                </c:pt>
                <c:pt idx="28242">
                  <c:v>1106.6677172978734</c:v>
                </c:pt>
                <c:pt idx="28243">
                  <c:v>1126.6677578290332</c:v>
                </c:pt>
                <c:pt idx="28244">
                  <c:v>1133.3344380060801</c:v>
                </c:pt>
                <c:pt idx="28245">
                  <c:v>1153.3344785372399</c:v>
                </c:pt>
                <c:pt idx="28246">
                  <c:v>1160.0011587142933</c:v>
                </c:pt>
                <c:pt idx="28247">
                  <c:v>1166.6678388913467</c:v>
                </c:pt>
                <c:pt idx="28248">
                  <c:v>1173.3345190684001</c:v>
                </c:pt>
                <c:pt idx="28249">
                  <c:v>1173.3345190684001</c:v>
                </c:pt>
                <c:pt idx="28250">
                  <c:v>1173.3345190684001</c:v>
                </c:pt>
                <c:pt idx="28251">
                  <c:v>1166.6678388913467</c:v>
                </c:pt>
                <c:pt idx="28252">
                  <c:v>1166.6678388913467</c:v>
                </c:pt>
                <c:pt idx="28253">
                  <c:v>1166.6678388913467</c:v>
                </c:pt>
                <c:pt idx="28254">
                  <c:v>1166.6678388913467</c:v>
                </c:pt>
                <c:pt idx="28255">
                  <c:v>1160.0011587142933</c:v>
                </c:pt>
                <c:pt idx="28256">
                  <c:v>1160.0011587142933</c:v>
                </c:pt>
                <c:pt idx="28257">
                  <c:v>1153.3344785372399</c:v>
                </c:pt>
                <c:pt idx="28258">
                  <c:v>1153.3344785372399</c:v>
                </c:pt>
                <c:pt idx="28259">
                  <c:v>1146.6677983601867</c:v>
                </c:pt>
                <c:pt idx="28260">
                  <c:v>1146.6677983601867</c:v>
                </c:pt>
                <c:pt idx="28261">
                  <c:v>1140.0011181831333</c:v>
                </c:pt>
                <c:pt idx="28262">
                  <c:v>1140.0011181831333</c:v>
                </c:pt>
                <c:pt idx="28263">
                  <c:v>1140.0011181831333</c:v>
                </c:pt>
                <c:pt idx="28264">
                  <c:v>1133.3344380060801</c:v>
                </c:pt>
                <c:pt idx="28265">
                  <c:v>1133.3344380060801</c:v>
                </c:pt>
                <c:pt idx="28266">
                  <c:v>1126.6677578290332</c:v>
                </c:pt>
                <c:pt idx="28267">
                  <c:v>1120.00107765198</c:v>
                </c:pt>
                <c:pt idx="28268">
                  <c:v>1126.6677578290332</c:v>
                </c:pt>
                <c:pt idx="28269">
                  <c:v>1120.00107765198</c:v>
                </c:pt>
                <c:pt idx="28270">
                  <c:v>1120.00107765198</c:v>
                </c:pt>
                <c:pt idx="28271">
                  <c:v>1120.00107765198</c:v>
                </c:pt>
                <c:pt idx="28272">
                  <c:v>1113.3343974749268</c:v>
                </c:pt>
                <c:pt idx="28273">
                  <c:v>1113.3343974749268</c:v>
                </c:pt>
                <c:pt idx="28274">
                  <c:v>1120.00107765198</c:v>
                </c:pt>
                <c:pt idx="28275">
                  <c:v>1113.3343974749268</c:v>
                </c:pt>
                <c:pt idx="28276">
                  <c:v>1113.3343974749268</c:v>
                </c:pt>
                <c:pt idx="28277">
                  <c:v>1120.00107765198</c:v>
                </c:pt>
                <c:pt idx="28278">
                  <c:v>1126.6677578290332</c:v>
                </c:pt>
                <c:pt idx="28279">
                  <c:v>1126.6677578290332</c:v>
                </c:pt>
                <c:pt idx="28280">
                  <c:v>1126.6677578290332</c:v>
                </c:pt>
                <c:pt idx="28281">
                  <c:v>1120.00107765198</c:v>
                </c:pt>
                <c:pt idx="28282">
                  <c:v>1126.6677578290332</c:v>
                </c:pt>
                <c:pt idx="28283">
                  <c:v>1133.3344380060801</c:v>
                </c:pt>
                <c:pt idx="28284">
                  <c:v>1133.3344380060801</c:v>
                </c:pt>
                <c:pt idx="28440">
                  <c:v>26.666667933265401</c:v>
                </c:pt>
                <c:pt idx="28441">
                  <c:v>140.00001053015401</c:v>
                </c:pt>
                <c:pt idx="28442">
                  <c:v>140.00001053015401</c:v>
                </c:pt>
                <c:pt idx="28443">
                  <c:v>133.33334277073533</c:v>
                </c:pt>
                <c:pt idx="28444">
                  <c:v>140.00001053015401</c:v>
                </c:pt>
                <c:pt idx="28445">
                  <c:v>133.33334277073533</c:v>
                </c:pt>
                <c:pt idx="28446">
                  <c:v>133.33334277073533</c:v>
                </c:pt>
                <c:pt idx="28447">
                  <c:v>133.33334277073533</c:v>
                </c:pt>
                <c:pt idx="28448">
                  <c:v>126.66667501131664</c:v>
                </c:pt>
                <c:pt idx="28449">
                  <c:v>133.33334277073533</c:v>
                </c:pt>
                <c:pt idx="28450">
                  <c:v>126.66667501131664</c:v>
                </c:pt>
                <c:pt idx="28451">
                  <c:v>120.00000725189867</c:v>
                </c:pt>
                <c:pt idx="28452">
                  <c:v>126.66667501131664</c:v>
                </c:pt>
                <c:pt idx="28453">
                  <c:v>120.00000725189867</c:v>
                </c:pt>
                <c:pt idx="28454">
                  <c:v>120.00000725189867</c:v>
                </c:pt>
                <c:pt idx="28455">
                  <c:v>120.00000725189867</c:v>
                </c:pt>
                <c:pt idx="28456">
                  <c:v>120.00000725189867</c:v>
                </c:pt>
                <c:pt idx="28457">
                  <c:v>113.33333949248001</c:v>
                </c:pt>
                <c:pt idx="28458">
                  <c:v>113.33333949248001</c:v>
                </c:pt>
                <c:pt idx="28459">
                  <c:v>113.33333949248001</c:v>
                </c:pt>
                <c:pt idx="28460">
                  <c:v>113.33333949248001</c:v>
                </c:pt>
                <c:pt idx="28461">
                  <c:v>106.66667173306134</c:v>
                </c:pt>
                <c:pt idx="28462">
                  <c:v>113.33333949248001</c:v>
                </c:pt>
                <c:pt idx="28463">
                  <c:v>106.66667173306134</c:v>
                </c:pt>
                <c:pt idx="28464">
                  <c:v>106.66667173306134</c:v>
                </c:pt>
                <c:pt idx="28465">
                  <c:v>106.66667173306134</c:v>
                </c:pt>
                <c:pt idx="28466">
                  <c:v>106.66667173306134</c:v>
                </c:pt>
                <c:pt idx="28467">
                  <c:v>100.00001018246</c:v>
                </c:pt>
                <c:pt idx="28468">
                  <c:v>106.66667173306134</c:v>
                </c:pt>
                <c:pt idx="28469">
                  <c:v>100.00001018246</c:v>
                </c:pt>
                <c:pt idx="28470">
                  <c:v>100.00001018246</c:v>
                </c:pt>
                <c:pt idx="28471">
                  <c:v>100.00001018246</c:v>
                </c:pt>
                <c:pt idx="28472">
                  <c:v>100.00001018246</c:v>
                </c:pt>
                <c:pt idx="28473">
                  <c:v>100.00001018246</c:v>
                </c:pt>
                <c:pt idx="28474">
                  <c:v>93.333342423041344</c:v>
                </c:pt>
                <c:pt idx="28475">
                  <c:v>100.00001018246</c:v>
                </c:pt>
                <c:pt idx="28476">
                  <c:v>100.00001018246</c:v>
                </c:pt>
                <c:pt idx="28477">
                  <c:v>93.333342423041344</c:v>
                </c:pt>
                <c:pt idx="28478">
                  <c:v>93.333342423041344</c:v>
                </c:pt>
                <c:pt idx="28479">
                  <c:v>100.00001018246</c:v>
                </c:pt>
                <c:pt idx="28480">
                  <c:v>93.333342423041344</c:v>
                </c:pt>
                <c:pt idx="28481">
                  <c:v>93.333342423041344</c:v>
                </c:pt>
                <c:pt idx="28482">
                  <c:v>93.333342423041344</c:v>
                </c:pt>
                <c:pt idx="28483">
                  <c:v>93.333342423041344</c:v>
                </c:pt>
                <c:pt idx="28484">
                  <c:v>93.333342423041344</c:v>
                </c:pt>
                <c:pt idx="28485">
                  <c:v>93.333342423041344</c:v>
                </c:pt>
                <c:pt idx="28486">
                  <c:v>93.333342423041344</c:v>
                </c:pt>
                <c:pt idx="28487">
                  <c:v>93.333342423041344</c:v>
                </c:pt>
                <c:pt idx="28488">
                  <c:v>93.333342423041344</c:v>
                </c:pt>
                <c:pt idx="28489">
                  <c:v>86.66667466362334</c:v>
                </c:pt>
                <c:pt idx="28490">
                  <c:v>93.333342423041344</c:v>
                </c:pt>
                <c:pt idx="28491">
                  <c:v>93.333342423041344</c:v>
                </c:pt>
                <c:pt idx="28492">
                  <c:v>86.66667466362334</c:v>
                </c:pt>
                <c:pt idx="28493">
                  <c:v>93.333342423041344</c:v>
                </c:pt>
                <c:pt idx="28494">
                  <c:v>86.66667466362334</c:v>
                </c:pt>
                <c:pt idx="28495">
                  <c:v>86.66667466362334</c:v>
                </c:pt>
                <c:pt idx="28496">
                  <c:v>93.333342423041344</c:v>
                </c:pt>
                <c:pt idx="28497">
                  <c:v>86.66667466362334</c:v>
                </c:pt>
                <c:pt idx="28498">
                  <c:v>86.66667466362334</c:v>
                </c:pt>
                <c:pt idx="28499">
                  <c:v>86.66667466362334</c:v>
                </c:pt>
                <c:pt idx="28500">
                  <c:v>86.66667466362334</c:v>
                </c:pt>
                <c:pt idx="28501">
                  <c:v>86.66667466362334</c:v>
                </c:pt>
                <c:pt idx="28502">
                  <c:v>86.66667466362334</c:v>
                </c:pt>
                <c:pt idx="28503">
                  <c:v>80.000006904204653</c:v>
                </c:pt>
                <c:pt idx="28504">
                  <c:v>86.66667466362334</c:v>
                </c:pt>
                <c:pt idx="28505">
                  <c:v>80.000006904204653</c:v>
                </c:pt>
                <c:pt idx="28506">
                  <c:v>80.000006904204653</c:v>
                </c:pt>
                <c:pt idx="28507">
                  <c:v>86.66667466362334</c:v>
                </c:pt>
                <c:pt idx="28508">
                  <c:v>80.000006904204653</c:v>
                </c:pt>
                <c:pt idx="28509">
                  <c:v>80.000006904204653</c:v>
                </c:pt>
                <c:pt idx="28510">
                  <c:v>80.000006904204653</c:v>
                </c:pt>
                <c:pt idx="28511">
                  <c:v>80.000006904204653</c:v>
                </c:pt>
                <c:pt idx="28512">
                  <c:v>80.000006904204653</c:v>
                </c:pt>
                <c:pt idx="28513">
                  <c:v>86.66667466362334</c:v>
                </c:pt>
                <c:pt idx="28514">
                  <c:v>73.333339144785995</c:v>
                </c:pt>
                <c:pt idx="28515">
                  <c:v>80.000006904204653</c:v>
                </c:pt>
                <c:pt idx="28516">
                  <c:v>80.000006904204653</c:v>
                </c:pt>
                <c:pt idx="28517">
                  <c:v>80.000006904204653</c:v>
                </c:pt>
                <c:pt idx="28518">
                  <c:v>80.000006904204653</c:v>
                </c:pt>
                <c:pt idx="28519">
                  <c:v>73.333339144785995</c:v>
                </c:pt>
                <c:pt idx="28520">
                  <c:v>80.000006904204653</c:v>
                </c:pt>
                <c:pt idx="28521">
                  <c:v>80.000006904204653</c:v>
                </c:pt>
                <c:pt idx="28522">
                  <c:v>73.333339144785995</c:v>
                </c:pt>
                <c:pt idx="28523">
                  <c:v>80.000006904204653</c:v>
                </c:pt>
                <c:pt idx="28524">
                  <c:v>73.333339144785995</c:v>
                </c:pt>
                <c:pt idx="28525">
                  <c:v>80.000006904204653</c:v>
                </c:pt>
                <c:pt idx="28526">
                  <c:v>73.333339144785995</c:v>
                </c:pt>
                <c:pt idx="28527">
                  <c:v>73.333339144785995</c:v>
                </c:pt>
                <c:pt idx="28528">
                  <c:v>80.000006904204653</c:v>
                </c:pt>
                <c:pt idx="28529">
                  <c:v>73.333339144785995</c:v>
                </c:pt>
                <c:pt idx="28530">
                  <c:v>73.333339144785995</c:v>
                </c:pt>
                <c:pt idx="28531">
                  <c:v>73.333339144785995</c:v>
                </c:pt>
                <c:pt idx="28532">
                  <c:v>73.333339144785995</c:v>
                </c:pt>
                <c:pt idx="28533">
                  <c:v>73.333339144785995</c:v>
                </c:pt>
                <c:pt idx="28534">
                  <c:v>73.333339144785995</c:v>
                </c:pt>
                <c:pt idx="28535">
                  <c:v>73.333339144785995</c:v>
                </c:pt>
                <c:pt idx="28536">
                  <c:v>73.333339144785995</c:v>
                </c:pt>
                <c:pt idx="28537">
                  <c:v>73.333339144785995</c:v>
                </c:pt>
                <c:pt idx="28538">
                  <c:v>73.333339144785995</c:v>
                </c:pt>
                <c:pt idx="28539">
                  <c:v>73.333339144785995</c:v>
                </c:pt>
                <c:pt idx="28540">
                  <c:v>73.333339144785995</c:v>
                </c:pt>
                <c:pt idx="28541">
                  <c:v>66.666671385368005</c:v>
                </c:pt>
                <c:pt idx="28542">
                  <c:v>73.333339144785995</c:v>
                </c:pt>
                <c:pt idx="28543">
                  <c:v>73.333339144785995</c:v>
                </c:pt>
                <c:pt idx="28544">
                  <c:v>73.333339144785995</c:v>
                </c:pt>
                <c:pt idx="28545">
                  <c:v>73.333339144785995</c:v>
                </c:pt>
                <c:pt idx="28546">
                  <c:v>80.000006904204653</c:v>
                </c:pt>
                <c:pt idx="28547">
                  <c:v>73.333339144785995</c:v>
                </c:pt>
                <c:pt idx="28548">
                  <c:v>73.333339144785995</c:v>
                </c:pt>
                <c:pt idx="28549">
                  <c:v>73.333339144785995</c:v>
                </c:pt>
                <c:pt idx="28550">
                  <c:v>73.333339144785995</c:v>
                </c:pt>
                <c:pt idx="28551">
                  <c:v>73.333339144785995</c:v>
                </c:pt>
                <c:pt idx="28552">
                  <c:v>73.333339144785995</c:v>
                </c:pt>
                <c:pt idx="28553">
                  <c:v>73.333339144785995</c:v>
                </c:pt>
                <c:pt idx="28554">
                  <c:v>80.000006904204653</c:v>
                </c:pt>
                <c:pt idx="28555">
                  <c:v>73.333339144785995</c:v>
                </c:pt>
                <c:pt idx="28556">
                  <c:v>73.333339144785995</c:v>
                </c:pt>
                <c:pt idx="28557">
                  <c:v>73.333339144785995</c:v>
                </c:pt>
                <c:pt idx="28558">
                  <c:v>73.333339144785995</c:v>
                </c:pt>
                <c:pt idx="28559">
                  <c:v>73.333339144785995</c:v>
                </c:pt>
                <c:pt idx="28560">
                  <c:v>66.666671385368005</c:v>
                </c:pt>
                <c:pt idx="28561">
                  <c:v>73.333339144785995</c:v>
                </c:pt>
                <c:pt idx="28562">
                  <c:v>73.333339144785995</c:v>
                </c:pt>
                <c:pt idx="28563">
                  <c:v>73.333339144785995</c:v>
                </c:pt>
                <c:pt idx="28564">
                  <c:v>73.333339144785995</c:v>
                </c:pt>
                <c:pt idx="28565">
                  <c:v>66.666671385368005</c:v>
                </c:pt>
                <c:pt idx="28566">
                  <c:v>66.666671385368005</c:v>
                </c:pt>
                <c:pt idx="28567">
                  <c:v>73.333339144785995</c:v>
                </c:pt>
                <c:pt idx="28568">
                  <c:v>66.666671385368005</c:v>
                </c:pt>
                <c:pt idx="28569">
                  <c:v>73.333339144785995</c:v>
                </c:pt>
                <c:pt idx="28570">
                  <c:v>73.333339144785995</c:v>
                </c:pt>
                <c:pt idx="28571">
                  <c:v>66.666671385368005</c:v>
                </c:pt>
                <c:pt idx="28572">
                  <c:v>73.333339144785995</c:v>
                </c:pt>
                <c:pt idx="28573">
                  <c:v>66.666671385368005</c:v>
                </c:pt>
                <c:pt idx="28574">
                  <c:v>73.333339144785995</c:v>
                </c:pt>
                <c:pt idx="28575">
                  <c:v>66.666671385368005</c:v>
                </c:pt>
                <c:pt idx="28576">
                  <c:v>73.333339144785995</c:v>
                </c:pt>
                <c:pt idx="28577">
                  <c:v>66.666671385368005</c:v>
                </c:pt>
                <c:pt idx="28635">
                  <c:v>60.000003625949198</c:v>
                </c:pt>
                <c:pt idx="28636">
                  <c:v>60.000003625949198</c:v>
                </c:pt>
                <c:pt idx="28637">
                  <c:v>60.000003625949198</c:v>
                </c:pt>
                <c:pt idx="28638">
                  <c:v>60.000003625949198</c:v>
                </c:pt>
                <c:pt idx="28639">
                  <c:v>66.666671385368005</c:v>
                </c:pt>
                <c:pt idx="28640">
                  <c:v>60.000003625949198</c:v>
                </c:pt>
                <c:pt idx="28641">
                  <c:v>0</c:v>
                </c:pt>
                <c:pt idx="28642">
                  <c:v>66.666671385368005</c:v>
                </c:pt>
                <c:pt idx="28643">
                  <c:v>60.000003625949198</c:v>
                </c:pt>
                <c:pt idx="28644">
                  <c:v>60.000003625949198</c:v>
                </c:pt>
                <c:pt idx="28645">
                  <c:v>66.666671385368005</c:v>
                </c:pt>
                <c:pt idx="28646">
                  <c:v>60.000003625949198</c:v>
                </c:pt>
                <c:pt idx="28647">
                  <c:v>60.000003625949198</c:v>
                </c:pt>
                <c:pt idx="28648">
                  <c:v>60.000003625949198</c:v>
                </c:pt>
                <c:pt idx="28649">
                  <c:v>60.000003625949198</c:v>
                </c:pt>
                <c:pt idx="28650">
                  <c:v>60.000003625949198</c:v>
                </c:pt>
                <c:pt idx="28651">
                  <c:v>60.000003625949198</c:v>
                </c:pt>
                <c:pt idx="28652">
                  <c:v>60.000003625949198</c:v>
                </c:pt>
                <c:pt idx="28653">
                  <c:v>60.000003625949198</c:v>
                </c:pt>
                <c:pt idx="28654">
                  <c:v>60.000003625949198</c:v>
                </c:pt>
                <c:pt idx="28655">
                  <c:v>60.000003625949198</c:v>
                </c:pt>
                <c:pt idx="28656">
                  <c:v>60.000003625949198</c:v>
                </c:pt>
                <c:pt idx="28657">
                  <c:v>60.000003625949198</c:v>
                </c:pt>
                <c:pt idx="28658">
                  <c:v>60.000003625949198</c:v>
                </c:pt>
                <c:pt idx="28659">
                  <c:v>53.333335866530739</c:v>
                </c:pt>
                <c:pt idx="28660">
                  <c:v>60.000003625949198</c:v>
                </c:pt>
                <c:pt idx="28661">
                  <c:v>60.000003625949198</c:v>
                </c:pt>
                <c:pt idx="28662">
                  <c:v>53.333335866530739</c:v>
                </c:pt>
                <c:pt idx="28663">
                  <c:v>60.000003625949198</c:v>
                </c:pt>
                <c:pt idx="28664">
                  <c:v>60.000003625949198</c:v>
                </c:pt>
                <c:pt idx="28665">
                  <c:v>53.333335866530739</c:v>
                </c:pt>
                <c:pt idx="28666">
                  <c:v>60.000003625949198</c:v>
                </c:pt>
                <c:pt idx="28667">
                  <c:v>53.333335866530739</c:v>
                </c:pt>
                <c:pt idx="28668">
                  <c:v>60.000003625949198</c:v>
                </c:pt>
                <c:pt idx="28669">
                  <c:v>53.333335866530739</c:v>
                </c:pt>
                <c:pt idx="28670">
                  <c:v>60.000003625949198</c:v>
                </c:pt>
                <c:pt idx="28671">
                  <c:v>53.333335866530739</c:v>
                </c:pt>
                <c:pt idx="28672">
                  <c:v>60.000003625949198</c:v>
                </c:pt>
                <c:pt idx="28673">
                  <c:v>53.333335866530739</c:v>
                </c:pt>
                <c:pt idx="28674">
                  <c:v>53.333335866530739</c:v>
                </c:pt>
                <c:pt idx="28675">
                  <c:v>60.000003625949198</c:v>
                </c:pt>
                <c:pt idx="28676">
                  <c:v>53.333335866530739</c:v>
                </c:pt>
                <c:pt idx="28677">
                  <c:v>60.000003625949198</c:v>
                </c:pt>
                <c:pt idx="28678">
                  <c:v>53.333335866530739</c:v>
                </c:pt>
                <c:pt idx="28679">
                  <c:v>53.333335866530739</c:v>
                </c:pt>
                <c:pt idx="28680">
                  <c:v>60.000003625949198</c:v>
                </c:pt>
                <c:pt idx="28681">
                  <c:v>53.333335866530739</c:v>
                </c:pt>
                <c:pt idx="28682">
                  <c:v>53.333335866530739</c:v>
                </c:pt>
                <c:pt idx="28683">
                  <c:v>60.000003625949198</c:v>
                </c:pt>
                <c:pt idx="28684">
                  <c:v>53.333335866530739</c:v>
                </c:pt>
                <c:pt idx="28685">
                  <c:v>53.333335866530739</c:v>
                </c:pt>
                <c:pt idx="28686">
                  <c:v>53.333335866530739</c:v>
                </c:pt>
                <c:pt idx="28687">
                  <c:v>53.333335866530739</c:v>
                </c:pt>
                <c:pt idx="28688">
                  <c:v>60.000003625949198</c:v>
                </c:pt>
                <c:pt idx="28689">
                  <c:v>53.333335866530739</c:v>
                </c:pt>
                <c:pt idx="28690">
                  <c:v>53.333335866530739</c:v>
                </c:pt>
                <c:pt idx="28691">
                  <c:v>53.333335866530739</c:v>
                </c:pt>
                <c:pt idx="28692">
                  <c:v>60.000003625949198</c:v>
                </c:pt>
                <c:pt idx="28693">
                  <c:v>53.333335866530739</c:v>
                </c:pt>
                <c:pt idx="28694">
                  <c:v>53.333335866530739</c:v>
                </c:pt>
                <c:pt idx="28695">
                  <c:v>53.333335866530739</c:v>
                </c:pt>
                <c:pt idx="28696">
                  <c:v>60.000003625949198</c:v>
                </c:pt>
                <c:pt idx="28697">
                  <c:v>53.333335866530739</c:v>
                </c:pt>
                <c:pt idx="28698">
                  <c:v>53.333335866530739</c:v>
                </c:pt>
                <c:pt idx="28699">
                  <c:v>53.333335866530739</c:v>
                </c:pt>
                <c:pt idx="28700">
                  <c:v>53.333335866530739</c:v>
                </c:pt>
                <c:pt idx="28701">
                  <c:v>53.333335866530739</c:v>
                </c:pt>
                <c:pt idx="28702">
                  <c:v>53.333335866530739</c:v>
                </c:pt>
                <c:pt idx="28727">
                  <c:v>40.000003452102327</c:v>
                </c:pt>
                <c:pt idx="28728">
                  <c:v>53.333335866530739</c:v>
                </c:pt>
                <c:pt idx="28729">
                  <c:v>53.333335866530739</c:v>
                </c:pt>
                <c:pt idx="28730">
                  <c:v>46.6666712115208</c:v>
                </c:pt>
                <c:pt idx="28731">
                  <c:v>53.333335866530739</c:v>
                </c:pt>
                <c:pt idx="28732">
                  <c:v>53.333335866530739</c:v>
                </c:pt>
                <c:pt idx="28733">
                  <c:v>46.6666712115208</c:v>
                </c:pt>
                <c:pt idx="28734">
                  <c:v>53.333335866530739</c:v>
                </c:pt>
                <c:pt idx="28735">
                  <c:v>53.333335866530739</c:v>
                </c:pt>
                <c:pt idx="28736">
                  <c:v>53.333335866530739</c:v>
                </c:pt>
                <c:pt idx="28737">
                  <c:v>53.333335866530739</c:v>
                </c:pt>
                <c:pt idx="28738">
                  <c:v>53.333335866530739</c:v>
                </c:pt>
                <c:pt idx="28739">
                  <c:v>53.333335866530739</c:v>
                </c:pt>
                <c:pt idx="28740">
                  <c:v>53.333335866530739</c:v>
                </c:pt>
                <c:pt idx="28741">
                  <c:v>53.333335866530739</c:v>
                </c:pt>
                <c:pt idx="28742">
                  <c:v>53.333335866530739</c:v>
                </c:pt>
                <c:pt idx="28743">
                  <c:v>53.333335866530739</c:v>
                </c:pt>
                <c:pt idx="28744">
                  <c:v>53.333335866530739</c:v>
                </c:pt>
                <c:pt idx="28745">
                  <c:v>53.333335866530739</c:v>
                </c:pt>
                <c:pt idx="28746">
                  <c:v>53.333335866530739</c:v>
                </c:pt>
                <c:pt idx="28747">
                  <c:v>53.333335866530739</c:v>
                </c:pt>
                <c:pt idx="28748">
                  <c:v>53.333335866530739</c:v>
                </c:pt>
                <c:pt idx="28749">
                  <c:v>53.333335866530739</c:v>
                </c:pt>
                <c:pt idx="28750">
                  <c:v>53.333335866530739</c:v>
                </c:pt>
                <c:pt idx="28751">
                  <c:v>53.333335866530739</c:v>
                </c:pt>
                <c:pt idx="28752">
                  <c:v>53.333335866530739</c:v>
                </c:pt>
                <c:pt idx="28753">
                  <c:v>53.333335866530739</c:v>
                </c:pt>
                <c:pt idx="28754">
                  <c:v>53.333335866530739</c:v>
                </c:pt>
                <c:pt idx="28755">
                  <c:v>53.333335866530739</c:v>
                </c:pt>
                <c:pt idx="28756">
                  <c:v>53.333335866530739</c:v>
                </c:pt>
                <c:pt idx="28757">
                  <c:v>53.333335866530739</c:v>
                </c:pt>
                <c:pt idx="28758">
                  <c:v>53.333335866530739</c:v>
                </c:pt>
                <c:pt idx="28759">
                  <c:v>46.6666712115208</c:v>
                </c:pt>
                <c:pt idx="28760">
                  <c:v>53.333335866530739</c:v>
                </c:pt>
                <c:pt idx="28761">
                  <c:v>53.333335866530739</c:v>
                </c:pt>
                <c:pt idx="28762">
                  <c:v>53.333335866530739</c:v>
                </c:pt>
                <c:pt idx="28763">
                  <c:v>53.333335866530739</c:v>
                </c:pt>
                <c:pt idx="28764">
                  <c:v>53.333335866530739</c:v>
                </c:pt>
                <c:pt idx="28765">
                  <c:v>53.333335866530739</c:v>
                </c:pt>
                <c:pt idx="28766">
                  <c:v>53.333335866530739</c:v>
                </c:pt>
                <c:pt idx="28767">
                  <c:v>46.6666712115208</c:v>
                </c:pt>
                <c:pt idx="28768">
                  <c:v>53.333335866530739</c:v>
                </c:pt>
                <c:pt idx="28769">
                  <c:v>53.333335866530739</c:v>
                </c:pt>
                <c:pt idx="28770">
                  <c:v>53.333335866530739</c:v>
                </c:pt>
                <c:pt idx="28771">
                  <c:v>53.333335866530739</c:v>
                </c:pt>
                <c:pt idx="28772">
                  <c:v>53.333335866530739</c:v>
                </c:pt>
                <c:pt idx="28773">
                  <c:v>53.333335866530739</c:v>
                </c:pt>
                <c:pt idx="28774">
                  <c:v>53.333335866530739</c:v>
                </c:pt>
                <c:pt idx="28775">
                  <c:v>53.333335866530739</c:v>
                </c:pt>
                <c:pt idx="28776">
                  <c:v>53.333335866530739</c:v>
                </c:pt>
                <c:pt idx="28777">
                  <c:v>53.333335866530739</c:v>
                </c:pt>
                <c:pt idx="28778">
                  <c:v>53.333335866530739</c:v>
                </c:pt>
                <c:pt idx="28779">
                  <c:v>53.333335866530739</c:v>
                </c:pt>
                <c:pt idx="28780">
                  <c:v>53.333335866530739</c:v>
                </c:pt>
                <c:pt idx="28781">
                  <c:v>46.6666712115208</c:v>
                </c:pt>
                <c:pt idx="28782">
                  <c:v>53.333335866530739</c:v>
                </c:pt>
                <c:pt idx="28783">
                  <c:v>53.333335866530739</c:v>
                </c:pt>
                <c:pt idx="28784">
                  <c:v>53.333335866530739</c:v>
                </c:pt>
                <c:pt idx="28785">
                  <c:v>53.333335866530739</c:v>
                </c:pt>
                <c:pt idx="28786">
                  <c:v>53.333335866530739</c:v>
                </c:pt>
                <c:pt idx="28787">
                  <c:v>53.333335866530739</c:v>
                </c:pt>
                <c:pt idx="28788">
                  <c:v>53.333335866530739</c:v>
                </c:pt>
                <c:pt idx="28789">
                  <c:v>53.333335866530739</c:v>
                </c:pt>
                <c:pt idx="28790">
                  <c:v>53.333335866530739</c:v>
                </c:pt>
                <c:pt idx="28791">
                  <c:v>46.6666712115208</c:v>
                </c:pt>
                <c:pt idx="28792">
                  <c:v>53.333335866530739</c:v>
                </c:pt>
                <c:pt idx="28793">
                  <c:v>53.333335866530739</c:v>
                </c:pt>
                <c:pt idx="28794">
                  <c:v>46.6666712115208</c:v>
                </c:pt>
                <c:pt idx="28795">
                  <c:v>53.333335866530739</c:v>
                </c:pt>
                <c:pt idx="28796">
                  <c:v>53.333335866530739</c:v>
                </c:pt>
                <c:pt idx="28797">
                  <c:v>46.6666712115208</c:v>
                </c:pt>
                <c:pt idx="28798">
                  <c:v>53.333335866530739</c:v>
                </c:pt>
                <c:pt idx="28799">
                  <c:v>53.333335866530739</c:v>
                </c:pt>
                <c:pt idx="28800">
                  <c:v>53.333335866530739</c:v>
                </c:pt>
                <c:pt idx="28801">
                  <c:v>46.6666712115208</c:v>
                </c:pt>
                <c:pt idx="28802">
                  <c:v>53.333335866530739</c:v>
                </c:pt>
                <c:pt idx="28803">
                  <c:v>53.333335866530739</c:v>
                </c:pt>
                <c:pt idx="28804">
                  <c:v>53.333335866530739</c:v>
                </c:pt>
                <c:pt idx="28805">
                  <c:v>46.6666712115208</c:v>
                </c:pt>
                <c:pt idx="28806">
                  <c:v>53.333335866530739</c:v>
                </c:pt>
                <c:pt idx="28807">
                  <c:v>53.333335866530739</c:v>
                </c:pt>
                <c:pt idx="28808">
                  <c:v>53.333335866530739</c:v>
                </c:pt>
                <c:pt idx="28809">
                  <c:v>46.6666712115208</c:v>
                </c:pt>
                <c:pt idx="28810">
                  <c:v>53.333335866530739</c:v>
                </c:pt>
                <c:pt idx="28811">
                  <c:v>46.6666712115208</c:v>
                </c:pt>
                <c:pt idx="28812">
                  <c:v>53.333335866530739</c:v>
                </c:pt>
                <c:pt idx="28813">
                  <c:v>53.333335866530739</c:v>
                </c:pt>
                <c:pt idx="28814">
                  <c:v>46.6666712115208</c:v>
                </c:pt>
                <c:pt idx="28815">
                  <c:v>53.333335866530739</c:v>
                </c:pt>
                <c:pt idx="28816">
                  <c:v>46.6666712115208</c:v>
                </c:pt>
                <c:pt idx="28817">
                  <c:v>53.333335866530739</c:v>
                </c:pt>
                <c:pt idx="28818">
                  <c:v>46.6666712115208</c:v>
                </c:pt>
                <c:pt idx="28819">
                  <c:v>53.333335866530739</c:v>
                </c:pt>
                <c:pt idx="28820">
                  <c:v>46.6666712115208</c:v>
                </c:pt>
                <c:pt idx="28821">
                  <c:v>53.333335866530739</c:v>
                </c:pt>
                <c:pt idx="28822">
                  <c:v>46.6666712115208</c:v>
                </c:pt>
                <c:pt idx="28823">
                  <c:v>46.6666712115208</c:v>
                </c:pt>
                <c:pt idx="28824">
                  <c:v>46.6666712115208</c:v>
                </c:pt>
                <c:pt idx="28825">
                  <c:v>53.333335866530739</c:v>
                </c:pt>
                <c:pt idx="28826">
                  <c:v>46.6666712115208</c:v>
                </c:pt>
                <c:pt idx="28827">
                  <c:v>46.6666712115208</c:v>
                </c:pt>
                <c:pt idx="28828">
                  <c:v>53.333335866530739</c:v>
                </c:pt>
                <c:pt idx="28829">
                  <c:v>46.6666712115208</c:v>
                </c:pt>
                <c:pt idx="28830">
                  <c:v>46.6666712115208</c:v>
                </c:pt>
                <c:pt idx="28831">
                  <c:v>46.6666712115208</c:v>
                </c:pt>
                <c:pt idx="28832">
                  <c:v>53.333335866530739</c:v>
                </c:pt>
                <c:pt idx="28833">
                  <c:v>46.6666712115208</c:v>
                </c:pt>
                <c:pt idx="28834">
                  <c:v>46.6666712115208</c:v>
                </c:pt>
                <c:pt idx="28835">
                  <c:v>53.333335866530739</c:v>
                </c:pt>
                <c:pt idx="28836">
                  <c:v>46.6666712115208</c:v>
                </c:pt>
                <c:pt idx="28837">
                  <c:v>46.6666712115208</c:v>
                </c:pt>
                <c:pt idx="28838">
                  <c:v>53.333335866530739</c:v>
                </c:pt>
                <c:pt idx="28839">
                  <c:v>46.6666712115208</c:v>
                </c:pt>
                <c:pt idx="28840">
                  <c:v>46.6666712115208</c:v>
                </c:pt>
                <c:pt idx="28841">
                  <c:v>46.6666712115208</c:v>
                </c:pt>
                <c:pt idx="28842">
                  <c:v>46.6666712115208</c:v>
                </c:pt>
                <c:pt idx="28843">
                  <c:v>53.333335866530739</c:v>
                </c:pt>
                <c:pt idx="28844">
                  <c:v>46.6666712115208</c:v>
                </c:pt>
                <c:pt idx="28845">
                  <c:v>46.6666712115208</c:v>
                </c:pt>
                <c:pt idx="28846">
                  <c:v>46.6666712115208</c:v>
                </c:pt>
                <c:pt idx="28847">
                  <c:v>46.6666712115208</c:v>
                </c:pt>
                <c:pt idx="28848">
                  <c:v>46.6666712115208</c:v>
                </c:pt>
                <c:pt idx="28849">
                  <c:v>46.6666712115208</c:v>
                </c:pt>
                <c:pt idx="28850">
                  <c:v>46.6666712115208</c:v>
                </c:pt>
                <c:pt idx="28851">
                  <c:v>46.6666712115208</c:v>
                </c:pt>
                <c:pt idx="28852">
                  <c:v>46.6666712115208</c:v>
                </c:pt>
                <c:pt idx="28853">
                  <c:v>46.6666712115208</c:v>
                </c:pt>
                <c:pt idx="28854">
                  <c:v>46.6666712115208</c:v>
                </c:pt>
                <c:pt idx="28855">
                  <c:v>46.6666712115208</c:v>
                </c:pt>
                <c:pt idx="28856">
                  <c:v>46.6666712115208</c:v>
                </c:pt>
                <c:pt idx="28857">
                  <c:v>40.000003452102327</c:v>
                </c:pt>
                <c:pt idx="28858">
                  <c:v>46.6666712115208</c:v>
                </c:pt>
                <c:pt idx="28859">
                  <c:v>46.6666712115208</c:v>
                </c:pt>
                <c:pt idx="28860">
                  <c:v>46.6666712115208</c:v>
                </c:pt>
                <c:pt idx="28861">
                  <c:v>40.000003452102327</c:v>
                </c:pt>
                <c:pt idx="28862">
                  <c:v>46.6666712115208</c:v>
                </c:pt>
                <c:pt idx="28863">
                  <c:v>46.6666712115208</c:v>
                </c:pt>
                <c:pt idx="28864">
                  <c:v>46.6666712115208</c:v>
                </c:pt>
                <c:pt idx="28865">
                  <c:v>40.000003452102327</c:v>
                </c:pt>
                <c:pt idx="28866">
                  <c:v>46.6666712115208</c:v>
                </c:pt>
                <c:pt idx="28867">
                  <c:v>46.6666712115208</c:v>
                </c:pt>
                <c:pt idx="28868">
                  <c:v>40.000003452102327</c:v>
                </c:pt>
                <c:pt idx="28869">
                  <c:v>46.6666712115208</c:v>
                </c:pt>
                <c:pt idx="28870">
                  <c:v>46.6666712115208</c:v>
                </c:pt>
                <c:pt idx="28871">
                  <c:v>40.000003452102327</c:v>
                </c:pt>
                <c:pt idx="28872">
                  <c:v>46.6666712115208</c:v>
                </c:pt>
                <c:pt idx="28873">
                  <c:v>46.6666712115208</c:v>
                </c:pt>
                <c:pt idx="28874">
                  <c:v>40.000003452102327</c:v>
                </c:pt>
                <c:pt idx="28875">
                  <c:v>46.6666712115208</c:v>
                </c:pt>
                <c:pt idx="28876">
                  <c:v>40.000003452102327</c:v>
                </c:pt>
                <c:pt idx="28877">
                  <c:v>46.6666712115208</c:v>
                </c:pt>
                <c:pt idx="28878">
                  <c:v>40.000003452102327</c:v>
                </c:pt>
                <c:pt idx="28879">
                  <c:v>46.6666712115208</c:v>
                </c:pt>
                <c:pt idx="28880">
                  <c:v>40.000003452102327</c:v>
                </c:pt>
                <c:pt idx="28881">
                  <c:v>46.6666712115208</c:v>
                </c:pt>
                <c:pt idx="28882">
                  <c:v>40.000003452102327</c:v>
                </c:pt>
                <c:pt idx="28883">
                  <c:v>40.000003452102327</c:v>
                </c:pt>
                <c:pt idx="28884">
                  <c:v>46.6666712115208</c:v>
                </c:pt>
                <c:pt idx="28885">
                  <c:v>40.000003452102327</c:v>
                </c:pt>
                <c:pt idx="28886">
                  <c:v>46.6666712115208</c:v>
                </c:pt>
                <c:pt idx="28887">
                  <c:v>40.000003452102327</c:v>
                </c:pt>
                <c:pt idx="28888">
                  <c:v>46.6666712115208</c:v>
                </c:pt>
                <c:pt idx="28889">
                  <c:v>40.000003452102327</c:v>
                </c:pt>
                <c:pt idx="28890">
                  <c:v>40.000003452102327</c:v>
                </c:pt>
                <c:pt idx="28891">
                  <c:v>46.6666712115208</c:v>
                </c:pt>
                <c:pt idx="28892">
                  <c:v>40.000003452102327</c:v>
                </c:pt>
                <c:pt idx="28893">
                  <c:v>46.6666712115208</c:v>
                </c:pt>
                <c:pt idx="28894">
                  <c:v>40.000003452102327</c:v>
                </c:pt>
                <c:pt idx="28895">
                  <c:v>40.000003452102327</c:v>
                </c:pt>
                <c:pt idx="28896">
                  <c:v>46.6666712115208</c:v>
                </c:pt>
                <c:pt idx="28897">
                  <c:v>40.000003452102327</c:v>
                </c:pt>
                <c:pt idx="28898">
                  <c:v>46.6666712115208</c:v>
                </c:pt>
                <c:pt idx="29029">
                  <c:v>13.333333966632667</c:v>
                </c:pt>
                <c:pt idx="29030">
                  <c:v>33.333335692683868</c:v>
                </c:pt>
                <c:pt idx="29031">
                  <c:v>40.000003452102327</c:v>
                </c:pt>
                <c:pt idx="29032">
                  <c:v>33.333335692683868</c:v>
                </c:pt>
                <c:pt idx="29033">
                  <c:v>40.000003452102327</c:v>
                </c:pt>
                <c:pt idx="29034">
                  <c:v>33.333335692683868</c:v>
                </c:pt>
                <c:pt idx="29035">
                  <c:v>33.333335692683868</c:v>
                </c:pt>
                <c:pt idx="29036">
                  <c:v>40.000003452102327</c:v>
                </c:pt>
                <c:pt idx="29037">
                  <c:v>33.333335692683868</c:v>
                </c:pt>
                <c:pt idx="29038">
                  <c:v>33.333335692683868</c:v>
                </c:pt>
                <c:pt idx="29039">
                  <c:v>40.000003452102327</c:v>
                </c:pt>
                <c:pt idx="29040">
                  <c:v>33.333335692683868</c:v>
                </c:pt>
                <c:pt idx="29041">
                  <c:v>33.333335692683868</c:v>
                </c:pt>
                <c:pt idx="29042">
                  <c:v>33.333335692683868</c:v>
                </c:pt>
                <c:pt idx="29043">
                  <c:v>33.333335692683868</c:v>
                </c:pt>
                <c:pt idx="29044">
                  <c:v>33.333335692683868</c:v>
                </c:pt>
                <c:pt idx="29045">
                  <c:v>33.333335692683868</c:v>
                </c:pt>
                <c:pt idx="29046">
                  <c:v>33.333335692683868</c:v>
                </c:pt>
                <c:pt idx="29047">
                  <c:v>33.333335692683868</c:v>
                </c:pt>
                <c:pt idx="29048">
                  <c:v>33.333335692683868</c:v>
                </c:pt>
                <c:pt idx="29049">
                  <c:v>26.666667933265401</c:v>
                </c:pt>
                <c:pt idx="29050">
                  <c:v>33.333335692683868</c:v>
                </c:pt>
                <c:pt idx="29051">
                  <c:v>33.333335692683868</c:v>
                </c:pt>
                <c:pt idx="29052">
                  <c:v>33.333335692683868</c:v>
                </c:pt>
                <c:pt idx="29053">
                  <c:v>26.666667933265401</c:v>
                </c:pt>
                <c:pt idx="29054">
                  <c:v>33.333335692683868</c:v>
                </c:pt>
                <c:pt idx="29055">
                  <c:v>33.333335692683868</c:v>
                </c:pt>
                <c:pt idx="29056">
                  <c:v>26.666667933265401</c:v>
                </c:pt>
                <c:pt idx="29057">
                  <c:v>33.333335692683868</c:v>
                </c:pt>
                <c:pt idx="29058">
                  <c:v>26.666667933265401</c:v>
                </c:pt>
                <c:pt idx="29059">
                  <c:v>33.333335692683868</c:v>
                </c:pt>
                <c:pt idx="29060">
                  <c:v>26.666667933265401</c:v>
                </c:pt>
                <c:pt idx="29061">
                  <c:v>33.333335692683868</c:v>
                </c:pt>
                <c:pt idx="29062">
                  <c:v>26.666667933265401</c:v>
                </c:pt>
                <c:pt idx="29063">
                  <c:v>33.333335692683868</c:v>
                </c:pt>
                <c:pt idx="29064">
                  <c:v>26.666667933265401</c:v>
                </c:pt>
                <c:pt idx="29065">
                  <c:v>33.333335692683868</c:v>
                </c:pt>
                <c:pt idx="29066">
                  <c:v>26.666667933265401</c:v>
                </c:pt>
                <c:pt idx="29067">
                  <c:v>33.333335692683868</c:v>
                </c:pt>
                <c:pt idx="29068">
                  <c:v>26.666667933265401</c:v>
                </c:pt>
                <c:pt idx="29069">
                  <c:v>33.333335692683868</c:v>
                </c:pt>
                <c:pt idx="29070">
                  <c:v>26.666667933265401</c:v>
                </c:pt>
                <c:pt idx="29071">
                  <c:v>26.666667933265401</c:v>
                </c:pt>
                <c:pt idx="29072">
                  <c:v>33.333335692683868</c:v>
                </c:pt>
                <c:pt idx="29073">
                  <c:v>26.666667933265401</c:v>
                </c:pt>
                <c:pt idx="29074">
                  <c:v>26.666667933265401</c:v>
                </c:pt>
                <c:pt idx="29075">
                  <c:v>33.333335692683868</c:v>
                </c:pt>
                <c:pt idx="29076">
                  <c:v>26.666667933265401</c:v>
                </c:pt>
                <c:pt idx="29077">
                  <c:v>26.666667933265401</c:v>
                </c:pt>
                <c:pt idx="29078">
                  <c:v>33.333335692683868</c:v>
                </c:pt>
                <c:pt idx="29079">
                  <c:v>26.666667933265401</c:v>
                </c:pt>
                <c:pt idx="29080">
                  <c:v>26.666667933265401</c:v>
                </c:pt>
                <c:pt idx="29081">
                  <c:v>26.666667933265401</c:v>
                </c:pt>
                <c:pt idx="29082">
                  <c:v>26.666667933265401</c:v>
                </c:pt>
                <c:pt idx="29083">
                  <c:v>33.333335692683868</c:v>
                </c:pt>
                <c:pt idx="29084">
                  <c:v>26.666667933265401</c:v>
                </c:pt>
                <c:pt idx="29085">
                  <c:v>26.666667933265401</c:v>
                </c:pt>
                <c:pt idx="29086">
                  <c:v>26.666667933265401</c:v>
                </c:pt>
                <c:pt idx="29087">
                  <c:v>26.666667933265401</c:v>
                </c:pt>
                <c:pt idx="29088">
                  <c:v>26.666667933265401</c:v>
                </c:pt>
                <c:pt idx="29089">
                  <c:v>26.666667933265401</c:v>
                </c:pt>
                <c:pt idx="29090">
                  <c:v>26.666667933265401</c:v>
                </c:pt>
                <c:pt idx="29091">
                  <c:v>26.666667933265401</c:v>
                </c:pt>
                <c:pt idx="29092">
                  <c:v>26.666667933265401</c:v>
                </c:pt>
                <c:pt idx="29093">
                  <c:v>26.666667933265401</c:v>
                </c:pt>
                <c:pt idx="29094">
                  <c:v>26.666667933265401</c:v>
                </c:pt>
                <c:pt idx="29095">
                  <c:v>26.666667933265401</c:v>
                </c:pt>
                <c:pt idx="29096">
                  <c:v>26.666667933265401</c:v>
                </c:pt>
                <c:pt idx="29097">
                  <c:v>26.666667933265401</c:v>
                </c:pt>
                <c:pt idx="29098">
                  <c:v>26.666667933265401</c:v>
                </c:pt>
                <c:pt idx="29099">
                  <c:v>26.666667933265401</c:v>
                </c:pt>
                <c:pt idx="29100">
                  <c:v>26.666667933265401</c:v>
                </c:pt>
                <c:pt idx="29101">
                  <c:v>20.000000173846864</c:v>
                </c:pt>
                <c:pt idx="29102">
                  <c:v>26.666667933265401</c:v>
                </c:pt>
                <c:pt idx="29103">
                  <c:v>26.666667933265401</c:v>
                </c:pt>
                <c:pt idx="29104">
                  <c:v>26.666667933265401</c:v>
                </c:pt>
                <c:pt idx="29105">
                  <c:v>26.666667933265401</c:v>
                </c:pt>
                <c:pt idx="29106">
                  <c:v>26.666667933265401</c:v>
                </c:pt>
                <c:pt idx="29107">
                  <c:v>26.666667933265401</c:v>
                </c:pt>
                <c:pt idx="29108">
                  <c:v>26.666667933265401</c:v>
                </c:pt>
                <c:pt idx="29109">
                  <c:v>20.000000173846864</c:v>
                </c:pt>
                <c:pt idx="29110">
                  <c:v>26.666667933265401</c:v>
                </c:pt>
                <c:pt idx="29111">
                  <c:v>26.666667933265401</c:v>
                </c:pt>
                <c:pt idx="29112">
                  <c:v>26.666667933265401</c:v>
                </c:pt>
                <c:pt idx="29113">
                  <c:v>26.666667933265401</c:v>
                </c:pt>
                <c:pt idx="29114">
                  <c:v>26.666667933265401</c:v>
                </c:pt>
                <c:pt idx="29115">
                  <c:v>20.000000173846864</c:v>
                </c:pt>
                <c:pt idx="29116">
                  <c:v>26.666667933265401</c:v>
                </c:pt>
                <c:pt idx="29117">
                  <c:v>26.666667933265401</c:v>
                </c:pt>
                <c:pt idx="29118">
                  <c:v>26.666667933265401</c:v>
                </c:pt>
                <c:pt idx="29119">
                  <c:v>26.666667933265401</c:v>
                </c:pt>
                <c:pt idx="29120">
                  <c:v>26.666667933265401</c:v>
                </c:pt>
                <c:pt idx="29121">
                  <c:v>26.666667933265401</c:v>
                </c:pt>
                <c:pt idx="29122">
                  <c:v>20.000000173846864</c:v>
                </c:pt>
                <c:pt idx="29123">
                  <c:v>26.666667933265401</c:v>
                </c:pt>
                <c:pt idx="29124">
                  <c:v>26.666667933265401</c:v>
                </c:pt>
                <c:pt idx="29125">
                  <c:v>26.666667933265401</c:v>
                </c:pt>
                <c:pt idx="29126">
                  <c:v>26.666667933265401</c:v>
                </c:pt>
                <c:pt idx="29127">
                  <c:v>26.666667933265401</c:v>
                </c:pt>
                <c:pt idx="29128">
                  <c:v>33.333335692683868</c:v>
                </c:pt>
                <c:pt idx="29129">
                  <c:v>26.666667933265401</c:v>
                </c:pt>
                <c:pt idx="29130">
                  <c:v>26.666667933265401</c:v>
                </c:pt>
                <c:pt idx="29131">
                  <c:v>26.666667933265401</c:v>
                </c:pt>
                <c:pt idx="29132">
                  <c:v>26.666667933265401</c:v>
                </c:pt>
                <c:pt idx="29133">
                  <c:v>26.666667933265401</c:v>
                </c:pt>
                <c:pt idx="29134">
                  <c:v>26.666667933265401</c:v>
                </c:pt>
                <c:pt idx="29135">
                  <c:v>20.000000173846864</c:v>
                </c:pt>
                <c:pt idx="29136">
                  <c:v>26.666667933265401</c:v>
                </c:pt>
                <c:pt idx="29137">
                  <c:v>26.666667933265401</c:v>
                </c:pt>
                <c:pt idx="29138">
                  <c:v>26.666667933265401</c:v>
                </c:pt>
                <c:pt idx="29139">
                  <c:v>26.666667933265401</c:v>
                </c:pt>
                <c:pt idx="29140">
                  <c:v>26.666667933265401</c:v>
                </c:pt>
                <c:pt idx="29141">
                  <c:v>26.666667933265401</c:v>
                </c:pt>
                <c:pt idx="29142">
                  <c:v>26.666667933265401</c:v>
                </c:pt>
                <c:pt idx="29143">
                  <c:v>26.666667933265401</c:v>
                </c:pt>
                <c:pt idx="29144">
                  <c:v>26.666667933265401</c:v>
                </c:pt>
                <c:pt idx="29145">
                  <c:v>26.666667933265401</c:v>
                </c:pt>
                <c:pt idx="29146">
                  <c:v>26.666667933265401</c:v>
                </c:pt>
                <c:pt idx="29147">
                  <c:v>20.000000173846864</c:v>
                </c:pt>
                <c:pt idx="29148">
                  <c:v>26.666667933265401</c:v>
                </c:pt>
                <c:pt idx="29149">
                  <c:v>26.666667933265401</c:v>
                </c:pt>
                <c:pt idx="29150">
                  <c:v>26.666667933265401</c:v>
                </c:pt>
                <c:pt idx="29151">
                  <c:v>26.666667933265401</c:v>
                </c:pt>
                <c:pt idx="29152">
                  <c:v>26.666667933265401</c:v>
                </c:pt>
                <c:pt idx="29153">
                  <c:v>26.666667933265401</c:v>
                </c:pt>
                <c:pt idx="29154">
                  <c:v>26.666667933265401</c:v>
                </c:pt>
                <c:pt idx="29155">
                  <c:v>26.666667933265401</c:v>
                </c:pt>
                <c:pt idx="29156">
                  <c:v>20.000000173846864</c:v>
                </c:pt>
                <c:pt idx="29157">
                  <c:v>26.666667933265401</c:v>
                </c:pt>
                <c:pt idx="29158">
                  <c:v>26.666667933265401</c:v>
                </c:pt>
                <c:pt idx="29159">
                  <c:v>26.666667933265401</c:v>
                </c:pt>
                <c:pt idx="29160">
                  <c:v>26.666667933265401</c:v>
                </c:pt>
                <c:pt idx="29161">
                  <c:v>26.666667933265401</c:v>
                </c:pt>
                <c:pt idx="29162">
                  <c:v>26.666667933265401</c:v>
                </c:pt>
                <c:pt idx="29163">
                  <c:v>26.666667933265401</c:v>
                </c:pt>
                <c:pt idx="29164">
                  <c:v>26.666667933265401</c:v>
                </c:pt>
                <c:pt idx="29165">
                  <c:v>20.000000173846864</c:v>
                </c:pt>
                <c:pt idx="29166">
                  <c:v>26.666667933265401</c:v>
                </c:pt>
                <c:pt idx="29167">
                  <c:v>26.666667933265401</c:v>
                </c:pt>
                <c:pt idx="29168">
                  <c:v>26.666667933265401</c:v>
                </c:pt>
                <c:pt idx="29169">
                  <c:v>26.666667933265401</c:v>
                </c:pt>
                <c:pt idx="29170">
                  <c:v>26.666667933265401</c:v>
                </c:pt>
                <c:pt idx="29171">
                  <c:v>26.666667933265401</c:v>
                </c:pt>
                <c:pt idx="29172">
                  <c:v>20.000000173846864</c:v>
                </c:pt>
                <c:pt idx="29173">
                  <c:v>26.666667933265401</c:v>
                </c:pt>
                <c:pt idx="29174">
                  <c:v>26.666667933265401</c:v>
                </c:pt>
                <c:pt idx="29175">
                  <c:v>26.666667933265401</c:v>
                </c:pt>
                <c:pt idx="29176">
                  <c:v>26.666667933265401</c:v>
                </c:pt>
                <c:pt idx="29177">
                  <c:v>26.666667933265401</c:v>
                </c:pt>
                <c:pt idx="29178">
                  <c:v>26.666667933265401</c:v>
                </c:pt>
                <c:pt idx="29179">
                  <c:v>20.000000173846864</c:v>
                </c:pt>
                <c:pt idx="29180">
                  <c:v>26.666667933265401</c:v>
                </c:pt>
                <c:pt idx="29181">
                  <c:v>26.666667933265401</c:v>
                </c:pt>
                <c:pt idx="29182">
                  <c:v>26.666667933265401</c:v>
                </c:pt>
                <c:pt idx="29183">
                  <c:v>26.666667933265401</c:v>
                </c:pt>
                <c:pt idx="29184">
                  <c:v>20.000000173846864</c:v>
                </c:pt>
                <c:pt idx="29185">
                  <c:v>26.666667933265401</c:v>
                </c:pt>
                <c:pt idx="29186">
                  <c:v>26.666667933265401</c:v>
                </c:pt>
                <c:pt idx="29187">
                  <c:v>26.666667933265401</c:v>
                </c:pt>
                <c:pt idx="29188">
                  <c:v>26.666667933265401</c:v>
                </c:pt>
                <c:pt idx="29189">
                  <c:v>26.666667933265401</c:v>
                </c:pt>
                <c:pt idx="29190">
                  <c:v>20.000000173846864</c:v>
                </c:pt>
                <c:pt idx="29191">
                  <c:v>26.666667933265401</c:v>
                </c:pt>
                <c:pt idx="29192">
                  <c:v>26.666667933265401</c:v>
                </c:pt>
                <c:pt idx="29193">
                  <c:v>26.666667933265401</c:v>
                </c:pt>
                <c:pt idx="29194">
                  <c:v>20.000000173846864</c:v>
                </c:pt>
                <c:pt idx="29195">
                  <c:v>26.666667933265401</c:v>
                </c:pt>
                <c:pt idx="29196">
                  <c:v>26.666667933265401</c:v>
                </c:pt>
                <c:pt idx="29197">
                  <c:v>26.666667933265401</c:v>
                </c:pt>
                <c:pt idx="29198">
                  <c:v>20.000000173846864</c:v>
                </c:pt>
                <c:pt idx="29199">
                  <c:v>26.666667933265401</c:v>
                </c:pt>
                <c:pt idx="29200">
                  <c:v>26.666667933265401</c:v>
                </c:pt>
                <c:pt idx="29201">
                  <c:v>20.000000173846864</c:v>
                </c:pt>
                <c:pt idx="29202">
                  <c:v>26.666667933265401</c:v>
                </c:pt>
                <c:pt idx="29203">
                  <c:v>20.000000173846864</c:v>
                </c:pt>
                <c:pt idx="29204">
                  <c:v>26.666667933265401</c:v>
                </c:pt>
                <c:pt idx="29205">
                  <c:v>26.666667933265401</c:v>
                </c:pt>
                <c:pt idx="29206">
                  <c:v>20.000000173846864</c:v>
                </c:pt>
                <c:pt idx="29207">
                  <c:v>26.666667933265401</c:v>
                </c:pt>
                <c:pt idx="29208">
                  <c:v>20.000000173846864</c:v>
                </c:pt>
                <c:pt idx="29209">
                  <c:v>26.666667933265401</c:v>
                </c:pt>
                <c:pt idx="29210">
                  <c:v>20.000000173846864</c:v>
                </c:pt>
                <c:pt idx="29211">
                  <c:v>26.666667933265401</c:v>
                </c:pt>
                <c:pt idx="29212">
                  <c:v>26.666667933265401</c:v>
                </c:pt>
                <c:pt idx="29213">
                  <c:v>20.000000173846864</c:v>
                </c:pt>
                <c:pt idx="29214">
                  <c:v>26.666667933265401</c:v>
                </c:pt>
                <c:pt idx="29215">
                  <c:v>26.666667933265401</c:v>
                </c:pt>
                <c:pt idx="29216">
                  <c:v>26.666667933265401</c:v>
                </c:pt>
                <c:pt idx="29217">
                  <c:v>20.000000173846864</c:v>
                </c:pt>
                <c:pt idx="29218">
                  <c:v>26.666667933265401</c:v>
                </c:pt>
                <c:pt idx="29219">
                  <c:v>26.666667933265401</c:v>
                </c:pt>
                <c:pt idx="29220">
                  <c:v>26.666667933265401</c:v>
                </c:pt>
                <c:pt idx="29221">
                  <c:v>26.666667933265401</c:v>
                </c:pt>
                <c:pt idx="29222">
                  <c:v>26.666667933265401</c:v>
                </c:pt>
                <c:pt idx="29223">
                  <c:v>26.666667933265401</c:v>
                </c:pt>
                <c:pt idx="29224">
                  <c:v>26.666667933265401</c:v>
                </c:pt>
                <c:pt idx="29225">
                  <c:v>26.666667933265401</c:v>
                </c:pt>
                <c:pt idx="29226">
                  <c:v>26.666667933265401</c:v>
                </c:pt>
                <c:pt idx="29227">
                  <c:v>26.666667933265401</c:v>
                </c:pt>
                <c:pt idx="29228">
                  <c:v>26.666667933265401</c:v>
                </c:pt>
                <c:pt idx="29229">
                  <c:v>26.666667933265401</c:v>
                </c:pt>
                <c:pt idx="29230">
                  <c:v>33.333335692683868</c:v>
                </c:pt>
                <c:pt idx="29231">
                  <c:v>26.666667933265401</c:v>
                </c:pt>
                <c:pt idx="29232">
                  <c:v>26.666667933265401</c:v>
                </c:pt>
                <c:pt idx="29233">
                  <c:v>26.666667933265401</c:v>
                </c:pt>
                <c:pt idx="29234">
                  <c:v>33.333335692683868</c:v>
                </c:pt>
                <c:pt idx="29235">
                  <c:v>26.666667933265401</c:v>
                </c:pt>
                <c:pt idx="29236">
                  <c:v>26.666667933265401</c:v>
                </c:pt>
                <c:pt idx="29237">
                  <c:v>26.666667933265401</c:v>
                </c:pt>
                <c:pt idx="29238">
                  <c:v>33.333335692683868</c:v>
                </c:pt>
                <c:pt idx="29239">
                  <c:v>26.666667933265401</c:v>
                </c:pt>
                <c:pt idx="29240">
                  <c:v>33.333335692683868</c:v>
                </c:pt>
                <c:pt idx="29241">
                  <c:v>26.666667933265401</c:v>
                </c:pt>
                <c:pt idx="29242">
                  <c:v>33.333335692683868</c:v>
                </c:pt>
                <c:pt idx="29243">
                  <c:v>26.666667933265401</c:v>
                </c:pt>
                <c:pt idx="29244">
                  <c:v>33.333335692683868</c:v>
                </c:pt>
                <c:pt idx="29245">
                  <c:v>26.666667933265401</c:v>
                </c:pt>
                <c:pt idx="29246">
                  <c:v>33.333335692683868</c:v>
                </c:pt>
                <c:pt idx="29247">
                  <c:v>26.666667933265401</c:v>
                </c:pt>
                <c:pt idx="29248">
                  <c:v>33.333335692683868</c:v>
                </c:pt>
                <c:pt idx="29249">
                  <c:v>33.333335692683868</c:v>
                </c:pt>
                <c:pt idx="29250">
                  <c:v>26.666667933265401</c:v>
                </c:pt>
                <c:pt idx="29251">
                  <c:v>33.333335692683868</c:v>
                </c:pt>
                <c:pt idx="29252">
                  <c:v>33.333335692683868</c:v>
                </c:pt>
                <c:pt idx="29253">
                  <c:v>26.666667933265401</c:v>
                </c:pt>
                <c:pt idx="29254">
                  <c:v>33.333335692683868</c:v>
                </c:pt>
                <c:pt idx="29255">
                  <c:v>33.333335692683868</c:v>
                </c:pt>
                <c:pt idx="29256">
                  <c:v>33.333335692683868</c:v>
                </c:pt>
                <c:pt idx="29257">
                  <c:v>33.333335692683868</c:v>
                </c:pt>
                <c:pt idx="29258">
                  <c:v>33.333335692683868</c:v>
                </c:pt>
                <c:pt idx="29259">
                  <c:v>33.333335692683868</c:v>
                </c:pt>
                <c:pt idx="29260">
                  <c:v>33.333335692683868</c:v>
                </c:pt>
                <c:pt idx="29261">
                  <c:v>33.333335692683868</c:v>
                </c:pt>
                <c:pt idx="29262">
                  <c:v>33.333335692683868</c:v>
                </c:pt>
                <c:pt idx="29263">
                  <c:v>33.333335692683868</c:v>
                </c:pt>
                <c:pt idx="29264">
                  <c:v>40.000003452102327</c:v>
                </c:pt>
                <c:pt idx="29265">
                  <c:v>33.333335692683868</c:v>
                </c:pt>
                <c:pt idx="29266">
                  <c:v>33.333335692683868</c:v>
                </c:pt>
                <c:pt idx="29267">
                  <c:v>33.333335692683868</c:v>
                </c:pt>
                <c:pt idx="29268">
                  <c:v>40.000003452102327</c:v>
                </c:pt>
                <c:pt idx="29269">
                  <c:v>33.333335692683868</c:v>
                </c:pt>
                <c:pt idx="29270">
                  <c:v>40.000003452102327</c:v>
                </c:pt>
                <c:pt idx="29271">
                  <c:v>33.333335692683868</c:v>
                </c:pt>
                <c:pt idx="29272">
                  <c:v>33.333335692683868</c:v>
                </c:pt>
                <c:pt idx="29273">
                  <c:v>40.000003452102327</c:v>
                </c:pt>
                <c:pt idx="29274">
                  <c:v>33.333335692683868</c:v>
                </c:pt>
                <c:pt idx="29275">
                  <c:v>33.333335692683868</c:v>
                </c:pt>
                <c:pt idx="29276">
                  <c:v>40.000003452102327</c:v>
                </c:pt>
                <c:pt idx="29277">
                  <c:v>33.333335692683868</c:v>
                </c:pt>
                <c:pt idx="29278">
                  <c:v>40.000003452102327</c:v>
                </c:pt>
                <c:pt idx="29279">
                  <c:v>33.333335692683868</c:v>
                </c:pt>
                <c:pt idx="29280">
                  <c:v>40.000003452102327</c:v>
                </c:pt>
                <c:pt idx="29281">
                  <c:v>33.333335692683868</c:v>
                </c:pt>
                <c:pt idx="29282">
                  <c:v>40.000003452102327</c:v>
                </c:pt>
                <c:pt idx="29283">
                  <c:v>33.333335692683868</c:v>
                </c:pt>
                <c:pt idx="29284">
                  <c:v>40.000003452102327</c:v>
                </c:pt>
                <c:pt idx="29285">
                  <c:v>40.000003452102327</c:v>
                </c:pt>
                <c:pt idx="29286">
                  <c:v>33.333335692683868</c:v>
                </c:pt>
                <c:pt idx="29287">
                  <c:v>40.000003452102327</c:v>
                </c:pt>
                <c:pt idx="29288">
                  <c:v>40.000003452102327</c:v>
                </c:pt>
                <c:pt idx="29289">
                  <c:v>33.333335692683868</c:v>
                </c:pt>
                <c:pt idx="29290">
                  <c:v>40.000003452102327</c:v>
                </c:pt>
                <c:pt idx="29291">
                  <c:v>40.000003452102327</c:v>
                </c:pt>
                <c:pt idx="29292">
                  <c:v>40.000003452102327</c:v>
                </c:pt>
                <c:pt idx="29293">
                  <c:v>40.000003452102327</c:v>
                </c:pt>
                <c:pt idx="29294">
                  <c:v>40.000003452102327</c:v>
                </c:pt>
                <c:pt idx="29295">
                  <c:v>40.000003452102327</c:v>
                </c:pt>
                <c:pt idx="29296">
                  <c:v>33.333335692683868</c:v>
                </c:pt>
                <c:pt idx="29297">
                  <c:v>40.000003452102327</c:v>
                </c:pt>
                <c:pt idx="29298">
                  <c:v>40.000003452102327</c:v>
                </c:pt>
                <c:pt idx="29299">
                  <c:v>40.000003452102327</c:v>
                </c:pt>
                <c:pt idx="29300">
                  <c:v>40.000003452102327</c:v>
                </c:pt>
                <c:pt idx="29301">
                  <c:v>40.000003452102327</c:v>
                </c:pt>
                <c:pt idx="29302">
                  <c:v>40.000003452102327</c:v>
                </c:pt>
                <c:pt idx="29303">
                  <c:v>40.000003452102327</c:v>
                </c:pt>
                <c:pt idx="29304">
                  <c:v>46.6666712115208</c:v>
                </c:pt>
                <c:pt idx="29305">
                  <c:v>46.6666712115208</c:v>
                </c:pt>
                <c:pt idx="29306">
                  <c:v>60.000003625949198</c:v>
                </c:pt>
                <c:pt idx="29307">
                  <c:v>86.66667466362334</c:v>
                </c:pt>
                <c:pt idx="29308">
                  <c:v>126.66667501131664</c:v>
                </c:pt>
                <c:pt idx="29309">
                  <c:v>186.66668484608331</c:v>
                </c:pt>
                <c:pt idx="29310">
                  <c:v>253.333275516828</c:v>
                </c:pt>
                <c:pt idx="29311">
                  <c:v>346.66645030180604</c:v>
                </c:pt>
                <c:pt idx="29312">
                  <c:v>446.66637976964336</c:v>
                </c:pt>
                <c:pt idx="29313">
                  <c:v>506.6665013631187</c:v>
                </c:pt>
                <c:pt idx="29314">
                  <c:v>579.99998331069935</c:v>
                </c:pt>
                <c:pt idx="29315">
                  <c:v>626.66674455006944</c:v>
                </c:pt>
                <c:pt idx="29316">
                  <c:v>660.00014543533337</c:v>
                </c:pt>
                <c:pt idx="29317">
                  <c:v>693.33354632060002</c:v>
                </c:pt>
                <c:pt idx="29318">
                  <c:v>713.33358685175335</c:v>
                </c:pt>
                <c:pt idx="29319">
                  <c:v>733.33362738291328</c:v>
                </c:pt>
                <c:pt idx="29320">
                  <c:v>746.66698773702012</c:v>
                </c:pt>
                <c:pt idx="29321">
                  <c:v>760.00034809112674</c:v>
                </c:pt>
                <c:pt idx="29322">
                  <c:v>773.33370844523336</c:v>
                </c:pt>
                <c:pt idx="29323">
                  <c:v>780.00038862228678</c:v>
                </c:pt>
                <c:pt idx="29324">
                  <c:v>786.66706879933997</c:v>
                </c:pt>
                <c:pt idx="29325">
                  <c:v>806.6671093304933</c:v>
                </c:pt>
                <c:pt idx="29326">
                  <c:v>813.33378950754661</c:v>
                </c:pt>
                <c:pt idx="29327">
                  <c:v>826.66714986165346</c:v>
                </c:pt>
                <c:pt idx="29328">
                  <c:v>833.33383003870665</c:v>
                </c:pt>
                <c:pt idx="29329">
                  <c:v>840.00051021575996</c:v>
                </c:pt>
                <c:pt idx="29330">
                  <c:v>846.66719039281338</c:v>
                </c:pt>
                <c:pt idx="29331">
                  <c:v>846.66719039281338</c:v>
                </c:pt>
                <c:pt idx="29332">
                  <c:v>846.66719039281338</c:v>
                </c:pt>
                <c:pt idx="29333">
                  <c:v>846.66719039281338</c:v>
                </c:pt>
                <c:pt idx="29334">
                  <c:v>846.66719039281338</c:v>
                </c:pt>
                <c:pt idx="29335">
                  <c:v>840.00051021575996</c:v>
                </c:pt>
                <c:pt idx="29398">
                  <c:v>93.333342423041344</c:v>
                </c:pt>
                <c:pt idx="29399">
                  <c:v>620.00006437301658</c:v>
                </c:pt>
                <c:pt idx="29400">
                  <c:v>606.66670401891065</c:v>
                </c:pt>
                <c:pt idx="29401">
                  <c:v>586.66666348775209</c:v>
                </c:pt>
                <c:pt idx="29402">
                  <c:v>579.99998331069935</c:v>
                </c:pt>
                <c:pt idx="29403">
                  <c:v>553.33326260248793</c:v>
                </c:pt>
                <c:pt idx="29404">
                  <c:v>546.66658242543531</c:v>
                </c:pt>
                <c:pt idx="29405">
                  <c:v>533.33322207133006</c:v>
                </c:pt>
                <c:pt idx="29406">
                  <c:v>519.99986171722401</c:v>
                </c:pt>
                <c:pt idx="29407">
                  <c:v>513.33318154017127</c:v>
                </c:pt>
                <c:pt idx="29408">
                  <c:v>506.6665013631187</c:v>
                </c:pt>
                <c:pt idx="29409">
                  <c:v>493.33314100901265</c:v>
                </c:pt>
                <c:pt idx="29410">
                  <c:v>493.33314100901265</c:v>
                </c:pt>
                <c:pt idx="29411">
                  <c:v>486.66646083196002</c:v>
                </c:pt>
                <c:pt idx="29412">
                  <c:v>486.66646083196002</c:v>
                </c:pt>
                <c:pt idx="29413">
                  <c:v>479.99978065490734</c:v>
                </c:pt>
                <c:pt idx="29414">
                  <c:v>473.33310047785471</c:v>
                </c:pt>
                <c:pt idx="29415">
                  <c:v>473.33310047785471</c:v>
                </c:pt>
                <c:pt idx="29416">
                  <c:v>466.66642030080129</c:v>
                </c:pt>
                <c:pt idx="29417">
                  <c:v>459.99974012374867</c:v>
                </c:pt>
                <c:pt idx="29418">
                  <c:v>453.33305994669598</c:v>
                </c:pt>
                <c:pt idx="29419">
                  <c:v>453.33305994669598</c:v>
                </c:pt>
                <c:pt idx="29420">
                  <c:v>439.99969959259067</c:v>
                </c:pt>
                <c:pt idx="29421">
                  <c:v>439.99969959259067</c:v>
                </c:pt>
                <c:pt idx="29422">
                  <c:v>433.33301941553731</c:v>
                </c:pt>
                <c:pt idx="29423">
                  <c:v>426.66633923848468</c:v>
                </c:pt>
                <c:pt idx="29424">
                  <c:v>419.999659061432</c:v>
                </c:pt>
                <c:pt idx="29425">
                  <c:v>406.6663483778633</c:v>
                </c:pt>
                <c:pt idx="29426">
                  <c:v>406.6663483778633</c:v>
                </c:pt>
                <c:pt idx="29427">
                  <c:v>399.99969303607929</c:v>
                </c:pt>
                <c:pt idx="29428">
                  <c:v>393.33303769429534</c:v>
                </c:pt>
                <c:pt idx="29429">
                  <c:v>386.66638235251133</c:v>
                </c:pt>
                <c:pt idx="29430">
                  <c:v>379.99972701072664</c:v>
                </c:pt>
                <c:pt idx="29431">
                  <c:v>379.99972701072664</c:v>
                </c:pt>
                <c:pt idx="29432">
                  <c:v>366.66641632715869</c:v>
                </c:pt>
                <c:pt idx="29433">
                  <c:v>359.99976098537468</c:v>
                </c:pt>
                <c:pt idx="29434">
                  <c:v>359.99976098537468</c:v>
                </c:pt>
                <c:pt idx="29435">
                  <c:v>353.33310564358999</c:v>
                </c:pt>
                <c:pt idx="29436">
                  <c:v>346.66645030180604</c:v>
                </c:pt>
                <c:pt idx="29437">
                  <c:v>339.99979496002203</c:v>
                </c:pt>
                <c:pt idx="29438">
                  <c:v>333.33313961823802</c:v>
                </c:pt>
                <c:pt idx="29439">
                  <c:v>333.33313961823802</c:v>
                </c:pt>
                <c:pt idx="29440">
                  <c:v>326.66648427645333</c:v>
                </c:pt>
                <c:pt idx="29441">
                  <c:v>319.99982893466938</c:v>
                </c:pt>
                <c:pt idx="29442">
                  <c:v>313.33317359288532</c:v>
                </c:pt>
                <c:pt idx="29443">
                  <c:v>313.33317359288532</c:v>
                </c:pt>
                <c:pt idx="29444">
                  <c:v>306.66651825110131</c:v>
                </c:pt>
                <c:pt idx="29445">
                  <c:v>299.9998629093173</c:v>
                </c:pt>
                <c:pt idx="29446">
                  <c:v>293.33320756753267</c:v>
                </c:pt>
                <c:pt idx="29447">
                  <c:v>286.66655222574866</c:v>
                </c:pt>
                <c:pt idx="29448">
                  <c:v>286.66655222574866</c:v>
                </c:pt>
                <c:pt idx="29449">
                  <c:v>279.99989688396465</c:v>
                </c:pt>
                <c:pt idx="29450">
                  <c:v>279.99989688396465</c:v>
                </c:pt>
                <c:pt idx="29451">
                  <c:v>273.3332415421807</c:v>
                </c:pt>
                <c:pt idx="29452">
                  <c:v>266.66658620039595</c:v>
                </c:pt>
                <c:pt idx="29453">
                  <c:v>266.66658620039595</c:v>
                </c:pt>
                <c:pt idx="29454">
                  <c:v>253.333275516828</c:v>
                </c:pt>
                <c:pt idx="29455">
                  <c:v>253.333275516828</c:v>
                </c:pt>
                <c:pt idx="29456">
                  <c:v>253.333275516828</c:v>
                </c:pt>
                <c:pt idx="29457">
                  <c:v>239.99996483325933</c:v>
                </c:pt>
                <c:pt idx="29458">
                  <c:v>239.99996483325933</c:v>
                </c:pt>
                <c:pt idx="29459">
                  <c:v>233.33330949147532</c:v>
                </c:pt>
                <c:pt idx="29460">
                  <c:v>233.33330949147532</c:v>
                </c:pt>
                <c:pt idx="29461">
                  <c:v>226.66665414969137</c:v>
                </c:pt>
                <c:pt idx="29462">
                  <c:v>226.66665414969137</c:v>
                </c:pt>
                <c:pt idx="29463">
                  <c:v>219.99999880790736</c:v>
                </c:pt>
                <c:pt idx="29464">
                  <c:v>219.99999880790736</c:v>
                </c:pt>
                <c:pt idx="29465">
                  <c:v>213.33334346612267</c:v>
                </c:pt>
                <c:pt idx="29466">
                  <c:v>206.66668812433866</c:v>
                </c:pt>
                <c:pt idx="29467">
                  <c:v>213.33334346612267</c:v>
                </c:pt>
                <c:pt idx="29468">
                  <c:v>200.00002036492</c:v>
                </c:pt>
                <c:pt idx="29469">
                  <c:v>200.00002036492</c:v>
                </c:pt>
                <c:pt idx="29470">
                  <c:v>200.00002036492</c:v>
                </c:pt>
                <c:pt idx="29471">
                  <c:v>200.00002036492</c:v>
                </c:pt>
                <c:pt idx="29472">
                  <c:v>193.333352605502</c:v>
                </c:pt>
                <c:pt idx="29473">
                  <c:v>186.66668484608331</c:v>
                </c:pt>
                <c:pt idx="29474">
                  <c:v>186.66668484608331</c:v>
                </c:pt>
                <c:pt idx="29475">
                  <c:v>186.66668484608331</c:v>
                </c:pt>
                <c:pt idx="29476">
                  <c:v>186.66668484608331</c:v>
                </c:pt>
                <c:pt idx="29477">
                  <c:v>173.33334932724668</c:v>
                </c:pt>
                <c:pt idx="29478">
                  <c:v>180.00001708666468</c:v>
                </c:pt>
                <c:pt idx="29479">
                  <c:v>166.66668156782802</c:v>
                </c:pt>
                <c:pt idx="29480">
                  <c:v>173.33334932724668</c:v>
                </c:pt>
                <c:pt idx="29481">
                  <c:v>160.00001380840931</c:v>
                </c:pt>
                <c:pt idx="29482">
                  <c:v>160.00001380840931</c:v>
                </c:pt>
                <c:pt idx="29483">
                  <c:v>160.00001380840931</c:v>
                </c:pt>
                <c:pt idx="29484">
                  <c:v>153.33334604899068</c:v>
                </c:pt>
                <c:pt idx="29485">
                  <c:v>146.66667828957267</c:v>
                </c:pt>
                <c:pt idx="29486">
                  <c:v>140.00001053015401</c:v>
                </c:pt>
                <c:pt idx="29487">
                  <c:v>146.66667828957267</c:v>
                </c:pt>
                <c:pt idx="29488">
                  <c:v>146.66667828957267</c:v>
                </c:pt>
                <c:pt idx="29489">
                  <c:v>140.00001053015401</c:v>
                </c:pt>
                <c:pt idx="29490">
                  <c:v>140.00001053015401</c:v>
                </c:pt>
                <c:pt idx="29491">
                  <c:v>133.33334277073533</c:v>
                </c:pt>
                <c:pt idx="29492">
                  <c:v>140.00001053015401</c:v>
                </c:pt>
                <c:pt idx="29493">
                  <c:v>133.33334277073533</c:v>
                </c:pt>
                <c:pt idx="29494">
                  <c:v>133.33334277073533</c:v>
                </c:pt>
                <c:pt idx="29495">
                  <c:v>126.66667501131664</c:v>
                </c:pt>
                <c:pt idx="29496">
                  <c:v>133.33334277073533</c:v>
                </c:pt>
                <c:pt idx="29497">
                  <c:v>126.66667501131664</c:v>
                </c:pt>
                <c:pt idx="29498">
                  <c:v>126.66667501131664</c:v>
                </c:pt>
                <c:pt idx="29499">
                  <c:v>126.66667501131664</c:v>
                </c:pt>
                <c:pt idx="29500">
                  <c:v>126.66667501131664</c:v>
                </c:pt>
                <c:pt idx="29501">
                  <c:v>120.00000725189867</c:v>
                </c:pt>
                <c:pt idx="29502">
                  <c:v>120.00000725189867</c:v>
                </c:pt>
                <c:pt idx="29503">
                  <c:v>126.66667501131664</c:v>
                </c:pt>
                <c:pt idx="29504">
                  <c:v>120.00000725189867</c:v>
                </c:pt>
                <c:pt idx="29505">
                  <c:v>120.00000725189867</c:v>
                </c:pt>
                <c:pt idx="29506">
                  <c:v>113.33333949248001</c:v>
                </c:pt>
                <c:pt idx="29507">
                  <c:v>120.00000725189867</c:v>
                </c:pt>
                <c:pt idx="29508">
                  <c:v>120.00000725189867</c:v>
                </c:pt>
                <c:pt idx="29509">
                  <c:v>113.33333949248001</c:v>
                </c:pt>
                <c:pt idx="29510">
                  <c:v>120.00000725189867</c:v>
                </c:pt>
                <c:pt idx="29511">
                  <c:v>113.33333949248001</c:v>
                </c:pt>
                <c:pt idx="29512">
                  <c:v>113.33333949248001</c:v>
                </c:pt>
                <c:pt idx="29513">
                  <c:v>106.66667173306134</c:v>
                </c:pt>
                <c:pt idx="29514">
                  <c:v>113.33333949248001</c:v>
                </c:pt>
                <c:pt idx="29515">
                  <c:v>113.33333949248001</c:v>
                </c:pt>
                <c:pt idx="29516">
                  <c:v>106.66667173306134</c:v>
                </c:pt>
                <c:pt idx="29517">
                  <c:v>106.66667173306134</c:v>
                </c:pt>
                <c:pt idx="29518">
                  <c:v>106.66667173306134</c:v>
                </c:pt>
                <c:pt idx="29519">
                  <c:v>106.66667173306134</c:v>
                </c:pt>
                <c:pt idx="29520">
                  <c:v>106.66667173306134</c:v>
                </c:pt>
                <c:pt idx="29521">
                  <c:v>100.00001018246</c:v>
                </c:pt>
                <c:pt idx="29522">
                  <c:v>106.66667173306134</c:v>
                </c:pt>
                <c:pt idx="29523">
                  <c:v>100.00001018246</c:v>
                </c:pt>
                <c:pt idx="29524">
                  <c:v>100.00001018246</c:v>
                </c:pt>
                <c:pt idx="29525">
                  <c:v>100.00001018246</c:v>
                </c:pt>
                <c:pt idx="29526">
                  <c:v>100.00001018246</c:v>
                </c:pt>
                <c:pt idx="29527">
                  <c:v>100.00001018246</c:v>
                </c:pt>
                <c:pt idx="29528">
                  <c:v>100.00001018246</c:v>
                </c:pt>
                <c:pt idx="29529">
                  <c:v>100.00001018246</c:v>
                </c:pt>
                <c:pt idx="29530">
                  <c:v>93.333342423041344</c:v>
                </c:pt>
                <c:pt idx="29531">
                  <c:v>100.00001018246</c:v>
                </c:pt>
                <c:pt idx="29532">
                  <c:v>93.333342423041344</c:v>
                </c:pt>
                <c:pt idx="29533">
                  <c:v>93.333342423041344</c:v>
                </c:pt>
                <c:pt idx="29534">
                  <c:v>93.333342423041344</c:v>
                </c:pt>
                <c:pt idx="29535">
                  <c:v>93.333342423041344</c:v>
                </c:pt>
                <c:pt idx="29536">
                  <c:v>93.333342423041344</c:v>
                </c:pt>
                <c:pt idx="29537">
                  <c:v>93.333342423041344</c:v>
                </c:pt>
                <c:pt idx="29538">
                  <c:v>93.333342423041344</c:v>
                </c:pt>
                <c:pt idx="29539">
                  <c:v>86.66667466362334</c:v>
                </c:pt>
                <c:pt idx="29540">
                  <c:v>93.333342423041344</c:v>
                </c:pt>
                <c:pt idx="29541">
                  <c:v>86.66667466362334</c:v>
                </c:pt>
                <c:pt idx="29542">
                  <c:v>93.333342423041344</c:v>
                </c:pt>
                <c:pt idx="29543">
                  <c:v>86.66667466362334</c:v>
                </c:pt>
                <c:pt idx="29544">
                  <c:v>86.66667466362334</c:v>
                </c:pt>
                <c:pt idx="29545">
                  <c:v>86.66667466362334</c:v>
                </c:pt>
                <c:pt idx="29546">
                  <c:v>86.66667466362334</c:v>
                </c:pt>
                <c:pt idx="29547">
                  <c:v>86.66667466362334</c:v>
                </c:pt>
                <c:pt idx="29548">
                  <c:v>86.66667466362334</c:v>
                </c:pt>
                <c:pt idx="29549">
                  <c:v>86.66667466362334</c:v>
                </c:pt>
                <c:pt idx="29550">
                  <c:v>86.66667466362334</c:v>
                </c:pt>
                <c:pt idx="29551">
                  <c:v>80.000006904204653</c:v>
                </c:pt>
                <c:pt idx="29552">
                  <c:v>86.66667466362334</c:v>
                </c:pt>
                <c:pt idx="29553">
                  <c:v>86.66667466362334</c:v>
                </c:pt>
                <c:pt idx="29554">
                  <c:v>80.000006904204653</c:v>
                </c:pt>
                <c:pt idx="29555">
                  <c:v>86.66667466362334</c:v>
                </c:pt>
                <c:pt idx="29556">
                  <c:v>80.000006904204653</c:v>
                </c:pt>
                <c:pt idx="29557">
                  <c:v>86.66667466362334</c:v>
                </c:pt>
                <c:pt idx="29558">
                  <c:v>80.000006904204653</c:v>
                </c:pt>
                <c:pt idx="29559">
                  <c:v>80.000006904204653</c:v>
                </c:pt>
                <c:pt idx="29560">
                  <c:v>80.000006904204653</c:v>
                </c:pt>
                <c:pt idx="29561">
                  <c:v>80.000006904204653</c:v>
                </c:pt>
                <c:pt idx="29562">
                  <c:v>80.000006904204653</c:v>
                </c:pt>
                <c:pt idx="29563">
                  <c:v>80.000006904204653</c:v>
                </c:pt>
                <c:pt idx="29564">
                  <c:v>80.000006904204653</c:v>
                </c:pt>
                <c:pt idx="29565">
                  <c:v>80.000006904204653</c:v>
                </c:pt>
                <c:pt idx="29566">
                  <c:v>80.000006904204653</c:v>
                </c:pt>
                <c:pt idx="29567">
                  <c:v>80.000006904204653</c:v>
                </c:pt>
                <c:pt idx="29568">
                  <c:v>73.333339144785995</c:v>
                </c:pt>
                <c:pt idx="29569">
                  <c:v>80.000006904204653</c:v>
                </c:pt>
                <c:pt idx="29570">
                  <c:v>73.333339144785995</c:v>
                </c:pt>
                <c:pt idx="29571">
                  <c:v>80.000006904204653</c:v>
                </c:pt>
                <c:pt idx="29572">
                  <c:v>73.333339144785995</c:v>
                </c:pt>
                <c:pt idx="29573">
                  <c:v>73.333339144785995</c:v>
                </c:pt>
                <c:pt idx="29574">
                  <c:v>73.333339144785995</c:v>
                </c:pt>
                <c:pt idx="29575">
                  <c:v>80.000006904204653</c:v>
                </c:pt>
                <c:pt idx="29576">
                  <c:v>73.333339144785995</c:v>
                </c:pt>
                <c:pt idx="29577">
                  <c:v>73.333339144785995</c:v>
                </c:pt>
                <c:pt idx="29578">
                  <c:v>73.333339144785995</c:v>
                </c:pt>
                <c:pt idx="29579">
                  <c:v>73.333339144785995</c:v>
                </c:pt>
                <c:pt idx="29580">
                  <c:v>73.333339144785995</c:v>
                </c:pt>
                <c:pt idx="29581">
                  <c:v>73.333339144785995</c:v>
                </c:pt>
                <c:pt idx="29582">
                  <c:v>66.666671385368005</c:v>
                </c:pt>
                <c:pt idx="29583">
                  <c:v>73.333339144785995</c:v>
                </c:pt>
                <c:pt idx="29584">
                  <c:v>73.333339144785995</c:v>
                </c:pt>
                <c:pt idx="29585">
                  <c:v>66.666671385368005</c:v>
                </c:pt>
                <c:pt idx="29586">
                  <c:v>73.333339144785995</c:v>
                </c:pt>
                <c:pt idx="29587">
                  <c:v>66.666671385368005</c:v>
                </c:pt>
                <c:pt idx="29588">
                  <c:v>73.333339144785995</c:v>
                </c:pt>
                <c:pt idx="29589">
                  <c:v>66.666671385368005</c:v>
                </c:pt>
                <c:pt idx="29590">
                  <c:v>66.666671385368005</c:v>
                </c:pt>
                <c:pt idx="29591">
                  <c:v>73.333339144785995</c:v>
                </c:pt>
                <c:pt idx="29592">
                  <c:v>66.666671385368005</c:v>
                </c:pt>
                <c:pt idx="29593">
                  <c:v>66.666671385368005</c:v>
                </c:pt>
                <c:pt idx="29594">
                  <c:v>66.666671385368005</c:v>
                </c:pt>
                <c:pt idx="29595">
                  <c:v>73.333339144785995</c:v>
                </c:pt>
                <c:pt idx="29596">
                  <c:v>66.666671385368005</c:v>
                </c:pt>
                <c:pt idx="29597">
                  <c:v>66.666671385368005</c:v>
                </c:pt>
                <c:pt idx="29598">
                  <c:v>66.666671385368005</c:v>
                </c:pt>
                <c:pt idx="29599">
                  <c:v>73.333339144785995</c:v>
                </c:pt>
                <c:pt idx="29600">
                  <c:v>66.666671385368005</c:v>
                </c:pt>
                <c:pt idx="29601">
                  <c:v>66.666671385368005</c:v>
                </c:pt>
                <c:pt idx="29602">
                  <c:v>73.333339144785995</c:v>
                </c:pt>
                <c:pt idx="29603">
                  <c:v>66.666671385368005</c:v>
                </c:pt>
                <c:pt idx="29604">
                  <c:v>73.333339144785995</c:v>
                </c:pt>
                <c:pt idx="29605">
                  <c:v>66.666671385368005</c:v>
                </c:pt>
                <c:pt idx="29606">
                  <c:v>73.333339144785995</c:v>
                </c:pt>
                <c:pt idx="29607">
                  <c:v>66.666671385368005</c:v>
                </c:pt>
                <c:pt idx="29608">
                  <c:v>73.333339144785995</c:v>
                </c:pt>
                <c:pt idx="29609">
                  <c:v>66.666671385368005</c:v>
                </c:pt>
                <c:pt idx="29610">
                  <c:v>73.333339144785995</c:v>
                </c:pt>
                <c:pt idx="29611">
                  <c:v>66.666671385368005</c:v>
                </c:pt>
                <c:pt idx="29612">
                  <c:v>66.666671385368005</c:v>
                </c:pt>
                <c:pt idx="29613">
                  <c:v>73.333339144785995</c:v>
                </c:pt>
                <c:pt idx="29614">
                  <c:v>66.666671385368005</c:v>
                </c:pt>
                <c:pt idx="29615">
                  <c:v>66.666671385368005</c:v>
                </c:pt>
                <c:pt idx="29616">
                  <c:v>66.666671385368005</c:v>
                </c:pt>
                <c:pt idx="29617">
                  <c:v>73.333339144785995</c:v>
                </c:pt>
                <c:pt idx="29618">
                  <c:v>66.666671385368005</c:v>
                </c:pt>
                <c:pt idx="29619">
                  <c:v>66.666671385368005</c:v>
                </c:pt>
                <c:pt idx="29620">
                  <c:v>66.666671385368005</c:v>
                </c:pt>
                <c:pt idx="29621">
                  <c:v>73.333339144785995</c:v>
                </c:pt>
                <c:pt idx="29622">
                  <c:v>66.666671385368005</c:v>
                </c:pt>
                <c:pt idx="29623">
                  <c:v>66.666671385368005</c:v>
                </c:pt>
                <c:pt idx="29624">
                  <c:v>66.666671385368005</c:v>
                </c:pt>
                <c:pt idx="29625">
                  <c:v>66.666671385368005</c:v>
                </c:pt>
                <c:pt idx="29626">
                  <c:v>73.333339144785995</c:v>
                </c:pt>
                <c:pt idx="29627">
                  <c:v>66.666671385368005</c:v>
                </c:pt>
                <c:pt idx="29628">
                  <c:v>66.666671385368005</c:v>
                </c:pt>
                <c:pt idx="29629">
                  <c:v>66.666671385368005</c:v>
                </c:pt>
                <c:pt idx="29630">
                  <c:v>66.666671385368005</c:v>
                </c:pt>
                <c:pt idx="29631">
                  <c:v>66.666671385368005</c:v>
                </c:pt>
                <c:pt idx="29632">
                  <c:v>73.333339144785995</c:v>
                </c:pt>
                <c:pt idx="29633">
                  <c:v>66.666671385368005</c:v>
                </c:pt>
                <c:pt idx="29634">
                  <c:v>66.666671385368005</c:v>
                </c:pt>
                <c:pt idx="29635">
                  <c:v>66.666671385368005</c:v>
                </c:pt>
                <c:pt idx="29636">
                  <c:v>66.666671385368005</c:v>
                </c:pt>
                <c:pt idx="29637">
                  <c:v>66.666671385368005</c:v>
                </c:pt>
                <c:pt idx="29638">
                  <c:v>66.666671385368005</c:v>
                </c:pt>
                <c:pt idx="29639">
                  <c:v>66.666671385368005</c:v>
                </c:pt>
                <c:pt idx="29640">
                  <c:v>66.666671385368005</c:v>
                </c:pt>
                <c:pt idx="29641">
                  <c:v>66.666671385368005</c:v>
                </c:pt>
                <c:pt idx="29642">
                  <c:v>66.666671385368005</c:v>
                </c:pt>
                <c:pt idx="29643">
                  <c:v>66.666671385368005</c:v>
                </c:pt>
                <c:pt idx="29644">
                  <c:v>66.666671385368005</c:v>
                </c:pt>
                <c:pt idx="29645">
                  <c:v>66.666671385368005</c:v>
                </c:pt>
                <c:pt idx="29646">
                  <c:v>66.666671385368005</c:v>
                </c:pt>
                <c:pt idx="29647">
                  <c:v>66.666671385368005</c:v>
                </c:pt>
                <c:pt idx="29648">
                  <c:v>66.666671385368005</c:v>
                </c:pt>
                <c:pt idx="29649">
                  <c:v>66.666671385368005</c:v>
                </c:pt>
                <c:pt idx="29650">
                  <c:v>66.666671385368005</c:v>
                </c:pt>
                <c:pt idx="29651">
                  <c:v>66.666671385368005</c:v>
                </c:pt>
                <c:pt idx="29652">
                  <c:v>66.666671385368005</c:v>
                </c:pt>
                <c:pt idx="29653">
                  <c:v>66.666671385368005</c:v>
                </c:pt>
                <c:pt idx="29654">
                  <c:v>66.666671385368005</c:v>
                </c:pt>
                <c:pt idx="29655">
                  <c:v>66.666671385368005</c:v>
                </c:pt>
                <c:pt idx="29656">
                  <c:v>66.666671385368005</c:v>
                </c:pt>
                <c:pt idx="29657">
                  <c:v>60.000003625949198</c:v>
                </c:pt>
                <c:pt idx="29658">
                  <c:v>66.666671385368005</c:v>
                </c:pt>
                <c:pt idx="29659">
                  <c:v>66.666671385368005</c:v>
                </c:pt>
                <c:pt idx="29660">
                  <c:v>66.666671385368005</c:v>
                </c:pt>
                <c:pt idx="29661">
                  <c:v>66.666671385368005</c:v>
                </c:pt>
                <c:pt idx="29662">
                  <c:v>66.666671385368005</c:v>
                </c:pt>
                <c:pt idx="29663">
                  <c:v>60.000003625949198</c:v>
                </c:pt>
                <c:pt idx="29664">
                  <c:v>66.666671385368005</c:v>
                </c:pt>
                <c:pt idx="29665">
                  <c:v>66.666671385368005</c:v>
                </c:pt>
                <c:pt idx="29666">
                  <c:v>60.000003625949198</c:v>
                </c:pt>
                <c:pt idx="29667">
                  <c:v>66.666671385368005</c:v>
                </c:pt>
                <c:pt idx="29668">
                  <c:v>66.666671385368005</c:v>
                </c:pt>
                <c:pt idx="29669">
                  <c:v>60.000003625949198</c:v>
                </c:pt>
                <c:pt idx="29670">
                  <c:v>66.666671385368005</c:v>
                </c:pt>
                <c:pt idx="29671">
                  <c:v>66.666671385368005</c:v>
                </c:pt>
                <c:pt idx="29672">
                  <c:v>60.000003625949198</c:v>
                </c:pt>
                <c:pt idx="29673">
                  <c:v>66.666671385368005</c:v>
                </c:pt>
                <c:pt idx="29674">
                  <c:v>66.666671385368005</c:v>
                </c:pt>
                <c:pt idx="29675">
                  <c:v>60.000003625949198</c:v>
                </c:pt>
                <c:pt idx="29676">
                  <c:v>66.666671385368005</c:v>
                </c:pt>
                <c:pt idx="29677">
                  <c:v>60.000003625949198</c:v>
                </c:pt>
                <c:pt idx="29678">
                  <c:v>66.666671385368005</c:v>
                </c:pt>
                <c:pt idx="29679">
                  <c:v>60.000003625949198</c:v>
                </c:pt>
                <c:pt idx="29680">
                  <c:v>66.666671385368005</c:v>
                </c:pt>
                <c:pt idx="29681">
                  <c:v>66.666671385368005</c:v>
                </c:pt>
                <c:pt idx="29682">
                  <c:v>60.000003625949198</c:v>
                </c:pt>
                <c:pt idx="29683">
                  <c:v>66.666671385368005</c:v>
                </c:pt>
                <c:pt idx="29684">
                  <c:v>60.000003625949198</c:v>
                </c:pt>
                <c:pt idx="29685">
                  <c:v>66.666671385368005</c:v>
                </c:pt>
                <c:pt idx="29686">
                  <c:v>60.000003625949198</c:v>
                </c:pt>
                <c:pt idx="29687">
                  <c:v>66.666671385368005</c:v>
                </c:pt>
                <c:pt idx="29688">
                  <c:v>60.000003625949198</c:v>
                </c:pt>
                <c:pt idx="29689">
                  <c:v>60.000003625949198</c:v>
                </c:pt>
                <c:pt idx="29690">
                  <c:v>66.666671385368005</c:v>
                </c:pt>
                <c:pt idx="29691">
                  <c:v>60.000003625949198</c:v>
                </c:pt>
                <c:pt idx="29692">
                  <c:v>66.666671385368005</c:v>
                </c:pt>
                <c:pt idx="29693">
                  <c:v>60.000003625949198</c:v>
                </c:pt>
                <c:pt idx="29694">
                  <c:v>60.000003625949198</c:v>
                </c:pt>
                <c:pt idx="29695">
                  <c:v>66.666671385368005</c:v>
                </c:pt>
                <c:pt idx="29696">
                  <c:v>60.000003625949198</c:v>
                </c:pt>
                <c:pt idx="29697">
                  <c:v>66.666671385368005</c:v>
                </c:pt>
                <c:pt idx="29698">
                  <c:v>60.000003625949198</c:v>
                </c:pt>
                <c:pt idx="29699">
                  <c:v>60.000003625949198</c:v>
                </c:pt>
                <c:pt idx="29700">
                  <c:v>66.666671385368005</c:v>
                </c:pt>
                <c:pt idx="29701">
                  <c:v>60.000003625949198</c:v>
                </c:pt>
                <c:pt idx="29702">
                  <c:v>66.666671385368005</c:v>
                </c:pt>
                <c:pt idx="29703">
                  <c:v>60.000003625949198</c:v>
                </c:pt>
                <c:pt idx="29704">
                  <c:v>60.000003625949198</c:v>
                </c:pt>
                <c:pt idx="29705">
                  <c:v>66.666671385368005</c:v>
                </c:pt>
                <c:pt idx="29706">
                  <c:v>60.000003625949198</c:v>
                </c:pt>
                <c:pt idx="29707">
                  <c:v>60.000003625949198</c:v>
                </c:pt>
                <c:pt idx="29708">
                  <c:v>66.666671385368005</c:v>
                </c:pt>
                <c:pt idx="29709">
                  <c:v>60.000003625949198</c:v>
                </c:pt>
                <c:pt idx="29710">
                  <c:v>60.000003625949198</c:v>
                </c:pt>
                <c:pt idx="29711">
                  <c:v>60.000003625949198</c:v>
                </c:pt>
                <c:pt idx="29712">
                  <c:v>60.000003625949198</c:v>
                </c:pt>
                <c:pt idx="29713">
                  <c:v>60.000003625949198</c:v>
                </c:pt>
                <c:pt idx="29714">
                  <c:v>60.000003625949198</c:v>
                </c:pt>
                <c:pt idx="29715">
                  <c:v>60.000003625949198</c:v>
                </c:pt>
                <c:pt idx="29716">
                  <c:v>60.000003625949198</c:v>
                </c:pt>
                <c:pt idx="29717">
                  <c:v>66.666671385368005</c:v>
                </c:pt>
                <c:pt idx="29718">
                  <c:v>60.000003625949198</c:v>
                </c:pt>
                <c:pt idx="29719">
                  <c:v>60.000003625949198</c:v>
                </c:pt>
                <c:pt idx="29720">
                  <c:v>60.000003625949198</c:v>
                </c:pt>
                <c:pt idx="29721">
                  <c:v>53.333335866530739</c:v>
                </c:pt>
                <c:pt idx="29722">
                  <c:v>60.000003625949198</c:v>
                </c:pt>
                <c:pt idx="29723">
                  <c:v>60.000003625949198</c:v>
                </c:pt>
                <c:pt idx="29724">
                  <c:v>60.000003625949198</c:v>
                </c:pt>
                <c:pt idx="29725">
                  <c:v>60.000003625949198</c:v>
                </c:pt>
                <c:pt idx="29726">
                  <c:v>53.333335866530739</c:v>
                </c:pt>
                <c:pt idx="29727">
                  <c:v>60.000003625949198</c:v>
                </c:pt>
                <c:pt idx="29728">
                  <c:v>60.000003625949198</c:v>
                </c:pt>
                <c:pt idx="29729">
                  <c:v>53.333335866530739</c:v>
                </c:pt>
                <c:pt idx="29730">
                  <c:v>60.000003625949198</c:v>
                </c:pt>
                <c:pt idx="29731">
                  <c:v>53.333335866530739</c:v>
                </c:pt>
                <c:pt idx="29732">
                  <c:v>60.000003625949198</c:v>
                </c:pt>
                <c:pt idx="29733">
                  <c:v>60.000003625949198</c:v>
                </c:pt>
                <c:pt idx="29734">
                  <c:v>60.000003625949198</c:v>
                </c:pt>
                <c:pt idx="29735">
                  <c:v>53.333335866530739</c:v>
                </c:pt>
                <c:pt idx="29736">
                  <c:v>60.000003625949198</c:v>
                </c:pt>
                <c:pt idx="29737">
                  <c:v>66.666671385368005</c:v>
                </c:pt>
                <c:pt idx="29738">
                  <c:v>60.000003625949198</c:v>
                </c:pt>
                <c:pt idx="29739">
                  <c:v>66.666671385368005</c:v>
                </c:pt>
                <c:pt idx="29740">
                  <c:v>60.000003625949198</c:v>
                </c:pt>
                <c:pt idx="29741">
                  <c:v>73.333339144785995</c:v>
                </c:pt>
                <c:pt idx="29742">
                  <c:v>66.666671385368005</c:v>
                </c:pt>
                <c:pt idx="29743">
                  <c:v>73.333339144785995</c:v>
                </c:pt>
                <c:pt idx="29744">
                  <c:v>80.000006904204653</c:v>
                </c:pt>
                <c:pt idx="29745">
                  <c:v>80.000006904204653</c:v>
                </c:pt>
                <c:pt idx="29746">
                  <c:v>80.000006904204653</c:v>
                </c:pt>
                <c:pt idx="29747">
                  <c:v>80.000006904204653</c:v>
                </c:pt>
                <c:pt idx="29748">
                  <c:v>86.66667466362334</c:v>
                </c:pt>
                <c:pt idx="29749">
                  <c:v>86.66667466362334</c:v>
                </c:pt>
                <c:pt idx="29750">
                  <c:v>86.66667466362334</c:v>
                </c:pt>
                <c:pt idx="29751">
                  <c:v>93.333342423041344</c:v>
                </c:pt>
                <c:pt idx="29752">
                  <c:v>93.333342423041344</c:v>
                </c:pt>
                <c:pt idx="29753">
                  <c:v>93.333342423041344</c:v>
                </c:pt>
                <c:pt idx="29754">
                  <c:v>100.00001018246</c:v>
                </c:pt>
                <c:pt idx="29755">
                  <c:v>100.00001018246</c:v>
                </c:pt>
                <c:pt idx="29756">
                  <c:v>100.00001018246</c:v>
                </c:pt>
                <c:pt idx="29757">
                  <c:v>106.66667173306134</c:v>
                </c:pt>
                <c:pt idx="29758">
                  <c:v>106.66667173306134</c:v>
                </c:pt>
                <c:pt idx="29759">
                  <c:v>106.66667173306134</c:v>
                </c:pt>
                <c:pt idx="29760">
                  <c:v>100.00001018246</c:v>
                </c:pt>
                <c:pt idx="29761">
                  <c:v>100.00001018246</c:v>
                </c:pt>
                <c:pt idx="29762">
                  <c:v>93.333342423041344</c:v>
                </c:pt>
                <c:pt idx="29763">
                  <c:v>86.66667466362334</c:v>
                </c:pt>
                <c:pt idx="29764">
                  <c:v>93.333342423041344</c:v>
                </c:pt>
                <c:pt idx="29765">
                  <c:v>86.66667466362334</c:v>
                </c:pt>
                <c:pt idx="29766">
                  <c:v>80.000006904204653</c:v>
                </c:pt>
                <c:pt idx="29767">
                  <c:v>80.000006904204653</c:v>
                </c:pt>
                <c:pt idx="29768">
                  <c:v>80.000006904204653</c:v>
                </c:pt>
                <c:pt idx="29769">
                  <c:v>80.000006904204653</c:v>
                </c:pt>
                <c:pt idx="29770">
                  <c:v>80.000006904204653</c:v>
                </c:pt>
                <c:pt idx="29771">
                  <c:v>73.333339144785995</c:v>
                </c:pt>
                <c:pt idx="29772">
                  <c:v>73.333339144785995</c:v>
                </c:pt>
                <c:pt idx="29773">
                  <c:v>73.333339144785995</c:v>
                </c:pt>
                <c:pt idx="29774">
                  <c:v>73.333339144785995</c:v>
                </c:pt>
                <c:pt idx="29775">
                  <c:v>66.666671385368005</c:v>
                </c:pt>
                <c:pt idx="29776">
                  <c:v>73.333339144785995</c:v>
                </c:pt>
                <c:pt idx="29777">
                  <c:v>66.666671385368005</c:v>
                </c:pt>
                <c:pt idx="29778">
                  <c:v>73.333339144785995</c:v>
                </c:pt>
                <c:pt idx="29779">
                  <c:v>66.666671385368005</c:v>
                </c:pt>
                <c:pt idx="29780">
                  <c:v>66.666671385368005</c:v>
                </c:pt>
                <c:pt idx="29781">
                  <c:v>73.333339144785995</c:v>
                </c:pt>
                <c:pt idx="29782">
                  <c:v>66.666671385368005</c:v>
                </c:pt>
                <c:pt idx="29783">
                  <c:v>66.666671385368005</c:v>
                </c:pt>
                <c:pt idx="29784">
                  <c:v>66.666671385368005</c:v>
                </c:pt>
                <c:pt idx="29785">
                  <c:v>66.666671385368005</c:v>
                </c:pt>
                <c:pt idx="29786">
                  <c:v>60.000003625949198</c:v>
                </c:pt>
                <c:pt idx="29787">
                  <c:v>66.666671385368005</c:v>
                </c:pt>
                <c:pt idx="29788">
                  <c:v>66.666671385368005</c:v>
                </c:pt>
                <c:pt idx="29789">
                  <c:v>66.666671385368005</c:v>
                </c:pt>
                <c:pt idx="29790">
                  <c:v>73.333339144785995</c:v>
                </c:pt>
                <c:pt idx="29791">
                  <c:v>86.66667466362334</c:v>
                </c:pt>
                <c:pt idx="29792">
                  <c:v>106.66667173306134</c:v>
                </c:pt>
                <c:pt idx="29793">
                  <c:v>126.66667501131664</c:v>
                </c:pt>
                <c:pt idx="29794">
                  <c:v>200.00002036492</c:v>
                </c:pt>
                <c:pt idx="29795">
                  <c:v>259.999930858612</c:v>
                </c:pt>
                <c:pt idx="29796">
                  <c:v>313.33317359288532</c:v>
                </c:pt>
                <c:pt idx="29797">
                  <c:v>359.99976098537468</c:v>
                </c:pt>
                <c:pt idx="29798">
                  <c:v>379.99972701072664</c:v>
                </c:pt>
                <c:pt idx="29799">
                  <c:v>399.99969303607929</c:v>
                </c:pt>
                <c:pt idx="29800">
                  <c:v>393.33303769429534</c:v>
                </c:pt>
                <c:pt idx="29801">
                  <c:v>379.99972701072664</c:v>
                </c:pt>
                <c:pt idx="29802">
                  <c:v>373.33307166894264</c:v>
                </c:pt>
                <c:pt idx="29803">
                  <c:v>366.66641632715869</c:v>
                </c:pt>
                <c:pt idx="29804">
                  <c:v>353.33310564358999</c:v>
                </c:pt>
                <c:pt idx="29805">
                  <c:v>353.33310564358999</c:v>
                </c:pt>
                <c:pt idx="29806">
                  <c:v>333.33313961823802</c:v>
                </c:pt>
                <c:pt idx="29807">
                  <c:v>326.66648427645333</c:v>
                </c:pt>
                <c:pt idx="29808">
                  <c:v>306.66651825110131</c:v>
                </c:pt>
                <c:pt idx="29809">
                  <c:v>299.9998629093173</c:v>
                </c:pt>
                <c:pt idx="29810">
                  <c:v>286.66655222574866</c:v>
                </c:pt>
                <c:pt idx="29811">
                  <c:v>273.3332415421807</c:v>
                </c:pt>
                <c:pt idx="29812">
                  <c:v>259.999930858612</c:v>
                </c:pt>
                <c:pt idx="29813">
                  <c:v>253.333275516828</c:v>
                </c:pt>
                <c:pt idx="29814">
                  <c:v>246.66662017504402</c:v>
                </c:pt>
                <c:pt idx="29815">
                  <c:v>226.66665414969137</c:v>
                </c:pt>
                <c:pt idx="29816">
                  <c:v>219.99999880790736</c:v>
                </c:pt>
                <c:pt idx="29817">
                  <c:v>213.33334346612267</c:v>
                </c:pt>
                <c:pt idx="29818">
                  <c:v>206.66668812433866</c:v>
                </c:pt>
                <c:pt idx="29819">
                  <c:v>200.00002036492</c:v>
                </c:pt>
                <c:pt idx="29820">
                  <c:v>193.333352605502</c:v>
                </c:pt>
                <c:pt idx="29821">
                  <c:v>186.66668484608331</c:v>
                </c:pt>
                <c:pt idx="29822">
                  <c:v>186.66668484608331</c:v>
                </c:pt>
                <c:pt idx="29823">
                  <c:v>173.33334932724668</c:v>
                </c:pt>
                <c:pt idx="29824">
                  <c:v>173.33334932724668</c:v>
                </c:pt>
                <c:pt idx="29825">
                  <c:v>166.66668156782802</c:v>
                </c:pt>
                <c:pt idx="29826">
                  <c:v>160.00001380840931</c:v>
                </c:pt>
                <c:pt idx="29827">
                  <c:v>153.33334604899068</c:v>
                </c:pt>
                <c:pt idx="29828">
                  <c:v>153.33334604899068</c:v>
                </c:pt>
                <c:pt idx="29829">
                  <c:v>146.66667828957267</c:v>
                </c:pt>
                <c:pt idx="29830">
                  <c:v>146.66667828957267</c:v>
                </c:pt>
                <c:pt idx="29831">
                  <c:v>140.00001053015401</c:v>
                </c:pt>
                <c:pt idx="29832">
                  <c:v>140.00001053015401</c:v>
                </c:pt>
                <c:pt idx="29833">
                  <c:v>140.00001053015401</c:v>
                </c:pt>
                <c:pt idx="29834">
                  <c:v>133.33334277073533</c:v>
                </c:pt>
                <c:pt idx="29835">
                  <c:v>133.33334277073533</c:v>
                </c:pt>
                <c:pt idx="29836">
                  <c:v>126.66667501131664</c:v>
                </c:pt>
                <c:pt idx="29837">
                  <c:v>133.33334277073533</c:v>
                </c:pt>
                <c:pt idx="29838">
                  <c:v>126.66667501131664</c:v>
                </c:pt>
                <c:pt idx="29839">
                  <c:v>126.66667501131664</c:v>
                </c:pt>
                <c:pt idx="29840">
                  <c:v>120.00000725189867</c:v>
                </c:pt>
                <c:pt idx="29841">
                  <c:v>120.00000725189867</c:v>
                </c:pt>
                <c:pt idx="29842">
                  <c:v>120.00000725189867</c:v>
                </c:pt>
                <c:pt idx="29843">
                  <c:v>120.00000725189867</c:v>
                </c:pt>
                <c:pt idx="29844">
                  <c:v>120.00000725189867</c:v>
                </c:pt>
                <c:pt idx="29845">
                  <c:v>113.33333949248001</c:v>
                </c:pt>
                <c:pt idx="29846">
                  <c:v>113.33333949248001</c:v>
                </c:pt>
                <c:pt idx="29847">
                  <c:v>113.33333949248001</c:v>
                </c:pt>
                <c:pt idx="29848">
                  <c:v>113.33333949248001</c:v>
                </c:pt>
                <c:pt idx="29849">
                  <c:v>113.33333949248001</c:v>
                </c:pt>
                <c:pt idx="29850">
                  <c:v>106.66667173306134</c:v>
                </c:pt>
                <c:pt idx="29851">
                  <c:v>113.33333949248001</c:v>
                </c:pt>
                <c:pt idx="29852">
                  <c:v>106.66667173306134</c:v>
                </c:pt>
                <c:pt idx="29853">
                  <c:v>106.66667173306134</c:v>
                </c:pt>
                <c:pt idx="29854">
                  <c:v>106.66667173306134</c:v>
                </c:pt>
                <c:pt idx="29855">
                  <c:v>100.00001018246</c:v>
                </c:pt>
                <c:pt idx="29856">
                  <c:v>106.66667173306134</c:v>
                </c:pt>
                <c:pt idx="29857">
                  <c:v>100.00001018246</c:v>
                </c:pt>
                <c:pt idx="29858">
                  <c:v>106.66667173306134</c:v>
                </c:pt>
                <c:pt idx="29859">
                  <c:v>100.00001018246</c:v>
                </c:pt>
                <c:pt idx="29860">
                  <c:v>100.00001018246</c:v>
                </c:pt>
                <c:pt idx="29861">
                  <c:v>100.00001018246</c:v>
                </c:pt>
                <c:pt idx="29862">
                  <c:v>100.00001018246</c:v>
                </c:pt>
                <c:pt idx="29863">
                  <c:v>100.00001018246</c:v>
                </c:pt>
                <c:pt idx="29864">
                  <c:v>93.333342423041344</c:v>
                </c:pt>
                <c:pt idx="29865">
                  <c:v>100.00001018246</c:v>
                </c:pt>
                <c:pt idx="29866">
                  <c:v>93.333342423041344</c:v>
                </c:pt>
                <c:pt idx="29867">
                  <c:v>100.00001018246</c:v>
                </c:pt>
                <c:pt idx="29868">
                  <c:v>93.333342423041344</c:v>
                </c:pt>
                <c:pt idx="29869">
                  <c:v>93.333342423041344</c:v>
                </c:pt>
                <c:pt idx="29870">
                  <c:v>93.333342423041344</c:v>
                </c:pt>
                <c:pt idx="29871">
                  <c:v>93.333342423041344</c:v>
                </c:pt>
                <c:pt idx="29872">
                  <c:v>93.333342423041344</c:v>
                </c:pt>
                <c:pt idx="29873">
                  <c:v>93.333342423041344</c:v>
                </c:pt>
                <c:pt idx="29874">
                  <c:v>93.333342423041344</c:v>
                </c:pt>
                <c:pt idx="29875">
                  <c:v>86.66667466362334</c:v>
                </c:pt>
                <c:pt idx="29876">
                  <c:v>93.333342423041344</c:v>
                </c:pt>
                <c:pt idx="29877">
                  <c:v>86.66667466362334</c:v>
                </c:pt>
                <c:pt idx="29878">
                  <c:v>93.333342423041344</c:v>
                </c:pt>
                <c:pt idx="29879">
                  <c:v>86.66667466362334</c:v>
                </c:pt>
                <c:pt idx="29880">
                  <c:v>86.66667466362334</c:v>
                </c:pt>
                <c:pt idx="29881">
                  <c:v>93.333342423041344</c:v>
                </c:pt>
                <c:pt idx="29882">
                  <c:v>86.66667466362334</c:v>
                </c:pt>
                <c:pt idx="29883">
                  <c:v>86.66667466362334</c:v>
                </c:pt>
                <c:pt idx="29884">
                  <c:v>86.66667466362334</c:v>
                </c:pt>
                <c:pt idx="29885">
                  <c:v>86.66667466362334</c:v>
                </c:pt>
                <c:pt idx="29886">
                  <c:v>86.66667466362334</c:v>
                </c:pt>
                <c:pt idx="29887">
                  <c:v>86.66667466362334</c:v>
                </c:pt>
                <c:pt idx="29888">
                  <c:v>93.333342423041344</c:v>
                </c:pt>
                <c:pt idx="29889">
                  <c:v>86.66667466362334</c:v>
                </c:pt>
                <c:pt idx="29890">
                  <c:v>86.66667466362334</c:v>
                </c:pt>
                <c:pt idx="29891">
                  <c:v>86.66667466362334</c:v>
                </c:pt>
                <c:pt idx="29892">
                  <c:v>86.66667466362334</c:v>
                </c:pt>
                <c:pt idx="29893">
                  <c:v>86.66667466362334</c:v>
                </c:pt>
                <c:pt idx="29894">
                  <c:v>86.66667466362334</c:v>
                </c:pt>
                <c:pt idx="29895">
                  <c:v>86.66667466362334</c:v>
                </c:pt>
                <c:pt idx="29896">
                  <c:v>86.66667466362334</c:v>
                </c:pt>
                <c:pt idx="29897">
                  <c:v>86.66667466362334</c:v>
                </c:pt>
                <c:pt idx="29898">
                  <c:v>80.000006904204653</c:v>
                </c:pt>
                <c:pt idx="29899">
                  <c:v>86.66667466362334</c:v>
                </c:pt>
                <c:pt idx="29900">
                  <c:v>86.66667466362334</c:v>
                </c:pt>
                <c:pt idx="29901">
                  <c:v>86.66667466362334</c:v>
                </c:pt>
                <c:pt idx="29902">
                  <c:v>80.000006904204653</c:v>
                </c:pt>
                <c:pt idx="29903">
                  <c:v>86.66667466362334</c:v>
                </c:pt>
                <c:pt idx="29904">
                  <c:v>86.66667466362334</c:v>
                </c:pt>
                <c:pt idx="29905">
                  <c:v>80.000006904204653</c:v>
                </c:pt>
                <c:pt idx="29906">
                  <c:v>86.66667466362334</c:v>
                </c:pt>
                <c:pt idx="29907">
                  <c:v>80.000006904204653</c:v>
                </c:pt>
                <c:pt idx="29908">
                  <c:v>86.66667466362334</c:v>
                </c:pt>
                <c:pt idx="29909">
                  <c:v>80.000006904204653</c:v>
                </c:pt>
                <c:pt idx="29910">
                  <c:v>86.66667466362334</c:v>
                </c:pt>
                <c:pt idx="29911">
                  <c:v>80.000006904204653</c:v>
                </c:pt>
                <c:pt idx="29912">
                  <c:v>80.000006904204653</c:v>
                </c:pt>
                <c:pt idx="29913">
                  <c:v>80.000006904204653</c:v>
                </c:pt>
                <c:pt idx="29914">
                  <c:v>86.66667466362334</c:v>
                </c:pt>
                <c:pt idx="29915">
                  <c:v>80.000006904204653</c:v>
                </c:pt>
                <c:pt idx="29916">
                  <c:v>80.000006904204653</c:v>
                </c:pt>
                <c:pt idx="29917">
                  <c:v>80.000006904204653</c:v>
                </c:pt>
                <c:pt idx="29918">
                  <c:v>80.000006904204653</c:v>
                </c:pt>
                <c:pt idx="29919">
                  <c:v>80.000006904204653</c:v>
                </c:pt>
                <c:pt idx="29920">
                  <c:v>80.000006904204653</c:v>
                </c:pt>
                <c:pt idx="29921">
                  <c:v>80.000006904204653</c:v>
                </c:pt>
                <c:pt idx="29922">
                  <c:v>80.000006904204653</c:v>
                </c:pt>
                <c:pt idx="29923">
                  <c:v>80.000006904204653</c:v>
                </c:pt>
                <c:pt idx="29924">
                  <c:v>80.000006904204653</c:v>
                </c:pt>
                <c:pt idx="29925">
                  <c:v>80.000006904204653</c:v>
                </c:pt>
                <c:pt idx="29926">
                  <c:v>80.000006904204653</c:v>
                </c:pt>
                <c:pt idx="29927">
                  <c:v>80.000006904204653</c:v>
                </c:pt>
                <c:pt idx="29928">
                  <c:v>73.333339144785995</c:v>
                </c:pt>
                <c:pt idx="29929">
                  <c:v>80.000006904204653</c:v>
                </c:pt>
                <c:pt idx="29930">
                  <c:v>80.000006904204653</c:v>
                </c:pt>
                <c:pt idx="29931">
                  <c:v>80.000006904204653</c:v>
                </c:pt>
                <c:pt idx="29932">
                  <c:v>80.000006904204653</c:v>
                </c:pt>
                <c:pt idx="29933">
                  <c:v>73.333339144785995</c:v>
                </c:pt>
                <c:pt idx="29934">
                  <c:v>80.000006904204653</c:v>
                </c:pt>
                <c:pt idx="29935">
                  <c:v>80.000006904204653</c:v>
                </c:pt>
                <c:pt idx="29936">
                  <c:v>80.000006904204653</c:v>
                </c:pt>
                <c:pt idx="29937">
                  <c:v>73.333339144785995</c:v>
                </c:pt>
                <c:pt idx="29938">
                  <c:v>80.000006904204653</c:v>
                </c:pt>
                <c:pt idx="29939">
                  <c:v>80.000006904204653</c:v>
                </c:pt>
                <c:pt idx="29940">
                  <c:v>73.333339144785995</c:v>
                </c:pt>
                <c:pt idx="29941">
                  <c:v>80.000006904204653</c:v>
                </c:pt>
                <c:pt idx="29942">
                  <c:v>73.333339144785995</c:v>
                </c:pt>
                <c:pt idx="29943">
                  <c:v>80.000006904204653</c:v>
                </c:pt>
                <c:pt idx="29944">
                  <c:v>73.333339144785995</c:v>
                </c:pt>
                <c:pt idx="29945">
                  <c:v>80.000006904204653</c:v>
                </c:pt>
                <c:pt idx="29946">
                  <c:v>73.333339144785995</c:v>
                </c:pt>
                <c:pt idx="29947">
                  <c:v>80.000006904204653</c:v>
                </c:pt>
                <c:pt idx="29948">
                  <c:v>73.333339144785995</c:v>
                </c:pt>
                <c:pt idx="29949">
                  <c:v>73.333339144785995</c:v>
                </c:pt>
                <c:pt idx="29950">
                  <c:v>73.333339144785995</c:v>
                </c:pt>
                <c:pt idx="29951">
                  <c:v>73.333339144785995</c:v>
                </c:pt>
                <c:pt idx="29952">
                  <c:v>80.000006904204653</c:v>
                </c:pt>
                <c:pt idx="29953">
                  <c:v>73.333339144785995</c:v>
                </c:pt>
                <c:pt idx="29954">
                  <c:v>73.333339144785995</c:v>
                </c:pt>
                <c:pt idx="29955">
                  <c:v>66.666671385368005</c:v>
                </c:pt>
                <c:pt idx="29956">
                  <c:v>73.333339144785995</c:v>
                </c:pt>
                <c:pt idx="29957">
                  <c:v>73.333339144785995</c:v>
                </c:pt>
                <c:pt idx="29958">
                  <c:v>73.333339144785995</c:v>
                </c:pt>
                <c:pt idx="29959">
                  <c:v>66.666671385368005</c:v>
                </c:pt>
                <c:pt idx="29960">
                  <c:v>73.333339144785995</c:v>
                </c:pt>
                <c:pt idx="29961">
                  <c:v>66.666671385368005</c:v>
                </c:pt>
                <c:pt idx="29962">
                  <c:v>73.333339144785995</c:v>
                </c:pt>
                <c:pt idx="29963">
                  <c:v>66.666671385368005</c:v>
                </c:pt>
                <c:pt idx="29964">
                  <c:v>73.333339144785995</c:v>
                </c:pt>
                <c:pt idx="29965">
                  <c:v>66.666671385368005</c:v>
                </c:pt>
                <c:pt idx="29966">
                  <c:v>66.666671385368005</c:v>
                </c:pt>
                <c:pt idx="29967">
                  <c:v>66.666671385368005</c:v>
                </c:pt>
                <c:pt idx="29968">
                  <c:v>66.666671385368005</c:v>
                </c:pt>
                <c:pt idx="29969">
                  <c:v>66.666671385368005</c:v>
                </c:pt>
                <c:pt idx="29970">
                  <c:v>73.333339144785995</c:v>
                </c:pt>
                <c:pt idx="29971">
                  <c:v>66.666671385368005</c:v>
                </c:pt>
                <c:pt idx="29972">
                  <c:v>60.000003625949198</c:v>
                </c:pt>
                <c:pt idx="29973">
                  <c:v>66.666671385368005</c:v>
                </c:pt>
                <c:pt idx="29974">
                  <c:v>66.666671385368005</c:v>
                </c:pt>
                <c:pt idx="29975">
                  <c:v>66.666671385368005</c:v>
                </c:pt>
                <c:pt idx="29976">
                  <c:v>66.666671385368005</c:v>
                </c:pt>
                <c:pt idx="29977">
                  <c:v>60.000003625949198</c:v>
                </c:pt>
                <c:pt idx="29978">
                  <c:v>66.666671385368005</c:v>
                </c:pt>
                <c:pt idx="29979">
                  <c:v>66.666671385368005</c:v>
                </c:pt>
                <c:pt idx="29980">
                  <c:v>60.000003625949198</c:v>
                </c:pt>
                <c:pt idx="29981">
                  <c:v>66.666671385368005</c:v>
                </c:pt>
                <c:pt idx="29982">
                  <c:v>66.666671385368005</c:v>
                </c:pt>
                <c:pt idx="29983">
                  <c:v>60.000003625949198</c:v>
                </c:pt>
                <c:pt idx="29984">
                  <c:v>66.666671385368005</c:v>
                </c:pt>
                <c:pt idx="29985">
                  <c:v>60.000003625949198</c:v>
                </c:pt>
                <c:pt idx="29986">
                  <c:v>66.666671385368005</c:v>
                </c:pt>
                <c:pt idx="29987">
                  <c:v>66.666671385368005</c:v>
                </c:pt>
                <c:pt idx="29988">
                  <c:v>60.000003625949198</c:v>
                </c:pt>
                <c:pt idx="29989">
                  <c:v>66.666671385368005</c:v>
                </c:pt>
                <c:pt idx="29990">
                  <c:v>60.000003625949198</c:v>
                </c:pt>
                <c:pt idx="29991">
                  <c:v>66.666671385368005</c:v>
                </c:pt>
                <c:pt idx="29992">
                  <c:v>60.000003625949198</c:v>
                </c:pt>
                <c:pt idx="29993">
                  <c:v>66.666671385368005</c:v>
                </c:pt>
                <c:pt idx="29994">
                  <c:v>60.000003625949198</c:v>
                </c:pt>
                <c:pt idx="29995">
                  <c:v>60.000003625949198</c:v>
                </c:pt>
                <c:pt idx="29996">
                  <c:v>66.666671385368005</c:v>
                </c:pt>
                <c:pt idx="29997">
                  <c:v>60.000003625949198</c:v>
                </c:pt>
                <c:pt idx="29998">
                  <c:v>60.000003625949198</c:v>
                </c:pt>
                <c:pt idx="29999">
                  <c:v>60.000003625949198</c:v>
                </c:pt>
                <c:pt idx="30000">
                  <c:v>60.000003625949198</c:v>
                </c:pt>
                <c:pt idx="30001">
                  <c:v>60.000003625949198</c:v>
                </c:pt>
                <c:pt idx="30002">
                  <c:v>60.000003625949198</c:v>
                </c:pt>
                <c:pt idx="30003">
                  <c:v>60.000003625949198</c:v>
                </c:pt>
                <c:pt idx="30004">
                  <c:v>60.000003625949198</c:v>
                </c:pt>
                <c:pt idx="30005">
                  <c:v>53.333335866530739</c:v>
                </c:pt>
                <c:pt idx="30006">
                  <c:v>60.000003625949198</c:v>
                </c:pt>
                <c:pt idx="30007">
                  <c:v>60.000003625949198</c:v>
                </c:pt>
                <c:pt idx="30008">
                  <c:v>53.333335866530739</c:v>
                </c:pt>
                <c:pt idx="30009">
                  <c:v>60.000003625949198</c:v>
                </c:pt>
                <c:pt idx="30010">
                  <c:v>53.333335866530739</c:v>
                </c:pt>
                <c:pt idx="30011">
                  <c:v>53.333335866530739</c:v>
                </c:pt>
                <c:pt idx="30012">
                  <c:v>60.000003625949198</c:v>
                </c:pt>
                <c:pt idx="30013">
                  <c:v>53.333335866530739</c:v>
                </c:pt>
                <c:pt idx="30014">
                  <c:v>53.333335866530739</c:v>
                </c:pt>
                <c:pt idx="30015">
                  <c:v>53.333335866530739</c:v>
                </c:pt>
                <c:pt idx="30016">
                  <c:v>60.000003625949198</c:v>
                </c:pt>
                <c:pt idx="30017">
                  <c:v>53.333335866530739</c:v>
                </c:pt>
                <c:pt idx="30018">
                  <c:v>53.333335866530739</c:v>
                </c:pt>
                <c:pt idx="30019">
                  <c:v>53.333335866530739</c:v>
                </c:pt>
                <c:pt idx="30020">
                  <c:v>53.333335866530739</c:v>
                </c:pt>
                <c:pt idx="30021">
                  <c:v>53.333335866530739</c:v>
                </c:pt>
                <c:pt idx="30022">
                  <c:v>53.333335866530739</c:v>
                </c:pt>
                <c:pt idx="30023">
                  <c:v>53.333335866530739</c:v>
                </c:pt>
                <c:pt idx="30024">
                  <c:v>53.333335866530739</c:v>
                </c:pt>
                <c:pt idx="30025">
                  <c:v>53.333335866530739</c:v>
                </c:pt>
                <c:pt idx="30026">
                  <c:v>53.333335866530739</c:v>
                </c:pt>
                <c:pt idx="30027">
                  <c:v>53.333335866530739</c:v>
                </c:pt>
                <c:pt idx="30028">
                  <c:v>53.333335866530739</c:v>
                </c:pt>
                <c:pt idx="30029">
                  <c:v>53.333335866530739</c:v>
                </c:pt>
                <c:pt idx="30030">
                  <c:v>53.333335866530739</c:v>
                </c:pt>
                <c:pt idx="30031">
                  <c:v>53.333335866530739</c:v>
                </c:pt>
                <c:pt idx="30032">
                  <c:v>53.333335866530739</c:v>
                </c:pt>
                <c:pt idx="30033">
                  <c:v>46.6666712115208</c:v>
                </c:pt>
                <c:pt idx="30034">
                  <c:v>53.333335866530739</c:v>
                </c:pt>
                <c:pt idx="30035">
                  <c:v>53.333335866530739</c:v>
                </c:pt>
                <c:pt idx="30036">
                  <c:v>53.333335866530739</c:v>
                </c:pt>
                <c:pt idx="30037">
                  <c:v>46.6666712115208</c:v>
                </c:pt>
                <c:pt idx="30038">
                  <c:v>53.333335866530739</c:v>
                </c:pt>
                <c:pt idx="30039">
                  <c:v>53.333335866530739</c:v>
                </c:pt>
                <c:pt idx="30040">
                  <c:v>46.6666712115208</c:v>
                </c:pt>
                <c:pt idx="30041">
                  <c:v>53.333335866530739</c:v>
                </c:pt>
                <c:pt idx="30042">
                  <c:v>46.6666712115208</c:v>
                </c:pt>
                <c:pt idx="30043">
                  <c:v>53.333335866530739</c:v>
                </c:pt>
                <c:pt idx="30044">
                  <c:v>46.6666712115208</c:v>
                </c:pt>
                <c:pt idx="30045">
                  <c:v>53.333335866530739</c:v>
                </c:pt>
                <c:pt idx="30046">
                  <c:v>46.6666712115208</c:v>
                </c:pt>
                <c:pt idx="30047">
                  <c:v>46.6666712115208</c:v>
                </c:pt>
                <c:pt idx="30048">
                  <c:v>46.6666712115208</c:v>
                </c:pt>
                <c:pt idx="30049">
                  <c:v>53.333335866530739</c:v>
                </c:pt>
                <c:pt idx="30050">
                  <c:v>46.6666712115208</c:v>
                </c:pt>
                <c:pt idx="30051">
                  <c:v>46.6666712115208</c:v>
                </c:pt>
                <c:pt idx="30052">
                  <c:v>46.6666712115208</c:v>
                </c:pt>
                <c:pt idx="30053">
                  <c:v>46.6666712115208</c:v>
                </c:pt>
                <c:pt idx="30054">
                  <c:v>46.6666712115208</c:v>
                </c:pt>
                <c:pt idx="30055">
                  <c:v>46.6666712115208</c:v>
                </c:pt>
                <c:pt idx="30056">
                  <c:v>46.6666712115208</c:v>
                </c:pt>
                <c:pt idx="30057">
                  <c:v>46.6666712115208</c:v>
                </c:pt>
                <c:pt idx="30058">
                  <c:v>46.6666712115208</c:v>
                </c:pt>
                <c:pt idx="30059">
                  <c:v>46.6666712115208</c:v>
                </c:pt>
                <c:pt idx="30060">
                  <c:v>46.6666712115208</c:v>
                </c:pt>
                <c:pt idx="30061">
                  <c:v>46.6666712115208</c:v>
                </c:pt>
                <c:pt idx="30062">
                  <c:v>46.6666712115208</c:v>
                </c:pt>
                <c:pt idx="30063">
                  <c:v>46.6666712115208</c:v>
                </c:pt>
                <c:pt idx="30064">
                  <c:v>46.6666712115208</c:v>
                </c:pt>
                <c:pt idx="30065">
                  <c:v>40.000003452102327</c:v>
                </c:pt>
                <c:pt idx="30066">
                  <c:v>46.6666712115208</c:v>
                </c:pt>
                <c:pt idx="30067">
                  <c:v>46.6666712115208</c:v>
                </c:pt>
                <c:pt idx="30068">
                  <c:v>46.6666712115208</c:v>
                </c:pt>
                <c:pt idx="30069">
                  <c:v>46.6666712115208</c:v>
                </c:pt>
                <c:pt idx="30070">
                  <c:v>40.000003452102327</c:v>
                </c:pt>
                <c:pt idx="30071">
                  <c:v>46.6666712115208</c:v>
                </c:pt>
                <c:pt idx="30072">
                  <c:v>46.6666712115208</c:v>
                </c:pt>
                <c:pt idx="30073">
                  <c:v>46.6666712115208</c:v>
                </c:pt>
                <c:pt idx="30074">
                  <c:v>40.000003452102327</c:v>
                </c:pt>
                <c:pt idx="30075">
                  <c:v>46.6666712115208</c:v>
                </c:pt>
                <c:pt idx="30076">
                  <c:v>46.6666712115208</c:v>
                </c:pt>
                <c:pt idx="30077">
                  <c:v>46.6666712115208</c:v>
                </c:pt>
                <c:pt idx="30078">
                  <c:v>46.6666712115208</c:v>
                </c:pt>
                <c:pt idx="30079">
                  <c:v>46.6666712115208</c:v>
                </c:pt>
                <c:pt idx="30080">
                  <c:v>46.6666712115208</c:v>
                </c:pt>
                <c:pt idx="30081">
                  <c:v>46.6666712115208</c:v>
                </c:pt>
                <c:pt idx="30082">
                  <c:v>46.6666712115208</c:v>
                </c:pt>
                <c:pt idx="30083">
                  <c:v>53.333335866530739</c:v>
                </c:pt>
                <c:pt idx="30084">
                  <c:v>46.6666712115208</c:v>
                </c:pt>
                <c:pt idx="30085">
                  <c:v>46.6666712115208</c:v>
                </c:pt>
                <c:pt idx="30086">
                  <c:v>53.333335866530739</c:v>
                </c:pt>
                <c:pt idx="30087">
                  <c:v>46.6666712115208</c:v>
                </c:pt>
                <c:pt idx="30088">
                  <c:v>53.333335866530739</c:v>
                </c:pt>
                <c:pt idx="30089">
                  <c:v>46.6666712115208</c:v>
                </c:pt>
                <c:pt idx="30090">
                  <c:v>46.6666712115208</c:v>
                </c:pt>
                <c:pt idx="30091">
                  <c:v>53.333335866530739</c:v>
                </c:pt>
                <c:pt idx="30092">
                  <c:v>53.333335866530739</c:v>
                </c:pt>
                <c:pt idx="30093">
                  <c:v>46.6666712115208</c:v>
                </c:pt>
                <c:pt idx="30094">
                  <c:v>53.333335866530739</c:v>
                </c:pt>
                <c:pt idx="30095">
                  <c:v>53.333335866530739</c:v>
                </c:pt>
                <c:pt idx="30096">
                  <c:v>46.6666712115208</c:v>
                </c:pt>
                <c:pt idx="30097">
                  <c:v>53.333335866530739</c:v>
                </c:pt>
                <c:pt idx="30098">
                  <c:v>53.333335866530739</c:v>
                </c:pt>
                <c:pt idx="30099">
                  <c:v>53.333335866530739</c:v>
                </c:pt>
                <c:pt idx="30100">
                  <c:v>53.333335866530739</c:v>
                </c:pt>
                <c:pt idx="30101">
                  <c:v>53.333335866530739</c:v>
                </c:pt>
                <c:pt idx="30102">
                  <c:v>53.333335866530739</c:v>
                </c:pt>
                <c:pt idx="30103">
                  <c:v>53.333335866530739</c:v>
                </c:pt>
                <c:pt idx="30104">
                  <c:v>53.333335866530739</c:v>
                </c:pt>
                <c:pt idx="30105">
                  <c:v>53.333335866530739</c:v>
                </c:pt>
                <c:pt idx="30106">
                  <c:v>53.333335866530739</c:v>
                </c:pt>
                <c:pt idx="30107">
                  <c:v>53.333335866530739</c:v>
                </c:pt>
                <c:pt idx="30108">
                  <c:v>53.333335866530739</c:v>
                </c:pt>
                <c:pt idx="30109">
                  <c:v>53.333335866530739</c:v>
                </c:pt>
                <c:pt idx="30110">
                  <c:v>53.333335866530739</c:v>
                </c:pt>
                <c:pt idx="30111">
                  <c:v>53.333335866530739</c:v>
                </c:pt>
                <c:pt idx="30112">
                  <c:v>53.333335866530739</c:v>
                </c:pt>
                <c:pt idx="30113">
                  <c:v>53.333335866530739</c:v>
                </c:pt>
                <c:pt idx="30114">
                  <c:v>53.333335866530739</c:v>
                </c:pt>
                <c:pt idx="30115">
                  <c:v>46.6666712115208</c:v>
                </c:pt>
                <c:pt idx="30116">
                  <c:v>53.333335866530739</c:v>
                </c:pt>
                <c:pt idx="30117">
                  <c:v>53.333335866530739</c:v>
                </c:pt>
                <c:pt idx="30118">
                  <c:v>53.333335866530739</c:v>
                </c:pt>
                <c:pt idx="30119">
                  <c:v>46.6666712115208</c:v>
                </c:pt>
                <c:pt idx="30120">
                  <c:v>53.333335866530739</c:v>
                </c:pt>
                <c:pt idx="30121">
                  <c:v>53.333335866530739</c:v>
                </c:pt>
                <c:pt idx="30122">
                  <c:v>46.6666712115208</c:v>
                </c:pt>
                <c:pt idx="30123">
                  <c:v>53.333335866530739</c:v>
                </c:pt>
                <c:pt idx="30124">
                  <c:v>46.6666712115208</c:v>
                </c:pt>
                <c:pt idx="30125">
                  <c:v>53.333335866530739</c:v>
                </c:pt>
                <c:pt idx="30126">
                  <c:v>46.6666712115208</c:v>
                </c:pt>
                <c:pt idx="30127">
                  <c:v>53.333335866530739</c:v>
                </c:pt>
                <c:pt idx="30128">
                  <c:v>46.6666712115208</c:v>
                </c:pt>
                <c:pt idx="30129">
                  <c:v>46.6666712115208</c:v>
                </c:pt>
                <c:pt idx="30130">
                  <c:v>53.333335866530739</c:v>
                </c:pt>
                <c:pt idx="30131">
                  <c:v>46.6666712115208</c:v>
                </c:pt>
                <c:pt idx="30132">
                  <c:v>46.6666712115208</c:v>
                </c:pt>
                <c:pt idx="30133">
                  <c:v>46.6666712115208</c:v>
                </c:pt>
                <c:pt idx="30134">
                  <c:v>53.333335866530739</c:v>
                </c:pt>
                <c:pt idx="30135">
                  <c:v>46.6666712115208</c:v>
                </c:pt>
                <c:pt idx="30136">
                  <c:v>46.6666712115208</c:v>
                </c:pt>
                <c:pt idx="30137">
                  <c:v>46.6666712115208</c:v>
                </c:pt>
                <c:pt idx="30138">
                  <c:v>46.6666712115208</c:v>
                </c:pt>
                <c:pt idx="30139">
                  <c:v>46.6666712115208</c:v>
                </c:pt>
                <c:pt idx="30140">
                  <c:v>46.6666712115208</c:v>
                </c:pt>
                <c:pt idx="30141">
                  <c:v>46.6666712115208</c:v>
                </c:pt>
                <c:pt idx="30142">
                  <c:v>46.6666712115208</c:v>
                </c:pt>
                <c:pt idx="30143">
                  <c:v>40.000003452102327</c:v>
                </c:pt>
                <c:pt idx="30144">
                  <c:v>46.6666712115208</c:v>
                </c:pt>
                <c:pt idx="30145">
                  <c:v>46.6666712115208</c:v>
                </c:pt>
                <c:pt idx="30146">
                  <c:v>46.6666712115208</c:v>
                </c:pt>
                <c:pt idx="30147">
                  <c:v>46.6666712115208</c:v>
                </c:pt>
                <c:pt idx="30148">
                  <c:v>46.6666712115208</c:v>
                </c:pt>
                <c:pt idx="30149">
                  <c:v>40.000003452102327</c:v>
                </c:pt>
                <c:pt idx="30150">
                  <c:v>46.6666712115208</c:v>
                </c:pt>
                <c:pt idx="30151">
                  <c:v>46.6666712115208</c:v>
                </c:pt>
                <c:pt idx="30152">
                  <c:v>46.6666712115208</c:v>
                </c:pt>
                <c:pt idx="30153">
                  <c:v>40.000003452102327</c:v>
                </c:pt>
                <c:pt idx="30154">
                  <c:v>46.6666712115208</c:v>
                </c:pt>
                <c:pt idx="30155">
                  <c:v>46.6666712115208</c:v>
                </c:pt>
                <c:pt idx="30156">
                  <c:v>40.000003452102327</c:v>
                </c:pt>
                <c:pt idx="30157">
                  <c:v>46.6666712115208</c:v>
                </c:pt>
                <c:pt idx="30158">
                  <c:v>46.6666712115208</c:v>
                </c:pt>
                <c:pt idx="30159">
                  <c:v>40.000003452102327</c:v>
                </c:pt>
                <c:pt idx="30160">
                  <c:v>46.6666712115208</c:v>
                </c:pt>
                <c:pt idx="30161">
                  <c:v>40.000003452102327</c:v>
                </c:pt>
                <c:pt idx="30162">
                  <c:v>46.6666712115208</c:v>
                </c:pt>
                <c:pt idx="30163">
                  <c:v>40.000003452102327</c:v>
                </c:pt>
                <c:pt idx="30164">
                  <c:v>46.6666712115208</c:v>
                </c:pt>
                <c:pt idx="30165">
                  <c:v>40.000003452102327</c:v>
                </c:pt>
                <c:pt idx="30166">
                  <c:v>46.6666712115208</c:v>
                </c:pt>
                <c:pt idx="30167">
                  <c:v>40.000003452102327</c:v>
                </c:pt>
                <c:pt idx="30168">
                  <c:v>40.000003452102327</c:v>
                </c:pt>
                <c:pt idx="30169">
                  <c:v>46.6666712115208</c:v>
                </c:pt>
                <c:pt idx="30170">
                  <c:v>40.000003452102327</c:v>
                </c:pt>
                <c:pt idx="30171">
                  <c:v>46.6666712115208</c:v>
                </c:pt>
                <c:pt idx="30172">
                  <c:v>40.000003452102327</c:v>
                </c:pt>
                <c:pt idx="30173">
                  <c:v>46.6666712115208</c:v>
                </c:pt>
                <c:pt idx="30174">
                  <c:v>40.000003452102327</c:v>
                </c:pt>
                <c:pt idx="30175">
                  <c:v>40.000003452102327</c:v>
                </c:pt>
                <c:pt idx="30176">
                  <c:v>46.6666712115208</c:v>
                </c:pt>
                <c:pt idx="30177">
                  <c:v>40.000003452102327</c:v>
                </c:pt>
                <c:pt idx="30178">
                  <c:v>46.6666712115208</c:v>
                </c:pt>
                <c:pt idx="30179">
                  <c:v>46.6666712115208</c:v>
                </c:pt>
                <c:pt idx="30180">
                  <c:v>40.000003452102327</c:v>
                </c:pt>
                <c:pt idx="30181">
                  <c:v>46.6666712115208</c:v>
                </c:pt>
                <c:pt idx="30182">
                  <c:v>40.000003452102327</c:v>
                </c:pt>
                <c:pt idx="30183">
                  <c:v>46.6666712115208</c:v>
                </c:pt>
                <c:pt idx="30184">
                  <c:v>40.000003452102327</c:v>
                </c:pt>
                <c:pt idx="30185">
                  <c:v>46.6666712115208</c:v>
                </c:pt>
                <c:pt idx="30186">
                  <c:v>40.000003452102327</c:v>
                </c:pt>
                <c:pt idx="30187">
                  <c:v>46.6666712115208</c:v>
                </c:pt>
                <c:pt idx="30188">
                  <c:v>40.000003452102327</c:v>
                </c:pt>
                <c:pt idx="30189">
                  <c:v>46.6666712115208</c:v>
                </c:pt>
                <c:pt idx="30190">
                  <c:v>40.000003452102327</c:v>
                </c:pt>
                <c:pt idx="30191">
                  <c:v>46.6666712115208</c:v>
                </c:pt>
                <c:pt idx="30192">
                  <c:v>40.000003452102327</c:v>
                </c:pt>
                <c:pt idx="30193">
                  <c:v>40.000003452102327</c:v>
                </c:pt>
                <c:pt idx="30194">
                  <c:v>46.6666712115208</c:v>
                </c:pt>
                <c:pt idx="30195">
                  <c:v>40.000003452102327</c:v>
                </c:pt>
                <c:pt idx="30196">
                  <c:v>40.000003452102327</c:v>
                </c:pt>
                <c:pt idx="30197">
                  <c:v>40.000003452102327</c:v>
                </c:pt>
                <c:pt idx="30198">
                  <c:v>40.000003452102327</c:v>
                </c:pt>
                <c:pt idx="30199">
                  <c:v>46.6666712115208</c:v>
                </c:pt>
                <c:pt idx="30200">
                  <c:v>40.000003452102327</c:v>
                </c:pt>
                <c:pt idx="30201">
                  <c:v>40.000003452102327</c:v>
                </c:pt>
                <c:pt idx="30202">
                  <c:v>40.000003452102327</c:v>
                </c:pt>
                <c:pt idx="30203">
                  <c:v>40.000003452102327</c:v>
                </c:pt>
                <c:pt idx="30204">
                  <c:v>40.000003452102327</c:v>
                </c:pt>
                <c:pt idx="30205">
                  <c:v>40.000003452102327</c:v>
                </c:pt>
                <c:pt idx="30206">
                  <c:v>40.000003452102327</c:v>
                </c:pt>
                <c:pt idx="30207">
                  <c:v>40.000003452102327</c:v>
                </c:pt>
                <c:pt idx="30208">
                  <c:v>33.333335692683868</c:v>
                </c:pt>
                <c:pt idx="30209">
                  <c:v>40.000003452102327</c:v>
                </c:pt>
              </c:numCache>
            </c:numRef>
          </c:val>
          <c:smooth val="0"/>
          <c:extLst>
            <c:ext xmlns:c16="http://schemas.microsoft.com/office/drawing/2014/chart" uri="{C3380CC4-5D6E-409C-BE32-E72D297353CC}">
              <c16:uniqueId val="{00000000-1572-4143-885E-DEF1804EA164}"/>
            </c:ext>
          </c:extLst>
        </c:ser>
        <c:dLbls>
          <c:showLegendKey val="0"/>
          <c:showVal val="0"/>
          <c:showCatName val="0"/>
          <c:showSerName val="0"/>
          <c:showPercent val="0"/>
          <c:showBubbleSize val="0"/>
        </c:dLbls>
        <c:smooth val="0"/>
        <c:axId val="387018416"/>
        <c:axId val="386955144"/>
      </c:lineChart>
      <c:dateAx>
        <c:axId val="387018416"/>
        <c:scaling>
          <c:orientation val="minMax"/>
          <c:max val="43132"/>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6955144"/>
        <c:crosses val="autoZero"/>
        <c:auto val="1"/>
        <c:lblOffset val="100"/>
        <c:baseTimeUnit val="days"/>
        <c:majorUnit val="7"/>
        <c:majorTimeUnit val="days"/>
      </c:dateAx>
      <c:valAx>
        <c:axId val="38695514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7018416"/>
        <c:crossesAt val="42817"/>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315266-8522-4FCF-B176-61C949312C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11</TotalTime>
  <Pages>16</Pages>
  <Words>4757</Words>
  <Characters>27121</Characters>
  <Application>Microsoft Office Word</Application>
  <DocSecurity>0</DocSecurity>
  <Lines>226</Lines>
  <Paragraphs>63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31815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3</cp:revision>
  <cp:lastPrinted>2016-07-06T13:24:00Z</cp:lastPrinted>
  <dcterms:created xsi:type="dcterms:W3CDTF">2018-02-10T02:05:00Z</dcterms:created>
  <dcterms:modified xsi:type="dcterms:W3CDTF">2018-02-10T02:15:00Z</dcterms:modified>
</cp:coreProperties>
</file>